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0509" w14:paraId="4660509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Amruševa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CE3817">
        <w:rPr>
          <w:sz w:val="24"/>
          <w:szCs w:val="24"/>
        </w:rPr>
        <w:t>2200/17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nad stečajnim dužnikom </w:t>
      </w:r>
      <w:r w:rsidR="00CE3817">
        <w:rPr>
          <w:sz w:val="24"/>
          <w:szCs w:val="24"/>
        </w:rPr>
        <w:t>CROMARK d. o. o.</w:t>
      </w:r>
      <w:r w:rsidR="00492D49">
        <w:rPr>
          <w:sz w:val="24"/>
          <w:szCs w:val="24"/>
        </w:rPr>
        <w:t xml:space="preserve"> u stečaju</w:t>
      </w:r>
      <w:r w:rsidR="00CE3817">
        <w:rPr>
          <w:sz w:val="24"/>
          <w:szCs w:val="24"/>
        </w:rPr>
        <w:t>, Zagreb, IV Stara Pešćenica 1, OIB 04980538323</w:t>
      </w:r>
      <w:r>
        <w:rPr>
          <w:sz w:val="24"/>
          <w:szCs w:val="24"/>
        </w:rPr>
        <w:t xml:space="preserve">,  dana 2. </w:t>
      </w:r>
      <w:r w:rsidR="00CE3817">
        <w:rPr>
          <w:sz w:val="24"/>
          <w:szCs w:val="24"/>
        </w:rPr>
        <w:t>ožujka</w:t>
      </w:r>
      <w:r>
        <w:rPr>
          <w:sz w:val="24"/>
          <w:szCs w:val="24"/>
        </w:rPr>
        <w:t xml:space="preserve"> 2018.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predmet imovine i obveza, na temelju čl. 224. Stečajnog zakona (NN 71/15,104/17) izložen je u pisarnici suda dana 2. </w:t>
      </w:r>
      <w:r w:rsidR="009B1FFB">
        <w:rPr>
          <w:sz w:val="24"/>
          <w:szCs w:val="24"/>
        </w:rPr>
        <w:t>ožujka</w:t>
      </w:r>
      <w:r>
        <w:rPr>
          <w:sz w:val="24"/>
          <w:szCs w:val="24"/>
        </w:rPr>
        <w:t xml:space="preserve"> 2018.g.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2. </w:t>
      </w:r>
      <w:r w:rsidR="00CE3817">
        <w:rPr>
          <w:sz w:val="24"/>
          <w:szCs w:val="24"/>
        </w:rPr>
        <w:t>ožujka</w:t>
      </w:r>
      <w:r>
        <w:rPr>
          <w:sz w:val="24"/>
          <w:szCs w:val="24"/>
        </w:rPr>
        <w:t xml:space="preserve"> 2018.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8106A6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8106A6" w:rsidP="008106A6" w:rsidR="008106A6" w:rsidRPr="008106A6">
      <w:pPr>
        <w:ind w:left="4248"/>
        <w:rPr>
          <w:sz w:val="24"/>
          <w:szCs w:val="24"/>
        </w:rPr>
      </w:pPr>
      <w:r w:rsidRPr="008106A6">
        <w:rPr>
          <w:sz w:val="24"/>
          <w:szCs w:val="24"/>
        </w:rPr>
        <w:t>Za točnost otpravka-ovlašteni službenik</w:t>
      </w:r>
    </w:p>
    <w:p w:rsidRDefault="008106A6" w:rsidP="008106A6" w:rsidR="008106A6" w:rsidRPr="008106A6">
      <w:pPr>
        <w:ind w:left="4248"/>
        <w:rPr>
          <w:sz w:val="24"/>
          <w:szCs w:val="24"/>
        </w:rPr>
      </w:pPr>
      <w:r w:rsidRPr="008106A6">
        <w:rPr>
          <w:sz w:val="24"/>
          <w:szCs w:val="24"/>
        </w:rPr>
        <w:tab/>
        <w:t xml:space="preserve">   Monika Grbac</w:t>
      </w:r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127496"/>
    <w:rsid w:val="002B4A0D"/>
    <w:rsid w:val="00492D49"/>
    <w:rsid w:val="008106A6"/>
    <w:rsid w:val="009B1FFB"/>
    <w:rsid w:val="00CE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0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6A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6A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6A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6A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0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6A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6A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6A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6A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St-2200/2017-36</izvorni_sadrzaj>
    <derivirana_varijabla naziv="DomainObject.Oznaka_1">St-2200/2017-36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2200</izvorni_sadrzaj>
    <derivirana_varijabla naziv="DomainObject.Predmet.Broj_1">2200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St-2200/2017</izvorni_sadrzaj>
    <derivirana_varijabla naziv="DomainObject.Predmet.OznakaBroj_1">St-2200/2017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CROMARK d.o.o.</izvorni_sadrzaj>
    <derivirana_varijabla naziv="DomainObject.Predmet.ProtustrankaFormated_1">  CROMARK d.o.o.</derivirana_varijabla>
  </DomainObject.Predmet.ProtustrankaFormated>
  <DomainObject.Predmet.ProtustrankaFormatedOIB>
    <izvorni_sadrzaj>  CROMARK d.o.o., OIB 04980538323</izvorni_sadrzaj>
    <derivirana_varijabla naziv="DomainObject.Predmet.ProtustrankaFormatedOIB_1">  CROMARK d.o.o., OIB 04980538323</derivirana_varijabla>
  </DomainObject.Predmet.ProtustrankaFormatedOIB>
  <DomainObject.Predmet.ProtustrankaFormatedWithAdress>
    <izvorni_sadrzaj> CROMARK d.o.o., IV Stara Pešćenica 1, 10000 Zagreb</izvorni_sadrzaj>
    <derivirana_varijabla naziv="DomainObject.Predmet.ProtustrankaFormatedWithAdress_1"> CROMARK d.o.o., IV Stara Pešćenica 1, 10000 Zagreb</derivirana_varijabla>
  </DomainObject.Predmet.ProtustrankaFormatedWithAdress>
  <DomainObject.Predmet.ProtustrankaFormatedWithAdressOIB>
    <izvorni_sadrzaj> CROMARK d.o.o., OIB 04980538323, IV Stara Pešćenica 1, 10000 Zagreb</izvorni_sadrzaj>
    <derivirana_varijabla naziv="DomainObject.Predmet.ProtustrankaFormatedWithAdressOIB_1"> CROMARK d.o.o., OIB 04980538323, IV Stara Pešćenica 1, 10000 Zagreb</derivirana_varijabla>
  </DomainObject.Predmet.ProtustrankaFormatedWithAdressOIB>
  <DomainObject.Predmet.ProtustrankaWithAdress>
    <izvorni_sadrzaj>CROMARK d.o.o. IV Stara Pešćenica 1, 10000 Zagreb</izvorni_sadrzaj>
    <derivirana_varijabla naziv="DomainObject.Predmet.ProtustrankaWithAdress_1">CROMARK d.o.o. IV Stara Pešćenica 1, 10000 Zagreb</derivirana_varijabla>
  </DomainObject.Predmet.ProtustrankaWithAdress>
  <DomainObject.Predmet.ProtustrankaWithAdressOIB>
    <izvorni_sadrzaj>CROMARK d.o.o., OIB 04980538323, IV Stara Pešćenica 1, 10000 Zagreb</izvorni_sadrzaj>
    <derivirana_varijabla naziv="DomainObject.Predmet.ProtustrankaWithAdressOIB_1">CROMARK d.o.o., OIB 04980538323, IV Stara Pešćenica 1, 10000 Zagreb</derivirana_varijabla>
  </DomainObject.Predmet.ProtustrankaWithAdressOIB>
  <DomainObject.Predmet.ProtustrankaNazivFormated>
    <izvorni_sadrzaj>CROMARK d.o.o.</izvorni_sadrzaj>
    <derivirana_varijabla naziv="DomainObject.Predmet.ProtustrankaNazivFormated_1">CROMARK d.o.o.</derivirana_varijabla>
  </DomainObject.Predmet.ProtustrankaNazivFormated>
  <DomainObject.Predmet.ProtustrankaNazivFormatedOIB>
    <izvorni_sadrzaj>CROMARK d.o.o., OIB 04980538323</izvorni_sadrzaj>
    <derivirana_varijabla naziv="DomainObject.Predmet.ProtustrankaNazivFormatedOIB_1">CROMARK d.o.o., OIB 04980538323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JUB, trgovina i promet, društvo s ograničenom odgovornošću zastupanog po punomoćniku Alan Balatinec; TLM Aluminium d.d. u stečaju</izvorni_sadrzaj>
    <derivirana_varijabla naziv="DomainObject.Predmet.StrankaFormated_1">  FINA Regionalni centar Zagreb; JUB, trgovina i promet, društvo s ograničenom odgovornošću zastupanog po punomoćniku Alan Balatinec; TLM Aluminium d.d. u stečaju</derivirana_varijabla>
  </DomainObject.Predmet.StrankaFormated>
  <DomainObject.Predmet.StrankaFormatedOIB>
    <izvorni_sadrzaj>  FINA Regionalni centar Zagreb, OIB 85821130368; JUB, trgovina i promet, društvo s ograničenom odgovornošću, OIB 05407197431 zastupanog po punomoćniku Alan Balatinec; TLM Aluminium d.d. u stečaju, OIB 82733440679</izvorni_sadrzaj>
    <derivirana_varijabla naziv="DomainObject.Predmet.StrankaFormatedOIB_1">  FINA Regionalni centar Zagreb, OIB 85821130368; JUB, trgovina i promet, društvo s ograničenom odgovornošću, OIB 05407197431 zastupanog po punomoćniku Alan Balatinec; TLM Aluminium d.d. u stečaju, OIB 82733440679</derivirana_varijabla>
  </DomainObject.Predmet.StrankaFormatedOIB>
  <DomainObject.Predmet.StrankaFormatedWithAdress>
    <izvorni_sadrzaj> FINA Regionalni centar Zagreb, Trg svibanjskih žrtava 1995. 1, 10000 Zagreb; JUB, trgovina i promet, društvo s ograničenom odgovornošću, Ul. Hrvatskih branitelja 11, 10430 Samobor zastupanog po punomoćniku Alan Balatinec; TLM Aluminium d.d. u stečaju, Ulica Narodnog preporoda 12, 22000 Šibenik</izvorni_sadrzaj>
    <derivirana_varijabla naziv="DomainObject.Predmet.StrankaFormatedWithAdress_1"> FINA Regionalni centar Zagreb, Trg svibanjskih žrtava 1995. 1, 10000 Zagreb; JUB, trgovina i promet, društvo s ograničenom odgovornošću, Ul. Hrvatskih branitelja 11, 10430 Samobor zastupanog po punomoćniku Alan Balatinec; TLM Aluminium d.d. u stečaju, Ulica Narodnog preporoda 12, 22000 Šibenik</derivirana_varijabla>
  </DomainObject.Predmet.StrankaFormatedWithAdress>
  <DomainObject.Predmet.StrankaFormatedWithAdressOIB>
    <izvorni_sadrzaj> FINA Regionalni centar Zagreb, OIB 85821130368, Trg svibanjskih žrtava 1995. 1, 10000 Zagreb; JUB, trgovina i promet, društvo s ograničenom odgovornošću, OIB 05407197431, Ul. Hrvatskih branitelja 11, 10430 Samobor zastupanog po punomoćniku Alan Balatinec; TLM Aluminium d.d. u stečaju, OIB 82733440679, Ulica Narodnog preporoda 12, 22000 Šibenik</izvorni_sadrzaj>
    <derivirana_varijabla naziv="DomainObject.Predmet.StrankaFormatedWithAdressOIB_1"> FINA Regionalni centar Zagreb, OIB 85821130368, Trg svibanjskih žrtava 1995. 1, 10000 Zagreb; JUB, trgovina i promet, društvo s ograničenom odgovornošću, OIB 05407197431, Ul. Hrvatskih branitelja 11, 10430 Samobor zastupanog po punomoćniku Alan Balatinec; TLM Aluminium d.d. u stečaju, OIB 82733440679, Ulica Narodnog preporoda 12, 22000 Šibenik</derivirana_varijabla>
  </DomainObject.Predmet.StrankaFormatedWithAdressOIB>
  <DomainObject.Predmet.StrankaWithAdress>
    <izvorni_sadrzaj>FINA Regionalni centar Zagreb Trg svibanjskih žrtava 1995. 1,10000 Zagreb,JUB, trgovina i promet, društvo s ograničenom odgovornošću Ul. Hrvatskih branitelja 11,10430 Samobor,TLM Aluminium d.d. u stečaju Ulica Narodnog preporoda 12,22000 Šibenik</izvorni_sadrzaj>
    <derivirana_varijabla naziv="DomainObject.Predmet.StrankaWithAdress_1">FINA Regionalni centar Zagreb Trg svibanjskih žrtava 1995. 1,10000 Zagreb,JUB, trgovina i promet, društvo s ograničenom odgovornošću Ul. Hrvatskih branitelja 11,10430 Samobor,TLM Aluminium d.d. u stečaju Ulica Narodnog preporoda 12,22000 Šibenik</derivirana_varijabla>
  </DomainObject.Predmet.StrankaWithAdress>
  <DomainObject.Predmet.StrankaWithAdressOIB>
    <izvorni_sadrzaj>FINA Regionalni centar Zagreb, OIB 85821130368, Trg svibanjskih žrtava 1995. 1,10000 Zagreb,JUB, trgovina i promet, društvo s ograničenom odgovornošću, OIB 05407197431, Ul. Hrvatskih branitelja 11,10430 Samobor,TLM Aluminium d.d. u stečaju, OIB 82733440679, Ulica Narodnog preporoda 12,22000 Šibenik</izvorni_sadrzaj>
    <derivirana_varijabla naziv="DomainObject.Predmet.StrankaWithAdressOIB_1">FINA Regionalni centar Zagreb, OIB 85821130368, Trg svibanjskih žrtava 1995. 1,10000 Zagreb,JUB, trgovina i promet, društvo s ograničenom odgovornošću, OIB 05407197431, Ul. Hrvatskih branitelja 11,10430 Samobor,TLM Aluminium d.d. u stečaju, OIB 82733440679, Ulica Narodnog preporoda 12,22000 Šibenik</derivirana_varijabla>
  </DomainObject.Predmet.StrankaWithAdressOIB>
  <DomainObject.Predmet.StrankaNazivFormated>
    <izvorni_sadrzaj>FINA Regionalni centar Zagreb,JUB, trgovina i promet, društvo s ograničenom odgovornošću,TLM Aluminium d.d. u stečaju</izvorni_sadrzaj>
    <derivirana_varijabla naziv="DomainObject.Predmet.StrankaNazivFormated_1">FINA Regionalni centar Zagreb,JUB, trgovina i promet, društvo s ograničenom odgovornošću,TLM Aluminium d.d. u stečaju</derivirana_varijabla>
  </DomainObject.Predmet.StrankaNazivFormated>
  <DomainObject.Predmet.StrankaNazivFormatedOIB>
    <izvorni_sadrzaj>FINA Regionalni centar Zagreb, OIB 85821130368,JUB, trgovina i promet, društvo s ograničenom odgovornošću, OIB 05407197431,TLM Aluminium d.d. u stečaju, OIB 82733440679</izvorni_sadrzaj>
    <derivirana_varijabla naziv="DomainObject.Predmet.StrankaNazivFormatedOIB_1">FINA Regionalni centar Zagreb, OIB 85821130368,JUB, trgovina i promet, društvo s ograničenom odgovornošću, OIB 05407197431,TLM Aluminium d.d. u stečaju, OIB 82733440679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JUB, trgovina i promet, društvo s ograničenom odgovornošću zastupanog po punomoćniku Alan Balatinec</item>
      <item>TLM Aluminium d.d. u stečaju</item>
    </izvorni_sadrzaj>
    <derivirana_varijabla naziv="DomainObject.Predmet.StrankaListFormated_1">
      <item>FINA Regionalni centar Zagreb</item>
      <item>JUB, trgovina i promet, društvo s ograničenom odgovornošću zastupanog po punomoćniku Alan Balatinec</item>
      <item>TLM Aluminium d.d. u stečaju</item>
    </derivirana_varijabla>
  </DomainObject.Predmet.StrankaListFormated>
  <DomainObject.Predmet.StrankaListFormatedOIB>
    <izvorni_sadrzaj>
      <item>FINA Regionalni centar Zagreb, OIB 85821130368</item>
      <item>JUB, trgovina i promet, društvo s ograničenom odgovornošću, OIB 05407197431 zastupanog po punomoćniku Alan Balatinec</item>
      <item>TLM Aluminium d.d. u stečaju, OIB 82733440679</item>
    </izvorni_sadrzaj>
    <derivirana_varijabla naziv="DomainObject.Predmet.StrankaListFormatedOIB_1">
      <item>FINA Regionalni centar Zagreb, OIB 85821130368</item>
      <item>JUB, trgovina i promet, društvo s ograničenom odgovornošću, OIB 05407197431 zastupanog po punomoćniku Alan Balatinec</item>
      <item>TLM Aluminium d.d. u stečaju, OIB 82733440679</item>
    </derivirana_varijabla>
  </DomainObject.Predmet.StrankaListFormatedOIB>
  <DomainObject.Predmet.StrankaListFormatedWithAdress>
    <izvorni_sadrzaj>
      <item>FINA Regionalni centar Zagreb, Trg svibanjskih žrtava 1995. 1, 10000 Zagreb</item>
      <item>JUB, trgovina i promet, društvo s ograničenom odgovornošću, Ul. Hrvatskih branitelja 11, 10430 Samobor zastupanog po punomoćniku Alan Balatinec</item>
      <item>TLM Aluminium d.d. u stečaju, Ulica Narodnog preporoda 12, 22000 Šibenik</item>
    </izvorni_sadrzaj>
    <derivirana_varijabla naziv="DomainObject.Predmet.StrankaListFormatedWithAdress_1">
      <item>FINA Regionalni centar Zagreb, Trg svibanjskih žrtava 1995. 1, 10000 Zagreb</item>
      <item>JUB, trgovina i promet, društvo s ograničenom odgovornošću, Ul. Hrvatskih branitelja 11, 10430 Samobor zastupanog po punomoćniku Alan Balatinec</item>
      <item>TLM Aluminium d.d. u stečaju, Ulica Narodnog preporoda 12, 22000 Šibenik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JUB, trgovina i promet, društvo s ograničenom odgovornošću, OIB 05407197431, Ul. Hrvatskih branitelja 11, 10430 Samobor zastupanog po punomoćniku Alan Balatinec</item>
      <item>TLM Aluminium d.d. u stečaju, OIB 82733440679, Ulica Narodnog preporoda 12, 22000 Šibenik</item>
    </izvorni_sadrzaj>
    <derivirana_varijabla naziv="DomainObject.Predmet.StrankaListFormatedWithAdressOIB_1">
      <item>FINA Regionalni centar Zagreb, OIB 85821130368, Trg svibanjskih žrtava 1995. 1, 10000 Zagreb</item>
      <item>JUB, trgovina i promet, društvo s ograničenom odgovornošću, OIB 05407197431, Ul. Hrvatskih branitelja 11, 10430 Samobor zastupanog po punomoćniku Alan Balatinec</item>
      <item>TLM Aluminium d.d. u stečaju, OIB 82733440679, Ulica Narodnog preporoda 12, 22000 Šibenik</item>
    </derivirana_varijabla>
  </DomainObject.Predmet.StrankaListFormatedWithAdressOIB>
  <DomainObject.Predmet.StrankaListNazivFormated>
    <izvorni_sadrzaj>
      <item>FINA Regionalni centar Zagreb</item>
      <item>JUB, trgovina i promet, društvo s ograničenom odgovornošću</item>
      <item>TLM Aluminium d.d. u stečaju</item>
    </izvorni_sadrzaj>
    <derivirana_varijabla naziv="DomainObject.Predmet.StrankaListNazivFormated_1">
      <item>FINA Regionalni centar Zagreb</item>
      <item>JUB, trgovina i promet, društvo s ograničenom odgovornošću</item>
      <item>TLM Aluminium d.d. u stečaju</item>
    </derivirana_varijabla>
  </DomainObject.Predmet.StrankaListNazivFormated>
  <DomainObject.Predmet.StrankaListNazivFormatedOIB>
    <izvorni_sadrzaj>
      <item>FINA Regionalni centar Zagreb, OIB 85821130368</item>
      <item>JUB, trgovina i promet, društvo s ograničenom odgovornošću, OIB 05407197431</item>
      <item>TLM Aluminium d.d. u stečaju, OIB 82733440679</item>
    </izvorni_sadrzaj>
    <derivirana_varijabla naziv="DomainObject.Predmet.StrankaListNazivFormatedOIB_1">
      <item>FINA Regionalni centar Zagreb, OIB 85821130368</item>
      <item>JUB, trgovina i promet, društvo s ograničenom odgovornošću, OIB 05407197431</item>
      <item>TLM Aluminium d.d. u stečaju, OIB 82733440679</item>
    </derivirana_varijabla>
  </DomainObject.Predmet.StrankaListNazivFormatedOIB>
  <DomainObject.Predmet.ProtuStrankaListFormated>
    <izvorni_sadrzaj>
      <item>CROMARK d.o.o.</item>
    </izvorni_sadrzaj>
    <derivirana_varijabla naziv="DomainObject.Predmet.ProtuStrankaListFormated_1">
      <item>CROMARK d.o.o.</item>
    </derivirana_varijabla>
  </DomainObject.Predmet.ProtuStrankaListFormated>
  <DomainObject.Predmet.ProtuStrankaListFormatedOIB>
    <izvorni_sadrzaj>
      <item>CROMARK d.o.o., OIB 04980538323</item>
    </izvorni_sadrzaj>
    <derivirana_varijabla naziv="DomainObject.Predmet.ProtuStrankaListFormatedOIB_1">
      <item>CROMARK d.o.o., OIB 04980538323</item>
    </derivirana_varijabla>
  </DomainObject.Predmet.ProtuStrankaListFormatedOIB>
  <DomainObject.Predmet.ProtuStrankaListFormatedWithAdress>
    <izvorni_sadrzaj>
      <item>CROMARK d.o.o., IV Stara Pešćenica 1, 10000 Zagreb</item>
    </izvorni_sadrzaj>
    <derivirana_varijabla naziv="DomainObject.Predmet.ProtuStrankaListFormatedWithAdress_1">
      <item>CROMARK d.o.o., IV Stara Pešćenica 1, 10000 Zagreb</item>
    </derivirana_varijabla>
  </DomainObject.Predmet.ProtuStrankaListFormatedWithAdress>
  <DomainObject.Predmet.ProtuStrankaListFormatedWithAdressOIB>
    <izvorni_sadrzaj>
      <item>CROMARK d.o.o., OIB 04980538323, IV Stara Pešćenica 1, 10000 Zagreb</item>
    </izvorni_sadrzaj>
    <derivirana_varijabla naziv="DomainObject.Predmet.ProtuStrankaListFormatedWithAdressOIB_1">
      <item>CROMARK d.o.o., OIB 04980538323, IV Stara Pešćenica 1, 10000 Zagreb</item>
    </derivirana_varijabla>
  </DomainObject.Predmet.ProtuStrankaListFormatedWithAdressOIB>
  <DomainObject.Predmet.ProtuStrankaListNazivFormated>
    <izvorni_sadrzaj>
      <item>CROMARK d.o.o.</item>
    </izvorni_sadrzaj>
    <derivirana_varijabla naziv="DomainObject.Predmet.ProtuStrankaListNazivFormated_1">
      <item>CROMARK d.o.o.</item>
    </derivirana_varijabla>
  </DomainObject.Predmet.ProtuStrankaListNazivFormated>
  <DomainObject.Predmet.ProtuStrankaListNazivFormatedOIB>
    <izvorni_sadrzaj>
      <item>CROMARK d.o.o., OIB 04980538323</item>
    </izvorni_sadrzaj>
    <derivirana_varijabla naziv="DomainObject.Predmet.ProtuStrankaListNazivFormatedOIB_1">
      <item>CROMARK d.o.o., OIB 04980538323</item>
    </derivirana_varijabla>
  </DomainObject.Predmet.ProtuStrankaListNazivFormatedOIB>
  <DomainObject.Predmet.OstaliListFormated>
    <izvorni_sadrzaj>
      <item>Bruno Bebek</item>
      <item>Alan Balatinec punomoćnik sudionika u postupku JUB, trgovina i promet, društvo s ograničenom odgovornošću</item>
      <item>Vesna Kocbek</item>
    </izvorni_sadrzaj>
    <derivirana_varijabla naziv="DomainObject.Predmet.OstaliListFormated_1">
      <item>Bruno Bebek</item>
      <item>Alan Balatinec punomoćnik sudionika u postupku JUB, trgovina i promet, društvo s ograničenom odgovornošću</item>
      <item>Vesna Kocbek</item>
    </derivirana_varijabla>
  </DomainObject.Predmet.OstaliListFormated>
  <DomainObject.Predmet.OstaliListFormatedOIB>
    <izvorni_sadrzaj>
      <item>Bruno Bebek, OIB 94370928135</item>
      <item>Alan Balatinec punomoćnik sudionika u postupku JUB, trgovina i promet, društvo s ograničenom odgovornošću</item>
      <item>Vesna Kocbek, OIB 64935258953</item>
    </izvorni_sadrzaj>
    <derivirana_varijabla naziv="DomainObject.Predmet.OstaliListFormatedOIB_1">
      <item>Bruno Bebek, OIB 94370928135</item>
      <item>Alan Balatinec punomoćnik sudionika u postupku JUB, trgovina i promet, društvo s ograničenom odgovornošću</item>
      <item>Vesna Kocbek, OIB 64935258953</item>
    </derivirana_varijabla>
  </DomainObject.Predmet.OstaliListFormatedOIB>
  <DomainObject.Predmet.OstaliListFormatedWithAdress>
    <izvorni_sadrzaj>
      <item>Bruno Bebek, Stara Pešćenica IV.1, 10000 Zagreb</item>
      <item>Alan Balatinec, Draškovićeva 13/V, 10000 Zagreb punomoćnik sudionika u postupku JUB, trgovina i promet, društvo s ograničenom odgovornošću</item>
      <item>Vesna Kocbek, Trg Nikole Zrinskog 17, 10000 Zagreb</item>
    </izvorni_sadrzaj>
    <derivirana_varijabla naziv="DomainObject.Predmet.OstaliListFormatedWithAdress_1">
      <item>Bruno Bebek, Stara Pešćenica IV.1, 10000 Zagreb</item>
      <item>Alan Balatinec, Draškovićeva 13/V, 10000 Zagreb punomoćnik sudionika u postupku JUB, trgovina i promet, društvo s ograničenom odgovornošću</item>
      <item>Vesna Kocbek, Trg Nikole Zrinskog 17, 10000 Zagreb</item>
    </derivirana_varijabla>
  </DomainObject.Predmet.OstaliListFormatedWithAdress>
  <DomainObject.Predmet.OstaliListFormatedWithAdressOIB>
    <izvorni_sadrzaj>
      <item>Bruno Bebek, OIB 94370928135, Stara Pešćenica IV.1, 10000 Zagreb</item>
      <item>Alan Balatinec, Draškovićeva 13/V, 10000 Zagreb punomoćnik sudionika u postupku JUB, trgovina i promet, društvo s ograničenom odgovornošću</item>
      <item>Vesna Kocbek, OIB 64935258953, Trg Nikole Zrinskog 17, 10000 Zagreb</item>
    </izvorni_sadrzaj>
    <derivirana_varijabla naziv="DomainObject.Predmet.OstaliListFormatedWithAdressOIB_1">
      <item>Bruno Bebek, OIB 94370928135, Stara Pešćenica IV.1, 10000 Zagreb</item>
      <item>Alan Balatinec, Draškovićeva 13/V, 10000 Zagreb punomoćnik sudionika u postupku JUB, trgovina i promet, društvo s ograničenom odgovornošću</item>
      <item>Vesna Kocbek, OIB 64935258953, Trg Nikole Zrinskog 17, 10000 Zagreb</item>
    </derivirana_varijabla>
  </DomainObject.Predmet.OstaliListFormatedWithAdressOIB>
  <DomainObject.Predmet.OstaliListNazivFormated>
    <izvorni_sadrzaj>
      <item>Bruno Bebek</item>
      <item>Alan Balatinec</item>
      <item>Vesna Kocbek</item>
    </izvorni_sadrzaj>
    <derivirana_varijabla naziv="DomainObject.Predmet.OstaliListNazivFormated_1">
      <item>Bruno Bebek</item>
      <item>Alan Balatinec</item>
      <item>Vesna Kocbek</item>
    </derivirana_varijabla>
  </DomainObject.Predmet.OstaliListNazivFormated>
  <DomainObject.Predmet.OstaliListNazivFormatedOIB>
    <izvorni_sadrzaj>
      <item>Bruno Bebek, OIB 94370928135</item>
      <item>Alan Balatinec</item>
      <item>Vesna Kocbek, OIB 64935258953</item>
    </izvorni_sadrzaj>
    <derivirana_varijabla naziv="DomainObject.Predmet.OstaliListNazivFormatedOIB_1">
      <item>Bruno Bebek, OIB 94370928135</item>
      <item>Alan Balatinec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St-2200/2017-36</izvorni_sadrzaj>
    <derivirana_varijabla naziv="DomainObject.PoslovniBrojDokumenta_1">St-2200/2017-36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CROMARK d.o.o.</izvorni_sadrzaj>
    <derivirana_varijabla naziv="DomainObject.Predmet.ProtustrankaIDrugi_1">CROMARK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CROMARK d.o.o., OIB 04980538323, IV Stara Pešćenica 1, 10000 Zagreb</izvorni_sadrzaj>
    <derivirana_varijabla naziv="DomainObject.Predmet.ProtustrankaIDrugiAdressOIB_1">CROMARK d.o.o., OIB 04980538323, IV Stara Pešćenica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CROMARK d.o.o.</item>
      <item>Bruno Bebek</item>
      <item>JUB, trgovina i promet, društvo s ograničenom odgovornošću</item>
      <item>TLM Aluminium d.d. u stečaju</item>
      <item>Alan Balatinec</item>
      <item>Vesna Kocbek</item>
    </izvorni_sadrzaj>
    <derivirana_varijabla naziv="DomainObject.Predmet.SudioniciListNaziv_1">
      <item>FINA Regionalni centar Zagreb</item>
      <item>CROMARK d.o.o.</item>
      <item>Bruno Bebek</item>
      <item>JUB, trgovina i promet, društvo s ograničenom odgovornošću</item>
      <item>TLM Aluminium d.d. u stečaju</item>
      <item>Alan Balatinec</item>
      <item>Vesna Kocbek</item>
    </derivirana_varijabla>
  </DomainObject.Predmet.SudioniciListNaziv>
  <DomainObject.Predmet.SudioniciListAdressOIB>
    <izvorni_sadrzaj>
      <item>FINA Regionalni centar Zagreb, OIB 85821130368, Trg svibanjskih žrtava 1995. 1,10000 Zagreb</item>
      <item>CROMARK d.o.o., OIB 04980538323, IV Stara Pešćenica 1,10000 Zagreb</item>
      <item>Bruno Bebek, OIB 94370928135, Stara Pešćenica IV.1,10000 Zagreb</item>
      <item>JUB, trgovina i promet, društvo s ograničenom odgovornošću, OIB 05407197431, Ul. Hrvatskih branitelja 11,10430 Samobor</item>
      <item>TLM Aluminium d.d. u stečaju, OIB 82733440679, Ulica Narodnog preporoda 12,22000 Šibenik</item>
      <item>Alan Balatinec, Draškovićeva 13/V,10000 Zagreb</item>
      <item>Vesna Kocbek, OIB 64935258953, Trg Nikole Zrinskog 17,10000 Zagreb</item>
    </izvorni_sadrzaj>
    <derivirana_varijabla naziv="DomainObject.Predmet.SudioniciListAdressOIB_1">
      <item>FINA Regionalni centar Zagreb, OIB 85821130368, Trg svibanjskih žrtava 1995. 1,10000 Zagreb</item>
      <item>CROMARK d.o.o., OIB 04980538323, IV Stara Pešćenica 1,10000 Zagreb</item>
      <item>Bruno Bebek, OIB 94370928135, Stara Pešćenica IV.1,10000 Zagreb</item>
      <item>JUB, trgovina i promet, društvo s ograničenom odgovornošću, OIB 05407197431, Ul. Hrvatskih branitelja 11,10430 Samobor</item>
      <item>TLM Aluminium d.d. u stečaju, OIB 82733440679, Ulica Narodnog preporoda 12,22000 Šibenik</item>
      <item>Alan Balatinec, Draškovićeva 13/V,10000 Zagreb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04980538323</item>
      <item>, OIB 94370928135</item>
      <item>, OIB 05407197431</item>
      <item>, OIB 82733440679</item>
      <item>, OIB null</item>
      <item>, OIB 64935258953</item>
    </izvorni_sadrzaj>
    <derivirana_varijabla naziv="DomainObject.Predmet.SudioniciListNazivOIB_1">
      <item>, OIB 85821130368</item>
      <item>, OIB 04980538323</item>
      <item>, OIB 94370928135</item>
      <item>, OIB 05407197431</item>
      <item>, OIB 82733440679</item>
      <item>, OIB null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614</properties:Characters>
  <properties:Lines>35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2018-03-02T13:01:00Z</dcterms:created>
  <dc:creator>Monika Grbac</dc:creator>
  <cp:lastModifiedBy>Monika Grbac</cp:lastModifiedBy>
  <cp:lastPrinted>2018-03-02T13:02:00Z</cp:lastPrinted>
  <dcterms:modified xmlns:xsi="http://www.w3.org/2001/XMLSchema-instance" xsi:type="dcterms:W3CDTF">2018-03-02T13:09:00Z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St-2200/2017-36 / Odluka - Zaključak (st-2200-17.docx)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