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415a8" w14:paraId="af415a8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1C4C4F">
        <w:t>1696</w:t>
      </w:r>
      <w:r w:rsidR="00E473EF">
        <w:t>/201</w:t>
      </w:r>
      <w:r w:rsidR="00287CE8">
        <w:t>8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1C4C4F">
        <w:t>1696</w:t>
      </w:r>
      <w:r w:rsidR="00E473EF">
        <w:t>/201</w:t>
      </w:r>
      <w:r w:rsidR="00287CE8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2C43AF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287CE8">
        <w:t xml:space="preserve"> </w:t>
      </w:r>
      <w:r w:rsidR="001C4C4F">
        <w:t>Labirintanje društvo s ograničenom odgovornošću za usluge, Zagreb (Grad Zagreb), Šegrta Hlapića 19, OIB: 98092230592</w:t>
      </w:r>
      <w:r w:rsidR="002C43AF">
        <w:t>.</w:t>
      </w:r>
      <w:r w:rsidR="0059692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r w:rsidR="001C4C4F">
        <w:t>11.767,35 kn.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 xml:space="preserve">4. Pozivaju se vjerovnici dužnika najkasnije u roku od </w:t>
      </w:r>
      <w:r w:rsidR="00287CE8">
        <w:t>45 (</w:t>
      </w:r>
      <w:r>
        <w:t>četrdeset pet)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650B24">
        <w:t>24. rujna</w:t>
      </w:r>
      <w:r w:rsidR="004B3F81">
        <w:t xml:space="preserve"> </w:t>
      </w:r>
      <w:r w:rsidR="00F812ED">
        <w:t>201</w:t>
      </w:r>
      <w:r w:rsidR="00287CE8">
        <w:t>8</w:t>
      </w:r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C4C4F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87CE8"/>
    <w:rsid w:val="00297E94"/>
    <w:rsid w:val="002C43AF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B3F81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9692E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4457C"/>
    <w:rsid w:val="006450C0"/>
    <w:rsid w:val="00650B24"/>
    <w:rsid w:val="00657B8E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8E290F"/>
    <w:rsid w:val="0091251E"/>
    <w:rsid w:val="00916786"/>
    <w:rsid w:val="00920CA0"/>
    <w:rsid w:val="00925483"/>
    <w:rsid w:val="009418A6"/>
    <w:rsid w:val="009419D8"/>
    <w:rsid w:val="00952160"/>
    <w:rsid w:val="00975CC6"/>
    <w:rsid w:val="00992901"/>
    <w:rsid w:val="009A2752"/>
    <w:rsid w:val="009B1875"/>
    <w:rsid w:val="009D16E5"/>
    <w:rsid w:val="009D7E64"/>
    <w:rsid w:val="009E5982"/>
    <w:rsid w:val="00A11486"/>
    <w:rsid w:val="00A13FC9"/>
    <w:rsid w:val="00A23293"/>
    <w:rsid w:val="00A3406F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C13922"/>
    <w:rsid w:val="00C26753"/>
    <w:rsid w:val="00C307EB"/>
    <w:rsid w:val="00C3490F"/>
    <w:rsid w:val="00C51EF9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473EF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  <w:rsid w:val="00FE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1696</izvorni_sadrzaj>
    <derivirana_varijabla naziv="DomainObject.Predmet.Broj_1">1696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St-1696/2018</izvorni_sadrzaj>
    <derivirana_varijabla naziv="DomainObject.Predmet.OznakaBroj_1">St-1696/2018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Labirintanje d.o.o.</izvorni_sadrzaj>
    <derivirana_varijabla naziv="DomainObject.Predmet.ProtustrankaFormated_1">  Labirintanje d.o.o.</derivirana_varijabla>
  </DomainObject.Predmet.ProtustrankaFormated>
  <DomainObject.Predmet.ProtustrankaFormatedOIB>
    <izvorni_sadrzaj>  Labirintanje d.o.o., OIB 98092230592</izvorni_sadrzaj>
    <derivirana_varijabla naziv="DomainObject.Predmet.ProtustrankaFormatedOIB_1">  Labirintanje d.o.o., OIB 98092230592</derivirana_varijabla>
  </DomainObject.Predmet.ProtustrankaFormatedOIB>
  <DomainObject.Predmet.ProtustrankaFormatedWithAdress>
    <izvorni_sadrzaj> Labirintanje d.o.o., Šegrta Hlapića 19, 10000 Zagreb</izvorni_sadrzaj>
    <derivirana_varijabla naziv="DomainObject.Predmet.ProtustrankaFormatedWithAdress_1"> Labirintanje d.o.o., Šegrta Hlapića 19, 10000 Zagreb</derivirana_varijabla>
  </DomainObject.Predmet.ProtustrankaFormatedWithAdress>
  <DomainObject.Predmet.ProtustrankaFormatedWithAdressOIB>
    <izvorni_sadrzaj> Labirintanje d.o.o., OIB 98092230592, Šegrta Hlapića 19, 10000 Zagreb</izvorni_sadrzaj>
    <derivirana_varijabla naziv="DomainObject.Predmet.ProtustrankaFormatedWithAdressOIB_1"> Labirintanje d.o.o., OIB 98092230592, Šegrta Hlapića 19, 10000 Zagreb</derivirana_varijabla>
  </DomainObject.Predmet.ProtustrankaFormatedWithAdressOIB>
  <DomainObject.Predmet.ProtustrankaWithAdress>
    <izvorni_sadrzaj>Labirintanje d.o.o. Šegrta Hlapića 19, 10000 Zagreb</izvorni_sadrzaj>
    <derivirana_varijabla naziv="DomainObject.Predmet.ProtustrankaWithAdress_1">Labirintanje d.o.o. Šegrta Hlapića 19, 10000 Zagreb</derivirana_varijabla>
  </DomainObject.Predmet.ProtustrankaWithAdress>
  <DomainObject.Predmet.ProtustrankaWithAdressOIB>
    <izvorni_sadrzaj>Labirintanje d.o.o., OIB 98092230592, Šegrta Hlapića 19, 10000 Zagreb</izvorni_sadrzaj>
    <derivirana_varijabla naziv="DomainObject.Predmet.ProtustrankaWithAdressOIB_1">Labirintanje d.o.o., OIB 98092230592, Šegrta Hlapića 19, 10000 Zagreb</derivirana_varijabla>
  </DomainObject.Predmet.ProtustrankaWithAdressOIB>
  <DomainObject.Predmet.ProtustrankaNazivFormated>
    <izvorni_sadrzaj>Labirintanje d.o.o.</izvorni_sadrzaj>
    <derivirana_varijabla naziv="DomainObject.Predmet.ProtustrankaNazivFormated_1">Labirintanje d.o.o.</derivirana_varijabla>
  </DomainObject.Predmet.ProtustrankaNazivFormated>
  <DomainObject.Predmet.ProtustrankaNazivFormatedOIB>
    <izvorni_sadrzaj>Labirintanje d.o.o., OIB 98092230592</izvorni_sadrzaj>
    <derivirana_varijabla naziv="DomainObject.Predmet.ProtustrankaNazivFormatedOIB_1">Labirintanje d.o.o., OIB 98092230592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Labirintanje d.o.o.</item>
    </izvorni_sadrzaj>
    <derivirana_varijabla naziv="DomainObject.Predmet.ProtuStrankaListFormated_1">
      <item>Labirintanje d.o.o.</item>
    </derivirana_varijabla>
  </DomainObject.Predmet.ProtuStrankaListFormated>
  <DomainObject.Predmet.ProtuStrankaListFormatedOIB>
    <izvorni_sadrzaj>
      <item>Labirintanje d.o.o., OIB 98092230592</item>
    </izvorni_sadrzaj>
    <derivirana_varijabla naziv="DomainObject.Predmet.ProtuStrankaListFormatedOIB_1">
      <item>Labirintanje d.o.o., OIB 98092230592</item>
    </derivirana_varijabla>
  </DomainObject.Predmet.ProtuStrankaListFormatedOIB>
  <DomainObject.Predmet.ProtuStrankaListFormatedWithAdress>
    <izvorni_sadrzaj>
      <item>Labirintanje d.o.o., Šegrta Hlapića 19, 10000 Zagreb</item>
    </izvorni_sadrzaj>
    <derivirana_varijabla naziv="DomainObject.Predmet.ProtuStrankaListFormatedWithAdress_1">
      <item>Labirintanje d.o.o., Šegrta Hlapića 19, 10000 Zagreb</item>
    </derivirana_varijabla>
  </DomainObject.Predmet.ProtuStrankaListFormatedWithAdress>
  <DomainObject.Predmet.ProtuStrankaListFormatedWithAdressOIB>
    <izvorni_sadrzaj>
      <item>Labirintanje d.o.o., OIB 98092230592, Šegrta Hlapića 19, 10000 Zagreb</item>
    </izvorni_sadrzaj>
    <derivirana_varijabla naziv="DomainObject.Predmet.ProtuStrankaListFormatedWithAdressOIB_1">
      <item>Labirintanje d.o.o., OIB 98092230592, Šegrta Hlapića 19, 10000 Zagreb</item>
    </derivirana_varijabla>
  </DomainObject.Predmet.ProtuStrankaListFormatedWithAdressOIB>
  <DomainObject.Predmet.ProtuStrankaListNazivFormated>
    <izvorni_sadrzaj>
      <item>Labirintanje d.o.o.</item>
    </izvorni_sadrzaj>
    <derivirana_varijabla naziv="DomainObject.Predmet.ProtuStrankaListNazivFormated_1">
      <item>Labirintanje d.o.o.</item>
    </derivirana_varijabla>
  </DomainObject.Predmet.ProtuStrankaListNazivFormated>
  <DomainObject.Predmet.ProtuStrankaListNazivFormatedOIB>
    <izvorni_sadrzaj>
      <item>Labirintanje d.o.o., OIB 98092230592</item>
    </izvorni_sadrzaj>
    <derivirana_varijabla naziv="DomainObject.Predmet.ProtuStrankaListNazivFormatedOIB_1">
      <item>Labirintanje d.o.o., OIB 98092230592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Labirintanje d.o.o.</izvorni_sadrzaj>
    <derivirana_varijabla naziv="DomainObject.Predmet.ProtustrankaIDrugi_1">Labirintanje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Labirintanje d.o.o., OIB 98092230592, Šegrta Hlapića 19, 10000 Zagreb</izvorni_sadrzaj>
    <derivirana_varijabla naziv="DomainObject.Predmet.ProtustrankaIDrugiAdressOIB_1">Labirintanje d.o.o., OIB 98092230592, Šegrta Hlapića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Labirintanje d.o.o.</item>
    </izvorni_sadrzaj>
    <derivirana_varijabla naziv="DomainObject.Predmet.SudioniciListNaziv_1">
      <item>FINA Regionalni centar Zagreb</item>
      <item>Labirintanje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Labirintanje d.o.o., OIB 98092230592, Šegrta Hlapića 19,10000 Zagreb</item>
    </izvorni_sadrzaj>
    <derivirana_varijabla naziv="DomainObject.Predmet.SudioniciListAdressOIB_1">
      <item>FINA Regionalni centar Zagreb, OIB 85821130368, Trg svibanjskih žrtava 1995. br. 1,10000 Zagreb</item>
      <item>Labirintanje d.o.o., OIB 98092230592, Šegrta Hlapića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98092230592</item>
    </izvorni_sadrzaj>
    <derivirana_varijabla naziv="DomainObject.Predmet.SudioniciListNazivOIB_1">
      <item>, OIB 85821130368</item>
      <item>, OIB 98092230592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279</properties:Words>
  <properties:Characters>1494</properties:Characters>
  <properties:Lines>42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2018-07-31T11:23:00Z</dcterms:created>
  <dc:creator>ilukac</dc:creator>
  <cp:lastModifiedBy>Katarina Babić</cp:lastModifiedBy>
  <cp:lastPrinted>2018-09-24T10:59:00Z</cp:lastPrinted>
  <dcterms:modified xmlns:xsi="http://www.w3.org/2001/XMLSchema-instance" xsi:type="dcterms:W3CDTF">2018-09-24T10:59:00Z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(1696-18 OGLAS poziv vjerovnicima - po novom Zakonu.docx)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