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6B6CA41" w:rsidRDefault="00856FF9" w:rsidP="00856FF9" w:rsidR="00856FF9" w:rsidRPr="00F06631">
      <w:pPr>
        <w:spacing w:lineRule="auto" w:line="36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06631">
        <w:rPr>
          <w:rFonts w:cs="Times New Roman" w:hAnsi="Times New Roman" w:ascii="Times New Roman"/>
          <w:sz w:val="24"/>
          <w:szCs w:val="24"/>
        </w:rPr>
        <w:t>MEĐIMURJE BETON ČAKOVEC d.d. u stečaju</w:t>
      </w:r>
    </w:p>
    <w:p w14:textId="77777777" w14:paraId="0D79FE1A" w:rsidRDefault="00856FF9" w:rsidP="00856FF9" w:rsidR="00856FF9" w:rsidRPr="00F06631">
      <w:pPr>
        <w:spacing w:lineRule="auto" w:line="360" w:after="0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>Zrinsko Frankopanska 17, Čakovec</w:t>
      </w:r>
    </w:p>
    <w:p w14:textId="77777777" w14:paraId="1C15E0CC" w:rsidRDefault="00856FF9" w:rsidP="00856FF9" w:rsidR="00856FF9" w:rsidRPr="00F06631">
      <w:pPr>
        <w:spacing w:lineRule="auto" w:line="360" w:after="0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>St-461/13</w:t>
      </w:r>
    </w:p>
    <w:p w14:textId="74154997" w14:paraId="543E5750" w:rsidRDefault="00D977CB" w:rsidP="00856FF9" w:rsidR="00D977CB" w:rsidRPr="00F06631">
      <w:pPr>
        <w:spacing w:lineRule="auto" w:line="36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</w:r>
      <w:r w:rsidRPr="00F06631">
        <w:rPr>
          <w:rFonts w:cs="Times New Roman" w:hAnsi="Times New Roman" w:ascii="Times New Roman"/>
          <w:sz w:val="24"/>
          <w:szCs w:val="24"/>
        </w:rPr>
        <w:tab/>
        <w:t xml:space="preserve">Trgovački sud Varaždin </w:t>
      </w:r>
    </w:p>
    <w:p w14:textId="77777777" w14:paraId="76A86EAD" w:rsidRDefault="00D977CB" w:rsidP="00D977CB" w:rsidR="00D977CB" w:rsidRPr="00F06631">
      <w:pPr>
        <w:spacing w:lineRule="auto" w:line="360" w:after="0"/>
        <w:ind w:left="6372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>Braće Radića 2</w:t>
      </w:r>
    </w:p>
    <w:p w14:textId="77777777" w14:paraId="36AAE227" w:rsidRDefault="00D977CB" w:rsidP="00D977CB" w:rsidR="00D977CB" w:rsidRPr="00F06631">
      <w:pPr>
        <w:spacing w:lineRule="auto" w:line="360" w:after="0"/>
        <w:ind w:left="6372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>Varaždin</w:t>
      </w:r>
    </w:p>
    <w:p w14:textId="77777777" w14:paraId="54B2BD05" w:rsidRDefault="00D977CB" w:rsidP="00D977CB" w:rsidR="00D977CB" w:rsidRPr="00F06631">
      <w:pPr>
        <w:spacing w:lineRule="auto" w:line="360" w:after="0"/>
        <w:ind w:left="6372"/>
        <w:rPr>
          <w:rFonts w:cs="Times New Roman" w:hAnsi="Times New Roman" w:ascii="Times New Roman"/>
          <w:sz w:val="24"/>
          <w:szCs w:val="24"/>
        </w:rPr>
      </w:pPr>
    </w:p>
    <w:p w14:textId="77777777" w14:paraId="680A5443" w:rsidRDefault="00BD7D7B" w:rsidP="00A02B14" w:rsidR="00507D6B" w:rsidRPr="00F06631">
      <w:pPr>
        <w:autoSpaceDE w:val="false"/>
        <w:autoSpaceDN w:val="false"/>
        <w:adjustRightInd w:val="false"/>
        <w:spacing w:lineRule="auto" w:line="360" w:after="0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 xml:space="preserve">PREDMET: </w:t>
      </w:r>
      <w:r w:rsidR="00910B17" w:rsidRPr="00F06631">
        <w:rPr>
          <w:rFonts w:cs="Times New Roman" w:hAnsi="Times New Roman" w:ascii="Times New Roman"/>
          <w:sz w:val="24"/>
          <w:szCs w:val="24"/>
        </w:rPr>
        <w:t>Djelomično namirenje vjerovnika</w:t>
      </w:r>
      <w:r w:rsidR="00D977CB" w:rsidRPr="00F06631">
        <w:rPr>
          <w:rFonts w:cs="Times New Roman" w:hAnsi="Times New Roman" w:ascii="Times New Roman"/>
          <w:sz w:val="24"/>
          <w:szCs w:val="24"/>
        </w:rPr>
        <w:t xml:space="preserve"> prvog višeg isplatnog reda</w:t>
      </w:r>
    </w:p>
    <w:p w14:textId="77777777" w14:paraId="6F4F7A4F" w:rsidRDefault="0082491F" w:rsidP="005D353D" w:rsidR="0082491F" w:rsidRPr="00F06631">
      <w:pPr>
        <w:autoSpaceDE w:val="false"/>
        <w:autoSpaceDN w:val="false"/>
        <w:adjustRightInd w:val="false"/>
        <w:spacing w:lineRule="auto" w:line="360" w:after="0"/>
        <w:rPr>
          <w:rFonts w:cs="Times New Roman" w:hAnsi="Times New Roman" w:ascii="Times New Roman"/>
          <w:sz w:val="24"/>
          <w:szCs w:val="24"/>
        </w:rPr>
      </w:pPr>
    </w:p>
    <w:p w14:textId="0E7F12D3" w14:paraId="57141F16" w:rsidRDefault="0082491F" w:rsidP="00856FF9" w:rsidR="00507D6B" w:rsidRPr="00F06631">
      <w:pPr>
        <w:autoSpaceDE w:val="false"/>
        <w:autoSpaceDN w:val="false"/>
        <w:adjustRightInd w:val="false"/>
        <w:spacing w:lineRule="auto" w:line="36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 xml:space="preserve">Sukladno odluci odbora vjerovnika stečajni upravitelj predlaže da se od do sada prikupljenih sredstava obavi isplata vjerovnicima prvog višeg isplatnog reda u ukupnom iznosu od </w:t>
      </w:r>
      <w:r w:rsidR="00856FF9" w:rsidRPr="00F06631">
        <w:rPr>
          <w:rFonts w:cs="Times New Roman" w:hAnsi="Times New Roman" w:ascii="Times New Roman"/>
          <w:sz w:val="24"/>
          <w:szCs w:val="24"/>
        </w:rPr>
        <w:t>1.173.051,27 kn</w:t>
      </w:r>
      <w:r w:rsidR="00C35DEB" w:rsidRPr="00F06631">
        <w:rPr>
          <w:rFonts w:cs="Times New Roman" w:hAnsi="Times New Roman" w:ascii="Times New Roman"/>
          <w:sz w:val="24"/>
          <w:szCs w:val="24"/>
        </w:rPr>
        <w:t xml:space="preserve">, te bi se time podmirile tražbine u iznosu od 15% od priznatog iznosa tražbine. </w:t>
      </w:r>
    </w:p>
    <w:p w14:textId="75C847FE" w14:paraId="2DF0D4F7" w:rsidRDefault="00E04E8F" w:rsidP="00734FBC" w:rsidR="00856FF9" w:rsidRPr="00F06631">
      <w:pPr>
        <w:autoSpaceDE w:val="false"/>
        <w:autoSpaceDN w:val="false"/>
        <w:adjustRightInd w:val="false"/>
        <w:spacing w:lineRule="auto" w:line="36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 xml:space="preserve">U nastavku se daje prikaz </w:t>
      </w:r>
      <w:r w:rsidR="007C1F85" w:rsidRPr="00F06631">
        <w:rPr>
          <w:rFonts w:cs="Times New Roman" w:hAnsi="Times New Roman" w:ascii="Times New Roman"/>
          <w:sz w:val="24"/>
          <w:szCs w:val="24"/>
        </w:rPr>
        <w:t xml:space="preserve">prijedloga </w:t>
      </w:r>
      <w:r w:rsidRPr="00F06631">
        <w:rPr>
          <w:rFonts w:cs="Times New Roman" w:hAnsi="Times New Roman" w:ascii="Times New Roman"/>
          <w:sz w:val="24"/>
          <w:szCs w:val="24"/>
        </w:rPr>
        <w:t>namirenja svakog pojedinačnog vjerovnika</w:t>
      </w:r>
      <w:r w:rsidR="00C54F94" w:rsidRPr="00F06631">
        <w:rPr>
          <w:rFonts w:cs="Times New Roman" w:hAnsi="Times New Roman" w:ascii="Times New Roman"/>
          <w:sz w:val="24"/>
          <w:szCs w:val="24"/>
        </w:rPr>
        <w:t xml:space="preserve"> I višeg isplatnog reda</w:t>
      </w:r>
      <w:r w:rsidR="00ED4F88" w:rsidRPr="00F06631">
        <w:rPr>
          <w:rFonts w:cs="Times New Roman" w:hAnsi="Times New Roman" w:ascii="Times New Roman"/>
          <w:sz w:val="24"/>
          <w:szCs w:val="24"/>
        </w:rPr>
        <w:t>.</w:t>
      </w:r>
    </w:p>
    <w:p w14:textId="77777777" w14:paraId="214F3863" w:rsidRDefault="000771E3" w:rsidP="005D353D" w:rsidR="000771E3" w:rsidRPr="00F0663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921"/>
        <w:tblLook w:val="04A0" w:noVBand="1" w:noHBand="0" w:lastColumn="0" w:firstColumn="1" w:lastRow="0" w:firstRow="1"/>
      </w:tblPr>
      <w:tblGrid>
        <w:gridCol w:w="728"/>
        <w:gridCol w:w="3769"/>
        <w:gridCol w:w="1266"/>
        <w:gridCol w:w="1559"/>
        <w:gridCol w:w="1333"/>
        <w:gridCol w:w="1266"/>
      </w:tblGrid>
      <w:tr w14:textId="77777777" w14:paraId="1E0F9845" w:rsidTr="00734FBC" w:rsidR="00734FBC" w:rsidRPr="00F06631">
        <w:trPr>
          <w:trHeight w:val="1040"/>
        </w:trPr>
        <w:tc>
          <w:tcPr>
            <w:tcW w:type="dxa" w:w="7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CEEBE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Redni broj</w:t>
            </w:r>
          </w:p>
        </w:tc>
        <w:tc>
          <w:tcPr>
            <w:tcW w:type="dxa" w:w="37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3D440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NAZIV I ADRESA VJEROVNIKA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66A59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IZNOS PRIZNATE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EB854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Isplaćeno od strane agencije</w:t>
            </w:r>
          </w:p>
        </w:tc>
        <w:tc>
          <w:tcPr>
            <w:tcW w:type="dxa" w:w="1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65013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Ostalo za isplatu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EC373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</w:tr>
      <w:tr w14:textId="77777777" w14:paraId="393175D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514DA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1C0D0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BAJKOVAC GORAN, Novo Selo na Dravi, Prvomajska 36, Čakovec, OIB: 31339559377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2CA2D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20.361,91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6F7E5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4E11C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20.361,91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0D603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3.054,29</w:t>
            </w:r>
          </w:p>
        </w:tc>
      </w:tr>
      <w:tr w14:textId="77777777" w14:paraId="544B8296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82EB6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8EE6D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BAKOŠ SANJA, Brezić 57, Mačkovec, Čakovec, OIB: 10634823328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3B17C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20.816,79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0B29F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5.508,10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54F2D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15.308,69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F61334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2.296,30</w:t>
            </w:r>
          </w:p>
        </w:tc>
      </w:tr>
      <w:tr w14:textId="77777777" w14:paraId="25E9C77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DDA66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44DB0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BENČIĆ DALIBOR, Kučan Marof, Radnička 76, Varaždin, OIB: 69494779799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93D59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4.342,49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75DC3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8E2C6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4.342,49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4B5AD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651,37</w:t>
            </w:r>
          </w:p>
        </w:tc>
      </w:tr>
      <w:tr w14:textId="77777777" w14:paraId="319BCBE3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972C9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96E52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BISTROVIĆ FRANJO, Pretetinec 23, OIB: 52503006694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E15DB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45.315,27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D4DB7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F467F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45.315,27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44E1EC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6.797,29</w:t>
            </w:r>
          </w:p>
        </w:tc>
      </w:tr>
      <w:tr w14:textId="77777777" w14:paraId="2A77B117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E9A34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2A80A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BOJ ZLATKO, Črečan 2, Macinec, OIB: 35126817808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96BC5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25.656,74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C54E5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6.216,47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5B6AE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19.440,27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20C6C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2.916,04</w:t>
            </w:r>
          </w:p>
        </w:tc>
      </w:tr>
      <w:tr w14:textId="77777777" w14:paraId="6BC2D48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D19A8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22A28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BORKOVIĆ NIKOLA, Ljudevita Gaja 15, Belica, OIB: 80871662801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C1312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25.939,78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87ED3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10.062,07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A4A35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15.877,71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19F46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2.381,66</w:t>
            </w:r>
          </w:p>
        </w:tc>
      </w:tr>
      <w:tr w14:textId="77777777" w14:paraId="26823A17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615F6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96743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BRATKOVIĆ FRANJO, A. Šenoe 14, Nedelišće , OIB: 74581202100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F66FB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145.296,43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28058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33.516,12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6A2F7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111.780,31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ACC805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16.767,05</w:t>
            </w:r>
          </w:p>
        </w:tc>
      </w:tr>
      <w:tr w14:textId="77777777" w14:paraId="56FF7F28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FB48C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235AD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BREZARIĆ DRAGUTIN, Dragoslavec 122, Lopatinec, OIB: 21010414627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601F6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37.894,04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A188A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0497D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37.894,04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428BF2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5.684,11</w:t>
            </w:r>
          </w:p>
        </w:tc>
      </w:tr>
      <w:tr w14:textId="77777777" w14:paraId="59E417E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BDFCD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9ABA9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BRLEČIĆ IVICA, Knezovec 32, Lopatinec, OIB: 83175069182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F5534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52.326,63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88A09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15.313,62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85738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37.013,01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AD13F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5.551,95</w:t>
            </w:r>
          </w:p>
        </w:tc>
      </w:tr>
      <w:tr w14:textId="77777777" w14:paraId="3A653D9E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7556E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93A3E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BRODAR BOJAN, Čakovečka 41, Peklenica, Mursko Središće, OIB. 28038766659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0483E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36.384,41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460A3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12.299,80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02C82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24.084,61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C48669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3.612,69</w:t>
            </w:r>
          </w:p>
        </w:tc>
      </w:tr>
      <w:tr w14:textId="77777777" w14:paraId="72802A6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F9AE3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9D495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BUJAN MLADEN, Dravska 18, Srahoninec, ČAKOVEC, OIB: 16974557370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12CAB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48.336,10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F7DF7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16.295,51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44C44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32.040,59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2AAEC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4.806,09</w:t>
            </w:r>
          </w:p>
        </w:tc>
      </w:tr>
      <w:tr w14:textId="77777777" w14:paraId="72B351E5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E8E73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FB5C2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CIGLARIĆ MLADEN, Dunjkovec, Glavna 14, Nedelišće, OIB: 75036419619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0A69C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9.114,05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89DB6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B3CB6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9.114,05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8EE9FC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1.367,11</w:t>
            </w:r>
          </w:p>
        </w:tc>
      </w:tr>
      <w:tr w14:textId="77777777" w14:paraId="1ABA024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59A6D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63630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CMREČNJAK STANISLAV, Prhovec 38, Štrigova, OIB: 02901191646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DB996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36.334,87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97E5C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8.035,15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57887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28.299,72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1C2B67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4.244,96</w:t>
            </w:r>
          </w:p>
        </w:tc>
      </w:tr>
      <w:tr w14:textId="77777777" w14:paraId="70132CB5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F587D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6982E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ČEKUNEC FRANJO, Kalnička 26, Strahoninec, Čakovec, OIB: 15378405063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D0719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27.573,98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A1E61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11.290,00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04404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16.283,98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234B7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2.442,60</w:t>
            </w:r>
          </w:p>
        </w:tc>
      </w:tr>
      <w:tr w14:textId="77777777" w14:paraId="7DF27C68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A70E1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D48FC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ČIŽMEŠIJA MIRJANA, Mačkovec, Trg svetog Petra i Pavla 4, Čakovec, OIB: 21170708772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9B9B3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66.739,18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9E0DA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18.656,91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7EB1D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48.082,27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7A17DF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7.212,34</w:t>
            </w:r>
          </w:p>
        </w:tc>
      </w:tr>
      <w:tr w14:textId="77777777" w14:paraId="7D9B529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9B9D0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E45AD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ČIŽMEŠIJA ZVONIMIR, Mačkovec, Trg svetog Petra i Pala 4, Čakovec, OIB: 7129794458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7D5AD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82.028,42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12020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18.729,91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E4BB4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63.298,51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F192D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9.494,78</w:t>
            </w:r>
          </w:p>
        </w:tc>
      </w:tr>
      <w:tr w14:textId="77777777" w14:paraId="4852D61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BB664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50B24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ČURIN BORIS, Strahoninec, Žrtava fašizma 139, Čakovec, OIB: 94555023635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D31B0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36.413,24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C0332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11.685,23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77630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24.728,01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1F6AD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3.709,20</w:t>
            </w:r>
          </w:p>
        </w:tc>
      </w:tr>
      <w:tr w14:textId="77777777" w14:paraId="42FC4524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ECAA6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519D5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ČURIN RENATO, Žrtava fašizma 139, Strahoninec, Čakovec, OIB: 99490052930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0DD25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19.009,70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4C501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5.731,56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A96A9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13.278,14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6AA302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1.991,72</w:t>
            </w:r>
          </w:p>
        </w:tc>
      </w:tr>
      <w:tr w14:textId="77777777" w14:paraId="2BABC498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F53F8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92385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DEBELEC MIRJANA, Merhatovec 32, Selnica, OIB: 52750838619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89355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81.513,85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CFC6E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23.805,05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0F9C7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57.708,80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F31CF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8.656,32</w:t>
            </w:r>
          </w:p>
        </w:tc>
      </w:tr>
      <w:tr w14:textId="77777777" w14:paraId="4162DBD1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A1B4E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A6499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FEGEŠ ZDENKO, Ljudevita Gaja 6, Nedelišće, OIB: 36108032941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6275A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64.907,08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4795C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24.390,29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49C98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40.516,79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C5693B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6.077,52</w:t>
            </w:r>
          </w:p>
        </w:tc>
      </w:tr>
      <w:tr w14:textId="77777777" w14:paraId="42B35775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97C38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3513B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GOLUB JOSIP, Dunjkovec, Nova ulica 30, OIB: 99065123406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4349F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27.034,92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79A92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5B12E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27.034,92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F06084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4.055,24</w:t>
            </w:r>
          </w:p>
        </w:tc>
      </w:tr>
      <w:tr w14:textId="77777777" w14:paraId="769ED28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2F037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A5A00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GOMBAR DINO, Totovec, Marka Kovača 15, Čakovec, OIB: 04404179543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F95A0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12.046,64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FE9EF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2487C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12.046,64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7A8DC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1.807,00</w:t>
            </w:r>
          </w:p>
        </w:tc>
      </w:tr>
      <w:tr w14:textId="77777777" w14:paraId="4461E97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FE815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B3F45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GORIČANEC IVAN, Frankopanska 40, Peklenica, Mursko Središće, OIB: 84381665951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B1875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40.332,47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A3123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13.487,31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FEA57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26.845,16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1FA09F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4.026,77</w:t>
            </w:r>
          </w:p>
        </w:tc>
      </w:tr>
      <w:tr w14:textId="77777777" w14:paraId="34D0AFF4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46AE8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A18C1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GRUDIĆ IVAN, Savska Ves, Radnička 72, Čakovec, OIB: 98812096519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891B1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E1F48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7007A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E2C5F2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750,00</w:t>
            </w:r>
          </w:p>
        </w:tc>
      </w:tr>
      <w:tr w14:textId="77777777" w14:paraId="0F7CA0C1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FAF1B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17DDA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GUDLIN STJEPAN, Goričan, Cvjetna 2, OIB: 59303109961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9F709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45.269,71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B0172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13.648,83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75A82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31.620,88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C1EBB7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4.743,13</w:t>
            </w:r>
          </w:p>
        </w:tc>
      </w:tr>
      <w:tr w14:textId="77777777" w14:paraId="7E71D6D2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2FB45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26A8E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HAJDAROVIĆ MILAN, Belica, Pavleka Miškine 9, OIB: 48561010773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2B69D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19.455,07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87F32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8748A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19.455,07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FA03D4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2.918,26</w:t>
            </w:r>
          </w:p>
        </w:tc>
      </w:tr>
      <w:tr w14:textId="77777777" w14:paraId="47CE148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4B2B5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CA04D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HLAPČIĆ PREDRAG, Totovec, Prvomajska 8, Čakovec, OIB: 93531429126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2979E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39.619,12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36C18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12.794,06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AA2E0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26.825,06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B4BD4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4.023,76</w:t>
            </w:r>
          </w:p>
        </w:tc>
      </w:tr>
      <w:tr w14:textId="77777777" w14:paraId="29F3DF4E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F545D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84628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HORVAT ANTUN, Macinec, Nova 2, OIB: 69535958455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C4BBB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39.744,99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616FA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0571A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39.744,99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E4C8AF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5.961,75</w:t>
            </w:r>
          </w:p>
        </w:tc>
      </w:tr>
      <w:tr w14:textId="77777777" w14:paraId="1C8EA1C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CA856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6BD67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HORVAT LJILJANA, Puščine, V. Nazora 2, Nedelišće, OIB. 98162429415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0F999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42.537,84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83907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4A0CE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42.537,84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DEEF4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6.380,68</w:t>
            </w:r>
          </w:p>
        </w:tc>
      </w:tr>
      <w:tr w14:textId="77777777" w14:paraId="7FC683FD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E1538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4EC5D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HORVAT MARIO, Sveta Marija, Omladinska 6, OIB: 63029996824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0810A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4.133,58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74EC0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8FBC5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4.133,58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37EE8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620,04</w:t>
            </w:r>
          </w:p>
        </w:tc>
      </w:tr>
      <w:tr w14:textId="77777777" w14:paraId="2C5CB4B7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C274A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02DCC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HRŽENJAK IVAN, Pretetinec 202, Nedelišće, OIB: 45586875304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DB8BB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8CB14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79753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928DF4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750,00</w:t>
            </w:r>
          </w:p>
        </w:tc>
      </w:tr>
      <w:tr w14:textId="77777777" w14:paraId="2BD9DA6D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8D999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4ADA4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IVANUŠA RADOSLAV, Prečec 14, Bartolovec, OIB: 49412546065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A593B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58.765,02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20A1D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17.757,27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EE3F3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41.007,75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FCFF45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6.151,16</w:t>
            </w:r>
          </w:p>
        </w:tc>
      </w:tr>
      <w:tr w14:textId="77777777" w14:paraId="498702D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9D51B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54328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JALŠOVEC IVAN, Mala Subotica 40, A. Stepinca 78, OIB: 18261515396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22E0C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23.311,57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15D83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10.794,89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143FA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12.516,68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DA875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1.877,50</w:t>
            </w:r>
          </w:p>
        </w:tc>
      </w:tr>
      <w:tr w14:textId="77777777" w14:paraId="413EA5E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8439E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AE70A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JANUŠIĆ SINIŠA, Belica, Pavleka Miškine 23, OIB: 22138596274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242AF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9.109,08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91AC2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85831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9.109,08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031B63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1.366,36</w:t>
            </w:r>
          </w:p>
        </w:tc>
      </w:tr>
      <w:tr w14:textId="77777777" w14:paraId="6B3D8051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6FF31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CCFD6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JURČEC MATIJA, Belica, Prvomajska 7, OIB: 77576571509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22995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8.732,52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622DB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7FE63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8.732,52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B0DDE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1.309,88</w:t>
            </w:r>
          </w:p>
        </w:tc>
      </w:tr>
      <w:tr w14:textId="77777777" w14:paraId="0FA07744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70935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D2656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JUROVIĆ DENIS, Novo Selo Rok, Maršala Tita 52, Čakovec, OIB: 32929008106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87E0C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7.078,00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C60D8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01BD7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7.078,00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CEA519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1.061,70</w:t>
            </w:r>
          </w:p>
        </w:tc>
      </w:tr>
      <w:tr w14:textId="77777777" w14:paraId="6C6C1FE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0C349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4B146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JUROVIĆ GOSTIMIR, Novo Selo Rok, Maršala Tita 52, Čakovec, OIB: 88477811229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5A4AB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66.136,41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F1617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19.394,90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35E0C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46.741,51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FD59D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7.011,23</w:t>
            </w:r>
          </w:p>
        </w:tc>
      </w:tr>
      <w:tr w14:textId="77777777" w14:paraId="085977F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111E3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BFEAA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KEROVEC ANTUN, Šandorovec, V. Nazora 18, Čakovec, OIB: 38033795564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9B0DD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48.634,13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6F023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16.535,19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B5D82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32.098,94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31D23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4.814,84</w:t>
            </w:r>
          </w:p>
        </w:tc>
      </w:tr>
      <w:tr w14:textId="77777777" w14:paraId="61DA03AC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5C3AB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462FB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KOCEN IVICA, Gornji Hrašćan, Čakovečka 120, Macinec, OIB: 50585468388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A23FC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19.864,65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7662A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B38FF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19.864,65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A5B9E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2.979,70</w:t>
            </w:r>
          </w:p>
        </w:tc>
      </w:tr>
      <w:tr w14:textId="77777777" w14:paraId="1F22C61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CBCA2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163C5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KOCIJAN ALEKSANDAR, Varaždin, A. Marambašića 34, OIB: 46298709362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16969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701,87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9C4B1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FA881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701,87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433A5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105,28</w:t>
            </w:r>
          </w:p>
        </w:tc>
      </w:tr>
      <w:tr w14:textId="77777777" w14:paraId="72FFB49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175FE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C766E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KOCIJAN STJEPAN, Mala Subotica, A. Stepinca 37, OIB: 18186971865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C29B8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33.198,95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D5896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6.212,53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05C5F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26.986,42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890E8B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4.047,96</w:t>
            </w:r>
          </w:p>
        </w:tc>
      </w:tr>
      <w:tr w14:textId="77777777" w14:paraId="14A5F89D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C0441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00555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KODBA IVICA, Čakovec, Ivana Plemenitog  Zajca 22, OIB: 18322151195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D776B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5.424,61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F1876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E4FE4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5.424,61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FB7435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813,69</w:t>
            </w:r>
          </w:p>
        </w:tc>
      </w:tr>
      <w:tr w14:textId="77777777" w14:paraId="611BFB9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3F4CF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7886D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KOLAC JOSIP, Zasadbreg 148, Lopatinec, OIB: 86436354962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D970D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68.698,68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CA012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24.859,47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9B1F5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43.839,21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0E3534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6.575,88</w:t>
            </w:r>
          </w:p>
        </w:tc>
      </w:tr>
      <w:tr w14:textId="77777777" w14:paraId="19F0F4BA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9062D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2CC3C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KOLAREK MIRJANA, Nova 28, Dunjkovec, OIB: 37900377674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5F4B7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69.038,83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DEC11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20.836,47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A35EC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48.202,36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790CE9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7.230,35</w:t>
            </w:r>
          </w:p>
        </w:tc>
      </w:tr>
      <w:tr w14:textId="77777777" w14:paraId="41FBA07C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E9523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050A1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KOLAREK RAJKO, Nova 28, Dunjkovec, OIB: 19922102423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60C79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79.658,08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D6687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25.748,36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71767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53.909,72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D99A2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8.086,46</w:t>
            </w:r>
          </w:p>
        </w:tc>
      </w:tr>
      <w:tr w14:textId="77777777" w14:paraId="03922EED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48987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0E5B9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KONŠAK MILAN, Knezovac 42, Lopatinec, OIB: 38217117430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DC464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64.594,96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8037B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22.871,73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E6CE0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41.723,23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7B059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6.258,48</w:t>
            </w:r>
          </w:p>
        </w:tc>
      </w:tr>
      <w:tr w14:textId="77777777" w14:paraId="7C12384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1EEF0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C38F9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KOS BRANKO, Milke Trnine 45, Čakovec, OIB: 72221094034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69783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33.106,14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35AB5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11.485,17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FA64C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21.620,97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F9B143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3.243,15</w:t>
            </w:r>
          </w:p>
        </w:tc>
      </w:tr>
      <w:tr w14:textId="77777777" w14:paraId="32FC5717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06973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E52B6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KOS JERONIM , Novo Selo Rok, Rade Končara 114, Čakovec, OIB: 14302773366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BF986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17.085,26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46ED9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6.161,26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1617A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10.924,00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95E199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1.638,60</w:t>
            </w:r>
          </w:p>
        </w:tc>
      </w:tr>
      <w:tr w14:textId="77777777" w14:paraId="1378B3CA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A5E32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0801D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KOŠTARIĆ RUDOLF, Knezovec 75, Lopatinec, OIB: 96324472376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3AA70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60.185,14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26E4A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18.487,05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1DBE9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41.698,09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25995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6.254,71</w:t>
            </w:r>
          </w:p>
        </w:tc>
      </w:tr>
      <w:tr w14:textId="77777777" w14:paraId="5381F79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9618A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3CE1C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KOVAČIĆ  ŽELJKO, Zasadbreg 63, Lopatinec, OIB: 74987277251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AEC66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105.126,34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FECE0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32.135,40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322C7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72.990,94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DFE5DC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10.948,64</w:t>
            </w:r>
          </w:p>
        </w:tc>
      </w:tr>
      <w:tr w14:textId="77777777" w14:paraId="3ED4EEDC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0477C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740D4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KOVAČIĆ JOSIP, Zaveščak 49, Selnica, OIB: 27174666624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2DF33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37.818,96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D7AAE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12.877,16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C4C67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24.941,80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FEE647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3.741,27</w:t>
            </w:r>
          </w:p>
        </w:tc>
      </w:tr>
      <w:tr w14:textId="77777777" w14:paraId="6B7DBD4C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DC493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F0730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KOVAČIĆ MARIJAN, Vučetinec 30 a, Lopatinec , OIB: 20218053140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7AB7E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93.811,21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EDEE4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24.209,21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DA55E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69.602,00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1E8FC1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10.440,30</w:t>
            </w:r>
          </w:p>
        </w:tc>
      </w:tr>
      <w:tr w14:textId="77777777" w14:paraId="4A5BD606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D3F2E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19C60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KOVAČIĆ VLADIMIR, Mali Mihaljevec, I. G. Kovačića 9, Lopatinec, OIB: 01242712586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CFEDE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25.375,71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E5FF6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83AF0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25.375,71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DEFB5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3.806,36</w:t>
            </w:r>
          </w:p>
        </w:tc>
      </w:tr>
      <w:tr w14:textId="77777777" w14:paraId="6FAE507D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2E733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076A1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KOZAR ZVONIMIR, Josipa Broza 83a, Ivanovec, Čakovec, OIB: 26303829378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7E9F8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35.754,96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BB7C8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9.533,01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A40EA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26.221,95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D2A91C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3.933,29</w:t>
            </w:r>
          </w:p>
        </w:tc>
      </w:tr>
      <w:tr w14:textId="77777777" w14:paraId="0252A0E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52C9E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17FAA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KOZOL STJEPAN, Lj. Gaja 8, Dunjkovec, Nedelišće, OIB: 67669066184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F8D0A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70.191,30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69A90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20.449,64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855B7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49.741,66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129E6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7.461,25</w:t>
            </w:r>
          </w:p>
        </w:tc>
      </w:tr>
      <w:tr w14:textId="77777777" w14:paraId="1ED80F8C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F41B4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C67C2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KRALJIĆ IVAN, Savska Ves, J. Bajkovca 27a, Čakovec. OIB: 71998770341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96F34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52.784,99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010E8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16.406,06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97B31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36.378,93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BEC6A9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5.456,84</w:t>
            </w:r>
          </w:p>
        </w:tc>
      </w:tr>
      <w:tr w14:textId="77777777" w14:paraId="0E848D54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D932A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78B40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KRIŠTOFIĆ SPOMENKA, V. Morandinija 2, Čakovec, OIB: 78040603203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9FC42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47.650,89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34711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E4762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47.650,89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955903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7.147,63</w:t>
            </w:r>
          </w:p>
        </w:tc>
      </w:tr>
      <w:tr w14:textId="77777777" w14:paraId="6BF3263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2E7CB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72A6C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LESAR STJEPAN, Čakovečka 11, Totovec, Čakovec, OIB: 84287030059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762D7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73.024,13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BBE98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22.231,13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FAC71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50.793,00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B3CE02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7.618,95</w:t>
            </w:r>
          </w:p>
        </w:tc>
      </w:tr>
      <w:tr w14:textId="77777777" w14:paraId="7BD6389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0E508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33C2E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LESKOVAR VLADIMIR, Dravska 8, Totovec, Čakovec, OIB: 75752967215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C7ECE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52.119,11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D9535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18.380,91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5EBAC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33.738,20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30F29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5.060,73</w:t>
            </w:r>
          </w:p>
        </w:tc>
      </w:tr>
      <w:tr w14:textId="77777777" w14:paraId="2809118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468F4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F386F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LEVAK JOSIP, Strahoninec, Dravska 31, Čakovec, OIB: 53638871799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8D61F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23.467,79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F4D97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5.409,47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48723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18.058,32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519D3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2.708,75</w:t>
            </w:r>
          </w:p>
        </w:tc>
      </w:tr>
      <w:tr w14:textId="77777777" w14:paraId="13362325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F2846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77407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LIPIĆ STJEPAN, Jug I, Blok 10, Prelog, OIB: 08387812398</w:t>
            </w:r>
          </w:p>
          <w:p w14:textId="77777777" w14:paraId="38CED9E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8B706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94.024,36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6308C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25.701,53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55E9C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68.322,83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F7604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10.248,42</w:t>
            </w:r>
          </w:p>
        </w:tc>
      </w:tr>
      <w:tr w14:textId="77777777" w14:paraId="0D9E6B00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EF0C9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C402D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LISJAK DARIO, Radnička 53, Belica, OIB: 22801362448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AE764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47.413,55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FB8EA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13.298,04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9B895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34.115,51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F1643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5.117,33</w:t>
            </w:r>
          </w:p>
        </w:tc>
      </w:tr>
      <w:tr w14:textId="77777777" w14:paraId="2C88657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7B8A6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78B1F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LOGOŽAR ĐURĐA, Vučetinec 9, Lopatinec, OIB: 32006849040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4FF47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48.188,32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62921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16.548,05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8B1E7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31.640,27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1BEE0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4.746,04</w:t>
            </w:r>
          </w:p>
        </w:tc>
      </w:tr>
      <w:tr w14:textId="77777777" w14:paraId="0830D96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A9E3B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91E0F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LOGOŽAR IVICA, Matije gupca 84, Prelog, OIB: 85577293872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7106E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43.881,64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22A03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16.337,78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691EB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27.543,86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CC504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4.131,58</w:t>
            </w:r>
          </w:p>
        </w:tc>
      </w:tr>
      <w:tr w14:textId="77777777" w14:paraId="36D5033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106EC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768A8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LOGOŽAR VLADO, Bušićeva 5, Mala Subotica, OIB: 44113424531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AD4CC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2.841,84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66A81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4B264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2.841,84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07C31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426,28</w:t>
            </w:r>
          </w:p>
        </w:tc>
      </w:tr>
      <w:tr w14:textId="77777777" w14:paraId="1C492E97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E9C42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16DE3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LUKMAN ZLATKO, Žiškovec 30, Vratišinec, OIB: 06063477699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57B9D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42.520,96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8199D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14.124,87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1F6B48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28.396,09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7965F5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4.259,41</w:t>
            </w:r>
          </w:p>
        </w:tc>
      </w:tr>
      <w:tr w14:textId="77777777" w14:paraId="708A82C1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8D0E6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6D699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MAČEK VLADO, Čakovečka 25, Strahoninec, Čakovec, OIB: 41433916998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77C0B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58.287,04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28C23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18.703,04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AF5F0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39.584,00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DD0EB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5.937,60</w:t>
            </w:r>
          </w:p>
        </w:tc>
      </w:tr>
      <w:tr w14:textId="77777777" w14:paraId="4596D697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C7251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E7C53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MAKAR KREŠO, B. Radić 53, Belica, OIB: 86645197702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86B11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48.550,00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44A9D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15.259,98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34082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33.290,02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2892D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4.993,50</w:t>
            </w:r>
          </w:p>
        </w:tc>
      </w:tr>
      <w:tr w14:textId="77777777" w14:paraId="5AF7796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B3426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08858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MALOVIĆ JOSIP, Novo Naselje 30, Novakovec, Dekanovec, OIB: 89125498890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F7406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58.116,05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6F216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16.407,96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62942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41.708,09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D9E372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6.256,21</w:t>
            </w:r>
          </w:p>
        </w:tc>
      </w:tr>
      <w:tr w14:textId="77777777" w14:paraId="3D0B4C35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2FA7C4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7D96C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MARCIUŠ DRAGUTIN, Nedelišće, Gornji Hrašćan, Čakovečka 56, OIB: 34904408873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0EA0A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37.510,09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369F6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8F1A9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37.510,09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FC3F0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5.626,51</w:t>
            </w:r>
          </w:p>
        </w:tc>
      </w:tr>
      <w:tr w14:textId="77777777" w14:paraId="3189255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77647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5639E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MARĐETKO STJEPAN, Prvomajska 13, Goričan, OIB: 28077410883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F8BCA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86.053,15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68E7D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22.913,67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9327A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63.139,48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64BBE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9.470,92</w:t>
            </w:r>
          </w:p>
        </w:tc>
      </w:tr>
      <w:tr w14:textId="77777777" w14:paraId="4B76C77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6A830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325AA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MARUŠIĆ MLADEN, Gardinovec 129, Belica, OIB: 52254805367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CC4C6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48.422,08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9ACFF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18.693,65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28654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29.728,43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C26A59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4.459,26</w:t>
            </w:r>
          </w:p>
        </w:tc>
      </w:tr>
      <w:tr w14:textId="77777777" w14:paraId="130C3541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CE6EE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82665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MAVRIN DRAGUTIN, Vukovarska 3, Čakovec, OIB: 07570912278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9E100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38.075,58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DA656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71712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38.075,58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0F5A69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5.711,34</w:t>
            </w:r>
          </w:p>
        </w:tc>
      </w:tr>
      <w:tr w14:textId="77777777" w14:paraId="40D9FA4D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63C08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DEB51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MESARIĆ STANKO, V. Nazora 55, Lopatinec, OIB: 72574084803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D530D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117.585,27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BF252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29.887,25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0252B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87.698,02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2B293F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13.154,70</w:t>
            </w:r>
          </w:p>
        </w:tc>
      </w:tr>
      <w:tr w14:textId="77777777" w14:paraId="0A7A9997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64407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096BD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MIKAC ANTUN, Vukovarska 5, Čakovec, OIB: 00295129547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7C19A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127.278,17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F1458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34.611,86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0543D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92.666,31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08ED0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13.899,95</w:t>
            </w:r>
          </w:p>
        </w:tc>
      </w:tr>
      <w:tr w14:textId="77777777" w14:paraId="25DA4259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62DA3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598DA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MLINARIĆ JOSIP, Belica, 1. maja 41, OIB: 19316437398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9CF3B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78.890,55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3DE94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18.835,81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2C0F8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60.054,74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5D999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9.008,21</w:t>
            </w:r>
          </w:p>
        </w:tc>
      </w:tr>
      <w:tr w14:textId="77777777" w14:paraId="3E566EE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3019E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5EE7B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MUČIĆ ZVIJEZDAN, Kolodvorska 25, Sveta Marija, OIB: 68521994884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EC632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31.243,19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A4727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14.325,78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C7E1A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16.917,41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2778E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2.537,61</w:t>
            </w:r>
          </w:p>
        </w:tc>
      </w:tr>
      <w:tr w14:textId="77777777" w14:paraId="5F38D311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E9F2E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18775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NOVAČKI JASMINKA, Brezić 30, Mačkovec, Čakovec, OIB: 34399041995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A6FBE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117.985,07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1AA8D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33.887,87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CCAE8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84.097,20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504A21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12.614,58</w:t>
            </w:r>
          </w:p>
        </w:tc>
      </w:tr>
      <w:tr w14:textId="77777777" w14:paraId="3EA99294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060F6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8A1FF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NOVAK EMANUEL, Praporčan, Zrinskih 46, Selnica, OIB: 02292952988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F9F58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3.417,70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4CA32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1C76C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3.417,70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054EB7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512,66</w:t>
            </w:r>
          </w:p>
        </w:tc>
      </w:tr>
      <w:tr w14:textId="77777777" w14:paraId="08BA1E8A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69184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D50D7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NOVAK FILIP, Ivanovec, B. Jelačića 1, Čakovec, OIB: 65992700325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729ED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8.738,00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448DD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01AAD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8.738,00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032BF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1.310,70</w:t>
            </w:r>
          </w:p>
        </w:tc>
      </w:tr>
      <w:tr w14:textId="77777777" w14:paraId="4ED4B8E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32410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F508B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NOVAK IRENA, Ivana Plemenitog Zajca 49, Čakovec, OIB: 18150875708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5C8BF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57.133,90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72EFC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17.804,10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66809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39.329,80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5FD0A9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5.899,47</w:t>
            </w:r>
          </w:p>
        </w:tc>
      </w:tr>
      <w:tr w14:textId="77777777" w14:paraId="303C09CA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C5BFF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626F5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NOVAK JASENKA, Gornji Mihaljevec 43, Macinec, OIB: 06924015029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55A20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47.161,35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35254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E40CF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47.161,35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D2BA25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7.074,20</w:t>
            </w:r>
          </w:p>
        </w:tc>
      </w:tr>
      <w:tr w14:textId="77777777" w14:paraId="5E7406A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50570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27C72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NOVAK JOSIP, Mursko Središće, Križovec 137, OIB: 65236398030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C0F85D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26.256,84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8F950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6.868,59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54FF4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19.388,25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D29A3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2.908,24</w:t>
            </w:r>
          </w:p>
        </w:tc>
      </w:tr>
      <w:tr w14:textId="77777777" w14:paraId="5B47461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2F1A9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1CE7D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NOVAK LILJANA, Bana Jelačića 1, Ivanovec, Čavkovec, OIB: 89810540511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F788D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52.858,50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49502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17.722,90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9412D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35.135,60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A306C2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5.270,34</w:t>
            </w:r>
          </w:p>
        </w:tc>
      </w:tr>
      <w:tr w14:textId="77777777" w14:paraId="203E702C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581BA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29737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NOVAK NIKOLA, B. Radić 87, Belica, OIB: 36880118252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40677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CF018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7A46B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2.000,00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F8075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300,00</w:t>
            </w:r>
          </w:p>
        </w:tc>
      </w:tr>
      <w:tr w14:textId="77777777" w14:paraId="7C8CF3FC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61FA1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C4F1D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OMAZIĆ PETAR, Turčišće 190, Dekanovec, OIB: 29531945267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7FA87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9.279,51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6FB14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4EFEF6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9.279,51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BFB4E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1.391,93</w:t>
            </w:r>
          </w:p>
        </w:tc>
      </w:tr>
      <w:tr w14:textId="77777777" w14:paraId="454F4E6E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790F7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53516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OREŠKI DALIBOR, Pretetinec 204, Nedelišće, OIB: 52760865341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678C7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68.296,55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8501E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22.363,13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A6F62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45.933,42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3EEE77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6.890,01</w:t>
            </w:r>
          </w:p>
        </w:tc>
      </w:tr>
      <w:tr w14:textId="77777777" w14:paraId="27531DA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80ADE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9C258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OREŠKI KARLO, Dragoslavec Selo 49, Macinec, OIB: 41141532074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585EC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78.178,91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38845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3A7A5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78.178,91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7428E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11.726,84</w:t>
            </w:r>
          </w:p>
        </w:tc>
      </w:tr>
      <w:tr w14:textId="77777777" w14:paraId="3155690A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AA699B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63E4D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OREŠKI NADICA, Pretetinec 204, Nedelišće, OIB: 49316477695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4EBA0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243D26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EA5DF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233282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1.425,00</w:t>
            </w:r>
          </w:p>
        </w:tc>
      </w:tr>
      <w:tr w14:textId="77777777" w14:paraId="55A94168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AB66D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96425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PETKOVIĆ NIKOLA, Vukanovec 76, Macinec, OIB: 99093604234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7CE35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34.447,74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298C1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9.340,69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F03D3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25.107,05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6A937F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3.766,06</w:t>
            </w:r>
          </w:p>
        </w:tc>
      </w:tr>
      <w:tr w14:textId="77777777" w14:paraId="082916A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3F1D8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5DA43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PETROVIĆ MARIJA, Augusta Šenoe 12, Ivanovec, Čakovec, OIB: 92338958016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71540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54.842,63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B0808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17.072,03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3FB6E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37.770,60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58791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5.665,59</w:t>
            </w:r>
          </w:p>
        </w:tc>
      </w:tr>
      <w:tr w14:textId="77777777" w14:paraId="44695E6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57FE7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C9A1E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PINTARIĆ IVAN, V. Nazora 65, Lopatinec, OIB: 57915094169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54D4C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166.282,80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731F6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8753F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166.282,80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ACACA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24.942,42</w:t>
            </w:r>
          </w:p>
        </w:tc>
      </w:tr>
      <w:tr w14:textId="77777777" w14:paraId="76CEE363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57BBC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CAE49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POCEK IVAN, Gardinovec 120, Belica, OIB: 10003140627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B0F40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42.297,30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8FD6E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15.864,68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34A55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26.432,62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B74495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3.964,89</w:t>
            </w:r>
          </w:p>
        </w:tc>
      </w:tr>
      <w:tr w14:textId="77777777" w14:paraId="09217EC5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F6564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59EC9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POČEKAJ TEODOR, Ivanovec, Radnička 10, Čakovec, OIB: 95050163401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D6393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26.040,81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35ED80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91D8C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26.040,81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366DDC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3.906,12</w:t>
            </w:r>
          </w:p>
        </w:tc>
      </w:tr>
      <w:tr w14:textId="77777777" w14:paraId="45A5D72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090A2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D6878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PODVEZANEC DEJAN, Mala Subotica , Glavna 84, OIB: 52333461161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F1A235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42.811,27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CA2CD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15.134,81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26764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27.676,46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94D46C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4.151,47</w:t>
            </w:r>
          </w:p>
        </w:tc>
      </w:tr>
      <w:tr w14:textId="77777777" w14:paraId="0C1FC105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3AC0B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FF11F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PREMUŠ KRISTIJAN,  Belica, Kralja Tomislava 143, OIB: 57382466923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618F3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4.954,51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BF2FC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99C5F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4.954,51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4D075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743,18</w:t>
            </w:r>
          </w:p>
        </w:tc>
      </w:tr>
      <w:tr w14:textId="77777777" w14:paraId="2413CC05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93C8E9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3641E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PRIŠLIĆ IGOR, Varaždin, Ulica hrvatskih branitelja 7, OIB: 46304255977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8AB34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44.591,13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0C706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40EF7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44.591,13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2E9B9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6.688,67</w:t>
            </w:r>
          </w:p>
        </w:tc>
      </w:tr>
      <w:tr w14:textId="77777777" w14:paraId="52DD17EF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869F7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A0E5F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PULJIĆ MIJO, Čakovečka 104, Čakovec, OIB: 73876477097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A3C62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46.134,31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DF54BD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6C2FA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46.134,31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6C253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6.920,15</w:t>
            </w:r>
          </w:p>
        </w:tc>
      </w:tr>
      <w:tr w14:textId="77777777" w14:paraId="347AC9A7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EBFAF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070EE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PUŽAJ GORAN, Vularija, M. Gupca 4a, Orehovica, OIB: 83759904732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D45AF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14.421,24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B35AE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B406C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14.421,24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758BA3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2.163,19</w:t>
            </w:r>
          </w:p>
        </w:tc>
      </w:tr>
      <w:tr w14:textId="77777777" w14:paraId="63112ADD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96D28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183E9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RADOVIĆ ŽELJKO, Istarska 16, Čakovec, OIB: 81379277924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27139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1.621,81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2803D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28237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1.621,81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E5C707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243,27</w:t>
            </w:r>
          </w:p>
        </w:tc>
      </w:tr>
      <w:tr w14:textId="77777777" w14:paraId="2942B423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4A6398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F9B05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REIF BOŽIDAR, Dravska 19, Varaždin, OIB: 59214988617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EE80D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167.121,45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D2DC9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35.408,00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65E7E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131.713,45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7D2D61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19.757,02</w:t>
            </w:r>
          </w:p>
        </w:tc>
      </w:tr>
      <w:tr w14:textId="77777777" w14:paraId="04970492" w:rsidTr="00734FBC" w:rsidR="00734FBC" w:rsidRPr="00F06631">
        <w:trPr>
          <w:trHeight w:val="78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056AA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7EE08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REPUBLIKA HRVATSKA, MINISTARSTVO FINANCIJA, POREZNA UPRAVA, PODRUČNI URED ČAKOVEC, OIB: 52634238587</w:t>
            </w:r>
          </w:p>
          <w:p w14:textId="77777777" w14:paraId="0DD9242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4D529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1.947.232,95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6599C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313.982,45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C9795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1.633.250,50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40660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244.987,58</w:t>
            </w:r>
          </w:p>
        </w:tc>
      </w:tr>
      <w:tr w14:textId="77777777" w14:paraId="07F65ED7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97095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4E203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REŠETAR ZLATKO, Črečan 1, Macinec, OIB: 08275977180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363D5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34.908,71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DAF86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13.478,43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789F8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21.430,28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8CA72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3.214,54</w:t>
            </w:r>
          </w:p>
        </w:tc>
      </w:tr>
      <w:tr w14:textId="77777777" w14:paraId="7977C0F7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A10A6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185F3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RODINGER MARIJAN, Zasadbreg 38, Lopatinec, OIB: 60721311604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09A65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45.767,32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3FE80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14.829,11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B5D8E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30.938,21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4F90E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4.640,73</w:t>
            </w:r>
          </w:p>
        </w:tc>
      </w:tr>
      <w:tr w14:textId="77777777" w14:paraId="18CC9304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32C10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0235E8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SABOL ĐURO, Glavna 51, Hodošan, Donji Kraljevec, OIB: 06722118864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EEB4C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92.820,37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9AA67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23.472,53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EFF69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69.347,84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D4123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10.402,18</w:t>
            </w:r>
          </w:p>
        </w:tc>
      </w:tr>
      <w:tr w14:textId="77777777" w14:paraId="1AB280FA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30C6A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4222C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SABOL JOSIP, Glavna 51, Hodošan, Donji Kraljevec, OIB: 68755924782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3DF16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95.917,12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6301F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23.470,61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4E484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72.446,51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36A707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10.866,98</w:t>
            </w:r>
          </w:p>
        </w:tc>
      </w:tr>
      <w:tr w14:textId="77777777" w14:paraId="520A6A6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0AAA9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3F76C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SENČAR MIŠO, Gornji Hrašćan, Čakovečka 43, Macinec, OIB: 45516367778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6BC061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8.208,80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6432FE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5.478,82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91483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2.729,98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8C78F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409,50</w:t>
            </w:r>
          </w:p>
        </w:tc>
      </w:tr>
      <w:tr w14:textId="77777777" w14:paraId="65BB307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A20D1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DC693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SENČAR SAŠA, Bana Jelačića 58, Čakovec, OIB: 84061394766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BC6E2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32.140,63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DB3AA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11.450,62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565894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20.690,01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516C7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3.103,50</w:t>
            </w:r>
          </w:p>
        </w:tc>
      </w:tr>
      <w:tr w14:textId="77777777" w14:paraId="2125BF1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3EAB7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4485C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SRŠA DRAGO, Gradinšćak 50, Sveti Martin na Murin, OIB: 95924656570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CC770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FE7A8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AEFE4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9.500,00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5DF251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1.425,00</w:t>
            </w:r>
          </w:p>
        </w:tc>
      </w:tr>
      <w:tr w14:textId="77777777" w14:paraId="0FE15CF7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2132B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A29FD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SRŠAN ANTONIJO, Sivica, Čakovečka 13, Podturen, OIB: 99355587933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DBF33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2.062,19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0F8B6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64E92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2.062,19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526B0B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309,33</w:t>
            </w:r>
          </w:p>
        </w:tc>
      </w:tr>
      <w:tr w14:textId="77777777" w14:paraId="102BFBC2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B82CA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95A9A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SUŠEC DAMIR, Vularija, Zrinskih 17, Orehovica, OIB: 96260250966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9970B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30.235,33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85CD2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12.848,47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1D607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17.386,86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0A675C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2.608,03</w:t>
            </w:r>
          </w:p>
        </w:tc>
      </w:tr>
      <w:tr w14:textId="77777777" w14:paraId="2AD85C25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65F1F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000B7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ŠEBALJ MARKO, Novo Selo na Dravi, Prvomajska 32, Čakovec, OIB: 55959988285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C578D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51.143,20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B9334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16.566,78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F0477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34.576,42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F17312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5.186,46</w:t>
            </w:r>
          </w:p>
        </w:tc>
      </w:tr>
      <w:tr w14:textId="77777777" w14:paraId="2713FB5E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53D2C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CA063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ŠEGOVIĆ ŽELJKO, Mala Subotica, B. Radić 109, OIB: 19013940607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5E4C3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9.799,09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09ED60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86F5D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9.799,09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92CEC9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1.469,86</w:t>
            </w:r>
          </w:p>
        </w:tc>
      </w:tr>
      <w:tr w14:textId="77777777" w14:paraId="5766D9B6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9F12D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A2F68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ŠIMUNKOVIĆ DUŠANKA, Prvomajska 5, Lopatinec, OIB: 72821693912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D8A83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21.384,72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DBABDB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9.192,36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0C1CA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12.192,36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B2DA2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1.828,85</w:t>
            </w:r>
          </w:p>
        </w:tc>
      </w:tr>
      <w:tr w14:textId="77777777" w14:paraId="467D20B2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FBAFE0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AFFD0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ŠKODA JOSIP, Štefanec, Braće Radić 61, Čakovec, OIB: 90020653420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8ACF0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76.130,53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3454E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6.430,17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AAA97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69.700,36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332771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10.455,05</w:t>
            </w:r>
          </w:p>
        </w:tc>
      </w:tr>
      <w:tr w14:textId="77777777" w14:paraId="7C728B7B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5C363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99996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ŠTEFANEC DRAGICA, Mursko Središće, Kralja Zvonimira 23, OIB: 84287811384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9DE23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20.496,55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FB8EC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0A1306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20.496,55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C9A2A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3.074,48</w:t>
            </w:r>
          </w:p>
        </w:tc>
      </w:tr>
      <w:tr w14:textId="77777777" w14:paraId="44FFC58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5DD63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EF981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ŠTENGLIN VLADO, Strahoninec, Poljska 69, Čakovec, OIB: 01407171047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AA158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48.418,12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08A2D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15.298,12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5C51A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33.120,00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B4251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4.968,00</w:t>
            </w:r>
          </w:p>
        </w:tc>
      </w:tr>
      <w:tr w14:textId="77777777" w14:paraId="15191AFA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490A7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23ECF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TARADI MIROSLAV, Belica, Braće Radić 5, OIB: 61484784505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47C41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21.551,73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3A447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6.183,68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B61D6E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15.368,05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7E7346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2.305,21</w:t>
            </w:r>
          </w:p>
        </w:tc>
      </w:tr>
      <w:tr w14:textId="77777777" w14:paraId="1658CCEA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F2C946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470ED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TARANDEK JOSIP, Martinska 17, Mursko Središće, OIB: 77684475934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D11F21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41.083,81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481A3B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16.549,11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C7370D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24.534,70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BCA027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3.680,21</w:t>
            </w:r>
          </w:p>
        </w:tc>
      </w:tr>
      <w:tr w14:textId="77777777" w14:paraId="692480B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7B9F13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66C9E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TOMAŠEK JOSIP, Palinovec 140, Donji Kraljevec, OIB: 73647080049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5B97D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8.757,74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DD5B3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02134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8.757,74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6AAFFD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1.313,66</w:t>
            </w:r>
          </w:p>
        </w:tc>
      </w:tr>
      <w:tr w14:textId="77777777" w14:paraId="15F5C59D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69CDA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E0296B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TOMAŠIĆ DRAŽEN, Brazje 31, M. Središće, OIB: 92445725754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45BF22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39.870,59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6655A3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12.845,04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42FBF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27.025,55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C8587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4.053,83</w:t>
            </w:r>
          </w:p>
        </w:tc>
      </w:tr>
      <w:tr w14:textId="77777777" w14:paraId="62A46A92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AAD48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A722B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TOMAŠIĆ JOSIP, Strahoninec, Poljska 65, Čakovec, OIB: 56836975507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ECB09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33.910,88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40257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EB1DE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33.910,88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EE7EE0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5.086,63</w:t>
            </w:r>
          </w:p>
        </w:tc>
      </w:tr>
      <w:tr w14:textId="77777777" w14:paraId="0CA6C829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995AE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42018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TROJOK ŽELJKO, Pretetinec 153, Nedelišće, OIB: 09695661147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4254B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51.725,83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B7D54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19.597,69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7EE45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32.128,14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0B5ACA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4.819,22</w:t>
            </w:r>
          </w:p>
        </w:tc>
      </w:tr>
      <w:tr w14:textId="77777777" w14:paraId="7DD4062A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59790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484DAD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TRUPKOVIĆ ZLATKO, Vukovarska 7a, Čakovec, OIB: 58383246875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CCF12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70.257,44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4D419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22.777,82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D9E34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47.479,62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EFB3D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7.121,94</w:t>
            </w:r>
          </w:p>
        </w:tc>
      </w:tr>
      <w:tr w14:textId="77777777" w14:paraId="57D079CD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FD742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5D5EB9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VARŠIĆ DAMIR, Frkanovec 69, Lopatinec, OIB: 15337223606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07AA4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964,13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1C8C8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4736D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964,13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0F80E3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144,62</w:t>
            </w:r>
          </w:p>
        </w:tc>
      </w:tr>
      <w:tr w14:textId="77777777" w14:paraId="1F08F181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DD98B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37BBB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VESELI VLADIMIR, V. Bukovca 5, Šenkovec, Čakovec, OIB: 03763502722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029D17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46.635,86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F55CEF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17.625,34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F0F86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29.010,52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763CD8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4.351,58</w:t>
            </w:r>
          </w:p>
        </w:tc>
      </w:tr>
      <w:tr w14:textId="77777777" w14:paraId="6AE225A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5259CD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FE6F5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VIDOVIĆ ĐURO, Mala Subotica, Glavna 100a, OIB: 60224874647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02664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29.660,01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1972A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8.119,20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503C8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21.540,81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2DBE15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3.231,12</w:t>
            </w:r>
          </w:p>
        </w:tc>
      </w:tr>
      <w:tr w14:textId="77777777" w14:paraId="22960F45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CCA6B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6252D0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VIDOVIĆ MIHAEL, Vularija, M. Gupca 9, Orehovica, OIB: 84699282573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3D17E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847,63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CA93E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3987AA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847,63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A636E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127,14</w:t>
            </w:r>
          </w:p>
        </w:tc>
      </w:tr>
      <w:tr w14:textId="77777777" w14:paraId="0D6A05A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1D4967E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39E441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VINKO IVAN, SELNICA, Dr. Vinka Žganca 6, OIB: 80113217397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A77BA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7.390,85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407AB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B049F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7.390,85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B119AB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1.108,63</w:t>
            </w:r>
          </w:p>
        </w:tc>
      </w:tr>
      <w:tr w14:textId="77777777" w14:paraId="1AB9EB7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66911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D9ABA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VINKOVIĆ BRANKO, V. Nazora 9, Lopatinec, OIB: 28203138570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9BD0C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58.414,28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A566B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17.207,35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D616C9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41.206,93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D8ECF77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6.181,04</w:t>
            </w:r>
          </w:p>
        </w:tc>
      </w:tr>
      <w:tr w14:textId="77777777" w14:paraId="7CE70678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89EE0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7E0B5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VRBANEC IVAN, Palinovec 34, Donji Kraljevec, OIB: 34490388612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D85DF4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74.939,69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D4469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24.466,88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1A502D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50.472,81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6AF934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7.570,92</w:t>
            </w:r>
          </w:p>
        </w:tc>
      </w:tr>
      <w:tr w14:textId="77777777" w14:paraId="1648F22E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F02DD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A1B81E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VRBANEC RUŽICA, Brazić 32, Mačkovec, Čakovec, OIB: 51668640424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52300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99.655,75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808C16C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27.673,47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F1407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71.982,28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424B2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10.797,34</w:t>
            </w:r>
          </w:p>
        </w:tc>
      </w:tr>
      <w:tr w14:textId="77777777" w14:paraId="341770AB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7F9A5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54FD37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VRHAR MARIJA, M. Krleže 8, Čakovec, OIB: 04731613232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70655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46.345,21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CED27D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1DCCB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46.345,21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F42E351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6.951,78</w:t>
            </w:r>
          </w:p>
        </w:tc>
      </w:tr>
      <w:tr w14:textId="77777777" w14:paraId="479DC52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24A2C9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29D2F8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ZADRAVEC MILAN, Selnica, Frankopanska 32, OIB: 99687450582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334973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3994B9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F5549F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BC01CD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1.200,00</w:t>
            </w:r>
          </w:p>
        </w:tc>
      </w:tr>
      <w:tr w14:textId="77777777" w14:paraId="20632FF3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A04A8D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258ADB5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ZOBEC JOSIP, Savska Ves, J. Bajkovca 115, Čakovec, OIB: 24562704779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F0CD237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46.678,79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9E9838A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E680CC3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46.678,79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BE878E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7.001,82</w:t>
            </w:r>
          </w:p>
        </w:tc>
      </w:tr>
      <w:tr w14:textId="77777777" w14:paraId="783E7E00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8333D3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BF585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ZOBIĆ ZDRAVKO, Vratišinec, Gmajna 11, OIB: 50203379331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ABFB42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15.302,14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BD2F908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A875FB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15.302,14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4C3025C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2.295,32</w:t>
            </w:r>
          </w:p>
        </w:tc>
      </w:tr>
      <w:tr w14:textId="77777777" w14:paraId="431693AF" w:rsidTr="00734FBC" w:rsidR="00734FBC" w:rsidRPr="00F06631">
        <w:trPr>
          <w:trHeight w:val="5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74CC80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D5FFC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AGENCIJA za osiguranje radničkih tražbina u slučaju stečaja poslodavca, Frankopanska 11, Zagreb, OIB: 04323472109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BC22E64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7A75B1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C01C616" w:rsidRDefault="00734FBC" w:rsidP="00734FBC" w:rsidR="00734FBC" w:rsidRPr="00F066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sz w:val="20"/>
                <w:szCs w:val="20"/>
              </w:rPr>
              <w:t>1.730.902,42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B19426F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sz w:val="20"/>
                <w:szCs w:val="20"/>
              </w:rPr>
              <w:t>259.635,36</w:t>
            </w:r>
          </w:p>
        </w:tc>
      </w:tr>
      <w:tr w14:textId="77777777" w14:paraId="19769895" w:rsidTr="00734FBC" w:rsidR="00734FBC" w:rsidRPr="00F06631">
        <w:trPr>
          <w:trHeight w:val="320"/>
        </w:trPr>
        <w:tc>
          <w:tcPr>
            <w:tcW w:type="dxa" w:w="7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2C880D" w:rsidRDefault="00734FBC" w:rsidP="00734FBC" w:rsidR="00734FBC" w:rsidRPr="00F0663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7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B6C2EA4" w:rsidRDefault="00734FBC" w:rsidP="00734FBC" w:rsidR="00734FBC" w:rsidRPr="00F06631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463434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7.820.341,75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4D7492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1.730.902,39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7E0264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7.820.341,78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2EB230" w:rsidRDefault="00734FBC" w:rsidP="00734FBC" w:rsidR="00734FBC" w:rsidRPr="00F0663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F06631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</w:rPr>
              <w:t>1.173.051,27</w:t>
            </w:r>
          </w:p>
        </w:tc>
      </w:tr>
    </w:tbl>
    <w:p w14:textId="77777777" w14:paraId="07B5D8F5" w:rsidRDefault="00734FBC" w:rsidP="005D353D" w:rsidR="00734FBC" w:rsidRPr="00F0663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4298023D" w14:paraId="054DF340" w:rsidRDefault="00CE5BE4" w:rsidP="00CE5BE4" w:rsidR="00CE5BE4" w:rsidRPr="00F06631">
      <w:pPr>
        <w:spacing w:lineRule="auto" w:line="36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 xml:space="preserve">Predlaže se </w:t>
      </w:r>
      <w:r w:rsidR="00F06631" w:rsidRPr="00F06631">
        <w:rPr>
          <w:rFonts w:cs="Times New Roman" w:hAnsi="Times New Roman" w:ascii="Times New Roman"/>
          <w:sz w:val="24"/>
          <w:szCs w:val="24"/>
        </w:rPr>
        <w:t>donošenje rješenja o diobi</w:t>
      </w:r>
      <w:r w:rsidRPr="00F06631">
        <w:rPr>
          <w:rFonts w:cs="Times New Roman" w:hAnsi="Times New Roman" w:ascii="Times New Roman"/>
          <w:sz w:val="24"/>
          <w:szCs w:val="24"/>
        </w:rPr>
        <w:t xml:space="preserve"> i namirenje vjerovnika I višeg isplatnog reda sukladno prijedlogu. </w:t>
      </w:r>
    </w:p>
    <w:p w14:textId="77777777" w14:paraId="1A798D4F" w:rsidRDefault="00CE5BE4" w:rsidP="005D353D" w:rsidR="00CE5BE4" w:rsidRPr="00F0663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23BF3BAF" w14:paraId="7732F358" w:rsidRDefault="00F06631" w:rsidP="005D353D" w:rsidR="00507D6B" w:rsidRPr="00F0663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>U Varaždinu 17</w:t>
      </w:r>
      <w:r w:rsidR="00507D6B" w:rsidRPr="00F06631">
        <w:rPr>
          <w:rFonts w:cs="Times New Roman" w:hAnsi="Times New Roman" w:ascii="Times New Roman"/>
          <w:sz w:val="24"/>
          <w:szCs w:val="24"/>
        </w:rPr>
        <w:t xml:space="preserve">. </w:t>
      </w:r>
      <w:r w:rsidRPr="00F06631">
        <w:rPr>
          <w:rFonts w:cs="Times New Roman" w:hAnsi="Times New Roman" w:ascii="Times New Roman"/>
          <w:sz w:val="24"/>
          <w:szCs w:val="24"/>
        </w:rPr>
        <w:t>studenog 2017</w:t>
      </w:r>
    </w:p>
    <w:p w14:textId="77777777" w14:paraId="78AE7ED0" w:rsidRDefault="00507D6B" w:rsidP="005D353D" w:rsidR="00507D6B" w:rsidRPr="00F06631">
      <w:pPr>
        <w:autoSpaceDE w:val="false"/>
        <w:autoSpaceDN w:val="false"/>
        <w:adjustRightInd w:val="false"/>
        <w:spacing w:lineRule="auto" w:line="360" w:after="0"/>
        <w:rPr>
          <w:rFonts w:cs="Times New Roman" w:hAnsi="Times New Roman" w:ascii="Times New Roman"/>
          <w:sz w:val="24"/>
          <w:szCs w:val="24"/>
        </w:rPr>
      </w:pPr>
    </w:p>
    <w:p w14:textId="77777777" w14:paraId="5943D78A" w:rsidRDefault="00507D6B" w:rsidP="005D353D" w:rsidR="00507D6B" w:rsidRPr="00F06631">
      <w:pPr>
        <w:autoSpaceDE w:val="false"/>
        <w:autoSpaceDN w:val="false"/>
        <w:adjustRightInd w:val="false"/>
        <w:spacing w:lineRule="auto" w:line="360" w:after="0"/>
        <w:ind w:left="4956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eastAsia="HiddenHorzOCR" w:hAnsi="Times New Roman" w:ascii="Times New Roman"/>
          <w:sz w:val="24"/>
          <w:szCs w:val="24"/>
        </w:rPr>
        <w:t xml:space="preserve">Stečajni </w:t>
      </w:r>
      <w:r w:rsidRPr="00F06631">
        <w:rPr>
          <w:rFonts w:cs="Times New Roman" w:hAnsi="Times New Roman" w:ascii="Times New Roman"/>
          <w:sz w:val="24"/>
          <w:szCs w:val="24"/>
        </w:rPr>
        <w:t>upravitelj:</w:t>
      </w:r>
    </w:p>
    <w:p w14:textId="77777777" w14:paraId="1AB0AB37" w:rsidRDefault="00507D6B" w:rsidP="005D353D" w:rsidR="00507D6B" w:rsidRPr="00F06631">
      <w:pPr>
        <w:autoSpaceDE w:val="false"/>
        <w:autoSpaceDN w:val="false"/>
        <w:adjustRightInd w:val="false"/>
        <w:spacing w:lineRule="auto" w:line="360" w:after="0"/>
        <w:ind w:left="4956"/>
        <w:rPr>
          <w:rFonts w:cs="Times New Roman" w:hAnsi="Times New Roman" w:ascii="Times New Roman"/>
          <w:sz w:val="24"/>
          <w:szCs w:val="24"/>
        </w:rPr>
      </w:pPr>
      <w:r w:rsidRPr="00F06631">
        <w:rPr>
          <w:rFonts w:cs="Times New Roman" w:hAnsi="Times New Roman" w:ascii="Times New Roman"/>
          <w:sz w:val="24"/>
          <w:szCs w:val="24"/>
        </w:rPr>
        <w:t>Tomislav Đuričin</w:t>
      </w:r>
    </w:p>
    <w:p w14:textId="77777777" w14:paraId="06A52DE8" w:rsidRDefault="002030D2" w:rsidP="005D353D" w:rsidR="002030D2" w:rsidRPr="00F06631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734FBC" w:rsidR="002030D2" w:rsidRPr="00F06631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iddenHorzOCR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5BD"/>
    <w:multiLevelType w:val="hybridMultilevel"/>
    <w:tmpl w:val="CEB8E07E"/>
    <w:lvl w:tplc="041A0017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F117A3"/>
    <w:multiLevelType w:val="hybridMultilevel"/>
    <w:tmpl w:val="0DDE7E90"/>
    <w:lvl w:tplc="041A0017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9CE2113"/>
    <w:multiLevelType w:val="hybridMultilevel"/>
    <w:tmpl w:val="4E5EB9FC"/>
    <w:lvl w:tplc="49E2AF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C1407F"/>
    <w:multiLevelType w:val="hybridMultilevel"/>
    <w:tmpl w:val="0064375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31B5407"/>
    <w:multiLevelType w:val="hybridMultilevel"/>
    <w:tmpl w:val="A9D6F9AC"/>
    <w:lvl w:tplc="041A0017" w:ilvl="0">
      <w:start w:val="1"/>
      <w:numFmt w:val="lowerLetter"/>
      <w:lvlText w:val="%1)"/>
      <w:lvlJc w:val="left"/>
      <w:pPr>
        <w:ind w:hanging="360" w:left="4746"/>
      </w:pPr>
    </w:lvl>
    <w:lvl w:tentative="true" w:tplc="041A0019" w:ilvl="1">
      <w:start w:val="1"/>
      <w:numFmt w:val="lowerLetter"/>
      <w:lvlText w:val="%2."/>
      <w:lvlJc w:val="left"/>
      <w:pPr>
        <w:ind w:hanging="360" w:left="5466"/>
      </w:pPr>
    </w:lvl>
    <w:lvl w:tentative="true" w:tplc="041A001B" w:ilvl="2">
      <w:start w:val="1"/>
      <w:numFmt w:val="lowerRoman"/>
      <w:lvlText w:val="%3."/>
      <w:lvlJc w:val="right"/>
      <w:pPr>
        <w:ind w:hanging="180" w:left="6186"/>
      </w:pPr>
    </w:lvl>
    <w:lvl w:tentative="true" w:tplc="041A000F" w:ilvl="3">
      <w:start w:val="1"/>
      <w:numFmt w:val="decimal"/>
      <w:lvlText w:val="%4."/>
      <w:lvlJc w:val="left"/>
      <w:pPr>
        <w:ind w:hanging="360" w:left="6906"/>
      </w:pPr>
    </w:lvl>
    <w:lvl w:tentative="true" w:tplc="041A0019" w:ilvl="4">
      <w:start w:val="1"/>
      <w:numFmt w:val="lowerLetter"/>
      <w:lvlText w:val="%5."/>
      <w:lvlJc w:val="left"/>
      <w:pPr>
        <w:ind w:hanging="360" w:left="7626"/>
      </w:pPr>
    </w:lvl>
    <w:lvl w:tentative="true" w:tplc="041A001B" w:ilvl="5">
      <w:start w:val="1"/>
      <w:numFmt w:val="lowerRoman"/>
      <w:lvlText w:val="%6."/>
      <w:lvlJc w:val="right"/>
      <w:pPr>
        <w:ind w:hanging="180" w:left="8346"/>
      </w:pPr>
    </w:lvl>
    <w:lvl w:tentative="true" w:tplc="041A000F" w:ilvl="6">
      <w:start w:val="1"/>
      <w:numFmt w:val="decimal"/>
      <w:lvlText w:val="%7."/>
      <w:lvlJc w:val="left"/>
      <w:pPr>
        <w:ind w:hanging="360" w:left="9066"/>
      </w:pPr>
    </w:lvl>
    <w:lvl w:tentative="true" w:tplc="041A0019" w:ilvl="7">
      <w:start w:val="1"/>
      <w:numFmt w:val="lowerLetter"/>
      <w:lvlText w:val="%8."/>
      <w:lvlJc w:val="left"/>
      <w:pPr>
        <w:ind w:hanging="360" w:left="9786"/>
      </w:pPr>
    </w:lvl>
    <w:lvl w:tentative="true" w:tplc="041A001B" w:ilvl="8">
      <w:start w:val="1"/>
      <w:numFmt w:val="lowerRoman"/>
      <w:lvlText w:val="%9."/>
      <w:lvlJc w:val="right"/>
      <w:pPr>
        <w:ind w:hanging="180" w:left="10506"/>
      </w:pPr>
    </w:lvl>
  </w:abstractNum>
  <w:abstractNum w:abstractNumId="7">
    <w:nsid w:val="6C1C4A2F"/>
    <w:multiLevelType w:val="hybridMultilevel"/>
    <w:tmpl w:val="CEB8E0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84E14E1"/>
    <w:multiLevelType w:val="hybridMultilevel"/>
    <w:tmpl w:val="B5262B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ctiveWritingStyle w:appName="MSWord" w:checkStyle="false" w:nlCheck="true" w:dllVersion="6" w:vendorID="64" w:lang="en-US"/>
  <w:activeWritingStyle w:appName="MSWord" w:checkStyle="false" w:nlCheck="true" w:dllVersion="0" w:vendorID="64" w:lang="en-US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B37"/>
    <w:rsid w:val="000766B6"/>
    <w:rsid w:val="000771E3"/>
    <w:rsid w:val="000822C5"/>
    <w:rsid w:val="00095E04"/>
    <w:rsid w:val="000D2F30"/>
    <w:rsid w:val="00104402"/>
    <w:rsid w:val="002030D2"/>
    <w:rsid w:val="00245CE9"/>
    <w:rsid w:val="002963D7"/>
    <w:rsid w:val="002A1DCC"/>
    <w:rsid w:val="002A3F8E"/>
    <w:rsid w:val="00307E9E"/>
    <w:rsid w:val="00320354"/>
    <w:rsid w:val="00320A31"/>
    <w:rsid w:val="0047688B"/>
    <w:rsid w:val="004D1F58"/>
    <w:rsid w:val="00507D6B"/>
    <w:rsid w:val="0058543B"/>
    <w:rsid w:val="005A3103"/>
    <w:rsid w:val="005D353D"/>
    <w:rsid w:val="005E4A14"/>
    <w:rsid w:val="006019EE"/>
    <w:rsid w:val="0066409E"/>
    <w:rsid w:val="0068454D"/>
    <w:rsid w:val="00691772"/>
    <w:rsid w:val="006C523C"/>
    <w:rsid w:val="007028E6"/>
    <w:rsid w:val="00710174"/>
    <w:rsid w:val="00722F3E"/>
    <w:rsid w:val="00734FBC"/>
    <w:rsid w:val="007424BE"/>
    <w:rsid w:val="00742B37"/>
    <w:rsid w:val="00762927"/>
    <w:rsid w:val="007C1F85"/>
    <w:rsid w:val="0081410C"/>
    <w:rsid w:val="0082491F"/>
    <w:rsid w:val="00844556"/>
    <w:rsid w:val="00856FF9"/>
    <w:rsid w:val="00910B17"/>
    <w:rsid w:val="00925927"/>
    <w:rsid w:val="00954B65"/>
    <w:rsid w:val="00971EFB"/>
    <w:rsid w:val="009A5C3D"/>
    <w:rsid w:val="009E497A"/>
    <w:rsid w:val="009F7EF9"/>
    <w:rsid w:val="00A02B14"/>
    <w:rsid w:val="00A13039"/>
    <w:rsid w:val="00A43AE7"/>
    <w:rsid w:val="00A8378F"/>
    <w:rsid w:val="00A86FB1"/>
    <w:rsid w:val="00AC5CA1"/>
    <w:rsid w:val="00AD7359"/>
    <w:rsid w:val="00AE1B65"/>
    <w:rsid w:val="00AF350F"/>
    <w:rsid w:val="00B6126F"/>
    <w:rsid w:val="00B637F1"/>
    <w:rsid w:val="00BD7D7B"/>
    <w:rsid w:val="00C31C12"/>
    <w:rsid w:val="00C35DEB"/>
    <w:rsid w:val="00C36366"/>
    <w:rsid w:val="00C54F94"/>
    <w:rsid w:val="00C67E74"/>
    <w:rsid w:val="00CA4644"/>
    <w:rsid w:val="00CB3F94"/>
    <w:rsid w:val="00CC4843"/>
    <w:rsid w:val="00CE5BE4"/>
    <w:rsid w:val="00CE6C13"/>
    <w:rsid w:val="00D10CC0"/>
    <w:rsid w:val="00D44F38"/>
    <w:rsid w:val="00D5494B"/>
    <w:rsid w:val="00D74A0D"/>
    <w:rsid w:val="00D808D3"/>
    <w:rsid w:val="00D977CB"/>
    <w:rsid w:val="00DA49EB"/>
    <w:rsid w:val="00DE1807"/>
    <w:rsid w:val="00E04E8F"/>
    <w:rsid w:val="00E12E84"/>
    <w:rsid w:val="00E56F0D"/>
    <w:rsid w:val="00ED4F88"/>
    <w:rsid w:val="00EE6AC5"/>
    <w:rsid w:val="00EF0199"/>
    <w:rsid w:val="00EF0415"/>
    <w:rsid w:val="00F010A8"/>
    <w:rsid w:val="00F06631"/>
    <w:rsid w:val="00F124F9"/>
    <w:rsid w:val="00F45566"/>
    <w:rsid w:val="00F93D32"/>
    <w:rsid w:val="00FC67CE"/>
    <w:rsid w:val="00FE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578B757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B37"/>
    <w:rPr>
      <w:rFonts w:cs="Calibri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30D2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AE1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B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B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B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B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B37"/>
    <w:rPr>
      <w:rFonts w:ascii="Calibri" w:cs="Calibri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30D2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AE1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B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B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B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B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2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81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03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688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527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421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00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86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5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46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8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10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71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805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58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76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06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80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651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St-461/2013-261</izvorni_sadrzaj>
    <derivirana_varijabla naziv="DomainObject.Oznaka_1">St-461/2013-261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i 8 u opticaju, ostali svežnjevi u referadi</izvorni_sadrzaj>
    <derivirana_varijabla naziv="DomainObject.Predmet.PrimjedbaSuca_1">samo svežanj 7 i 8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F843C-B55E-4BCB-A0F2-CE8E4C694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7</properties:Pages>
  <properties:Words>1945</properties:Words>
  <properties:Characters>13046</properties:Characters>
  <properties:Lines>1021</properties:Lines>
  <properties:Paragraphs>843</properties:Paragraphs>
  <properties:TotalTime>160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2015-09-16T20:03:00Z</dcterms:created>
  <dc:creator>Tomislav Đuričin</dc:creator>
  <cp:lastModifiedBy>Tihana Martinez</cp:lastModifiedBy>
  <dcterms:modified xmlns:xsi="http://www.w3.org/2001/XMLSchema-instance" xsi:type="dcterms:W3CDTF">2017-11-22T07:57:00Z</dcterms:modified>
  <cp:revision>54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St-461/2013-261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