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d704" w14:paraId="c56d704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8574A1">
        <w:t>7</w:t>
      </w:r>
      <w:r w:rsidR="00E85AB3">
        <w:t>01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 xml:space="preserve">VUKOVIĆ-COMPANY d.o.o. za proizvodnju, trgovinu i usluge u stečaju, Vukovar, </w:t>
      </w:r>
      <w:proofErr w:type="spellStart"/>
      <w:r w:rsidR="00CA0A53" w:rsidRPr="00CA0A53">
        <w:rPr>
          <w:bCs/>
        </w:rPr>
        <w:t>J.J</w:t>
      </w:r>
      <w:proofErr w:type="spellEnd"/>
      <w:r w:rsidR="00CA0A53" w:rsidRPr="00CA0A53">
        <w:rPr>
          <w:bCs/>
        </w:rPr>
        <w:t>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E85AB3">
        <w:t>28</w:t>
      </w:r>
      <w:r w:rsidR="00D93C43">
        <w:t xml:space="preserve">. </w:t>
      </w:r>
      <w:r w:rsidR="00E85AB3">
        <w:t>lipnj</w:t>
      </w:r>
      <w:r w:rsidR="008574A1">
        <w:t>a</w:t>
      </w:r>
      <w:r w:rsidR="00D93C43">
        <w:t xml:space="preserve"> 20</w:t>
      </w:r>
      <w:r w:rsidR="00C14607">
        <w:t>1</w:t>
      </w:r>
      <w:r w:rsidR="00E85AB3">
        <w:t>8</w:t>
      </w:r>
      <w:r w:rsidR="00D93C43">
        <w:t xml:space="preserve">. </w:t>
      </w: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91765E" w:rsidP="00101B99" w:rsidR="0091765E">
      <w:pPr>
        <w:jc w:val="center"/>
        <w:rPr>
          <w:b/>
          <w:bCs/>
        </w:rPr>
      </w:pPr>
    </w:p>
    <w:p w:rsidRDefault="00AF7963" w:rsidP="000B686E" w:rsidR="007F32E9">
      <w:pPr>
        <w:numPr>
          <w:ilvl w:val="0"/>
          <w:numId w:val="5"/>
        </w:numPr>
        <w:jc w:val="both"/>
      </w:pPr>
      <w:r w:rsidRPr="003B59ED">
        <w:rPr>
          <w:bCs/>
        </w:rPr>
        <w:t xml:space="preserve">Iz </w:t>
      </w:r>
      <w:proofErr w:type="spellStart"/>
      <w:r w:rsidRPr="003B59ED">
        <w:rPr>
          <w:bCs/>
        </w:rPr>
        <w:t>kupovnine</w:t>
      </w:r>
      <w:proofErr w:type="spellEnd"/>
      <w:r w:rsidRPr="003B59ED">
        <w:rPr>
          <w:bCs/>
        </w:rPr>
        <w:t xml:space="preserve"> u iznosu od </w:t>
      </w:r>
      <w:r w:rsidR="00E03963">
        <w:rPr>
          <w:bCs/>
        </w:rPr>
        <w:t>88.693,13</w:t>
      </w:r>
      <w:r w:rsidR="000B686E">
        <w:rPr>
          <w:bCs/>
        </w:rPr>
        <w:t xml:space="preserve"> </w:t>
      </w:r>
      <w:r w:rsidRPr="003B59ED">
        <w:rPr>
          <w:bCs/>
        </w:rPr>
        <w:t xml:space="preserve">kn postignute prodajom </w:t>
      </w:r>
      <w:r>
        <w:t>nekretnin</w:t>
      </w:r>
      <w:r w:rsidR="00E03963">
        <w:t>a</w:t>
      </w:r>
      <w:r>
        <w:t xml:space="preserve"> upisan</w:t>
      </w:r>
      <w:r w:rsidR="00E03963">
        <w:t>ih</w:t>
      </w:r>
      <w:r>
        <w:t xml:space="preserve"> </w:t>
      </w:r>
      <w:r w:rsidR="007F32E9">
        <w:t>i to:</w:t>
      </w:r>
    </w:p>
    <w:p w:rsidRDefault="00BC6959" w:rsidP="007F32E9" w:rsidR="008B417E" w:rsidRPr="008B417E">
      <w:pPr>
        <w:numPr>
          <w:ilvl w:val="0"/>
          <w:numId w:val="8"/>
        </w:numPr>
        <w:jc w:val="both"/>
      </w:pPr>
      <w:r w:rsidRPr="00BC6959">
        <w:t xml:space="preserve"> </w:t>
      </w:r>
      <w:r w:rsidR="000B686E">
        <w:rPr>
          <w:lang w:eastAsia="zh-CN"/>
        </w:rPr>
        <w:t>upisana u zk.ul.</w:t>
      </w:r>
      <w:r w:rsidR="000B686E" w:rsidRPr="00CE110A">
        <w:rPr>
          <w:lang w:eastAsia="zh-CN"/>
        </w:rPr>
        <w:t>br</w:t>
      </w:r>
      <w:r w:rsidR="000B686E">
        <w:rPr>
          <w:lang w:eastAsia="zh-CN"/>
        </w:rPr>
        <w:t>.</w:t>
      </w:r>
      <w:r w:rsidR="000B686E" w:rsidRPr="00CE110A">
        <w:rPr>
          <w:lang w:eastAsia="zh-CN"/>
        </w:rPr>
        <w:t xml:space="preserve"> </w:t>
      </w:r>
      <w:r w:rsidR="008B417E">
        <w:t>9103, k.o. Vukovar kč.</w:t>
      </w:r>
      <w:r w:rsidR="008B417E" w:rsidRPr="00C745A9">
        <w:t xml:space="preserve">br. 3163/7, oranica </w:t>
      </w:r>
      <w:proofErr w:type="spellStart"/>
      <w:r w:rsidR="008B417E" w:rsidRPr="00C745A9">
        <w:t>Supoderica</w:t>
      </w:r>
      <w:proofErr w:type="spellEnd"/>
      <w:r w:rsidR="008B417E" w:rsidRPr="00C745A9">
        <w:t xml:space="preserve"> lijeva, površine 600 m</w:t>
      </w:r>
      <w:r w:rsidR="008B417E" w:rsidRPr="00C745A9">
        <w:rPr>
          <w:vertAlign w:val="superscript"/>
        </w:rPr>
        <w:t>2</w:t>
      </w:r>
    </w:p>
    <w:p w:rsidRDefault="000B686E" w:rsidP="008B417E" w:rsidR="000B686E">
      <w:pPr>
        <w:numPr>
          <w:ilvl w:val="0"/>
          <w:numId w:val="8"/>
        </w:numPr>
        <w:jc w:val="both"/>
      </w:pPr>
      <w:r>
        <w:t xml:space="preserve">upisana u zk.ul.br. </w:t>
      </w:r>
      <w:r w:rsidR="008B417E" w:rsidRPr="000F0AA0">
        <w:t xml:space="preserve">6214 k.o. Vukovar, kč.br. 3164/1, gradilište </w:t>
      </w:r>
      <w:proofErr w:type="spellStart"/>
      <w:r w:rsidR="008B417E" w:rsidRPr="000F0AA0">
        <w:t>Supoderica</w:t>
      </w:r>
      <w:proofErr w:type="spellEnd"/>
      <w:r w:rsidR="008B417E" w:rsidRPr="000F0AA0">
        <w:t xml:space="preserve"> lijeva, površine 450 m</w:t>
      </w:r>
      <w:r w:rsidR="008B417E" w:rsidRPr="000F0AA0">
        <w:rPr>
          <w:vertAlign w:val="superscript"/>
        </w:rPr>
        <w:t>2</w:t>
      </w:r>
    </w:p>
    <w:p w:rsidRDefault="000B686E" w:rsidP="007F32E9" w:rsidR="000B686E">
      <w:pPr>
        <w:numPr>
          <w:ilvl w:val="0"/>
          <w:numId w:val="7"/>
        </w:numPr>
        <w:tabs>
          <w:tab w:pos="2552" w:val="left"/>
        </w:tabs>
        <w:ind w:hanging="425" w:left="2552"/>
        <w:jc w:val="both"/>
      </w:pPr>
      <w:r>
        <w:t xml:space="preserve">upisana u zk.ul.br. </w:t>
      </w:r>
      <w:r w:rsidR="008B417E" w:rsidRPr="00DC6F17">
        <w:t xml:space="preserve">2580 k.o. Vukovar, kč.br. 3162, oranica </w:t>
      </w:r>
      <w:proofErr w:type="spellStart"/>
      <w:r w:rsidR="008B417E" w:rsidRPr="00DC6F17">
        <w:t>Supoderica</w:t>
      </w:r>
      <w:proofErr w:type="spellEnd"/>
      <w:r w:rsidR="008B417E" w:rsidRPr="00DC6F17">
        <w:t xml:space="preserve"> lijeva, površine 286 m</w:t>
      </w:r>
      <w:r w:rsidR="008B417E" w:rsidRPr="00DC6F17">
        <w:rPr>
          <w:vertAlign w:val="superscript"/>
        </w:rPr>
        <w:t>2</w:t>
      </w:r>
      <w:r w:rsidR="008B417E" w:rsidRPr="00DC6F17">
        <w:t xml:space="preserve">, kč.br. 3163/8, oranica </w:t>
      </w:r>
      <w:proofErr w:type="spellStart"/>
      <w:r w:rsidR="008B417E" w:rsidRPr="00DC6F17">
        <w:t>Supoderica</w:t>
      </w:r>
      <w:proofErr w:type="spellEnd"/>
      <w:r w:rsidR="008B417E" w:rsidRPr="00DC6F17">
        <w:t xml:space="preserve"> lijeva, površine 5768 m</w:t>
      </w:r>
      <w:r w:rsidR="008B417E" w:rsidRPr="00DC6F17">
        <w:rPr>
          <w:vertAlign w:val="superscript"/>
        </w:rPr>
        <w:t>2</w:t>
      </w:r>
    </w:p>
    <w:p w:rsidRDefault="000B686E" w:rsidP="00B16C35" w:rsidR="0091248F" w:rsidRPr="003B59ED">
      <w:pPr>
        <w:numPr>
          <w:ilvl w:val="0"/>
          <w:numId w:val="7"/>
        </w:numPr>
        <w:tabs>
          <w:tab w:pos="2552" w:val="left"/>
        </w:tabs>
        <w:ind w:hanging="425" w:left="2552"/>
        <w:jc w:val="both"/>
      </w:pPr>
      <w:r>
        <w:t xml:space="preserve">upisana u zk.ul.br. </w:t>
      </w:r>
      <w:r w:rsidR="00B16C35" w:rsidRPr="003F271B">
        <w:t>9597 k.o. Vukovar, kč.br. 5188/8 oranica ulica Sajmište, ukupne površine 7000 m</w:t>
      </w:r>
      <w:r w:rsidR="00B16C35" w:rsidRPr="005169AA">
        <w:rPr>
          <w:vertAlign w:val="superscript"/>
        </w:rPr>
        <w:t>2</w:t>
      </w:r>
      <w:r w:rsidR="00B16C35">
        <w:t>,</w:t>
      </w:r>
    </w:p>
    <w:p w:rsidRDefault="00493C3C" w:rsidP="00493C3C" w:rsidR="00AF7963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AF7963" w:rsidP="00AF7963" w:rsidR="00AF7963" w:rsidRPr="00793C5E">
      <w:pPr>
        <w:pStyle w:val="Tijeloteksta"/>
        <w:ind w:hanging="647" w:left="2490"/>
      </w:pPr>
      <w:r>
        <w:t>podmiruju se:</w:t>
      </w:r>
    </w:p>
    <w:p w:rsidRDefault="00AF7963" w:rsidP="00AF7963" w:rsidR="00AF7963">
      <w:pPr>
        <w:jc w:val="both"/>
      </w:pPr>
    </w:p>
    <w:p w:rsidRDefault="00811516" w:rsidP="00811516" w:rsidR="00811516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u </w:t>
      </w:r>
      <w:r>
        <w:rPr>
          <w:lang w:eastAsia="en-US"/>
        </w:rPr>
        <w:t xml:space="preserve">ukupnom iznosu od 58.938,26 kn i </w:t>
      </w:r>
    </w:p>
    <w:p w:rsidRDefault="008C704D" w:rsidP="008C704D" w:rsidR="00AF7963">
      <w:pPr>
        <w:numPr>
          <w:ilvl w:val="1"/>
          <w:numId w:val="1"/>
        </w:numPr>
        <w:jc w:val="both"/>
        <w:rPr>
          <w:lang w:eastAsia="en-US"/>
        </w:rPr>
      </w:pPr>
      <w:proofErr w:type="spellStart"/>
      <w:r>
        <w:t>razlučn</w:t>
      </w:r>
      <w:r w:rsidR="002B54B8">
        <w:t>i</w:t>
      </w:r>
      <w:proofErr w:type="spellEnd"/>
      <w:r>
        <w:t xml:space="preserve"> vjerovnik </w:t>
      </w:r>
      <w:r w:rsidR="002B54B8">
        <w:t>ZAGREBAČKA BANKA</w:t>
      </w:r>
      <w:r>
        <w:t xml:space="preserve"> d.d. Zagreb u iznosu od </w:t>
      </w:r>
      <w:r w:rsidR="00811516">
        <w:t>29.754,87</w:t>
      </w:r>
      <w:r>
        <w:t xml:space="preserve"> kn</w:t>
      </w:r>
      <w:r>
        <w:rPr>
          <w:lang w:eastAsia="en-US"/>
        </w:rPr>
        <w:t>.</w:t>
      </w:r>
    </w:p>
    <w:p w:rsidRDefault="00AF7963" w:rsidP="00AF7963" w:rsidR="00AF7963">
      <w:pPr>
        <w:jc w:val="both"/>
        <w:rPr>
          <w:bCs/>
        </w:rPr>
      </w:pPr>
    </w:p>
    <w:p w:rsidRDefault="00AF7963" w:rsidP="00575AD6" w:rsidR="00AF7963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</w:t>
      </w:r>
      <w:proofErr w:type="spellStart"/>
      <w:r>
        <w:rPr>
          <w:bCs/>
        </w:rPr>
        <w:t>ovosudno</w:t>
      </w:r>
      <w:proofErr w:type="spellEnd"/>
      <w:r>
        <w:rPr>
          <w:bCs/>
        </w:rPr>
        <w:t xml:space="preserve"> računovodstvo s predmeta broj 14 St-114/14 isplatiti će iznose kako slijedi:</w:t>
      </w:r>
      <w:r w:rsidRPr="00FA0EF9">
        <w:rPr>
          <w:bCs/>
        </w:rPr>
        <w:t xml:space="preserve"> </w:t>
      </w:r>
    </w:p>
    <w:p w:rsidRDefault="00AF7963" w:rsidP="00AF7963" w:rsidR="00AF7963" w:rsidRPr="00FA0EF9">
      <w:pPr>
        <w:ind w:left="1410"/>
        <w:jc w:val="both"/>
        <w:rPr>
          <w:bCs/>
          <w:u w:val="single"/>
        </w:rPr>
      </w:pPr>
    </w:p>
    <w:p w:rsidRDefault="00AF7963" w:rsidP="00811516" w:rsidR="00AF7963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 xml:space="preserve">VUKOVIĆ-COMPANY d.o.o. za proizvodnju, trgovinu i usluge u stečaju, Vukovar, </w:t>
      </w:r>
      <w:proofErr w:type="spellStart"/>
      <w:r w:rsidRPr="00CA0A53">
        <w:rPr>
          <w:bCs/>
        </w:rPr>
        <w:t>J.J</w:t>
      </w:r>
      <w:proofErr w:type="spellEnd"/>
      <w:r w:rsidRPr="00CA0A53">
        <w:rPr>
          <w:bCs/>
        </w:rPr>
        <w:t>. Strossmayera 21</w:t>
      </w:r>
      <w:r w:rsidR="007F29FE">
        <w:t xml:space="preserve"> – u iznosu </w:t>
      </w:r>
      <w:r>
        <w:t xml:space="preserve">od </w:t>
      </w:r>
      <w:r w:rsidR="00811516" w:rsidRPr="00811516">
        <w:t xml:space="preserve">58.938,26 </w:t>
      </w:r>
      <w:r w:rsidR="007F29FE" w:rsidRPr="007F29FE">
        <w:t>kn</w:t>
      </w:r>
      <w:r w:rsidR="007F29FE">
        <w:t>,</w:t>
      </w:r>
      <w:r w:rsidR="00811516">
        <w:t xml:space="preserve"> </w:t>
      </w:r>
      <w:r w:rsidR="007F29FE"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336388" w:rsidP="00336388" w:rsidR="00336388">
      <w:pPr>
        <w:jc w:val="both"/>
      </w:pPr>
    </w:p>
    <w:p w:rsidRDefault="00336388" w:rsidP="00336388" w:rsidR="00336388">
      <w:pPr>
        <w:jc w:val="both"/>
      </w:pPr>
    </w:p>
    <w:p w:rsidRDefault="00336388" w:rsidP="00336388" w:rsidR="00336388">
      <w:pPr>
        <w:jc w:val="both"/>
      </w:pPr>
    </w:p>
    <w:p w:rsidRDefault="006449E0" w:rsidP="00AF7963" w:rsidR="006449E0" w:rsidRPr="00A753C4">
      <w:pPr>
        <w:jc w:val="both"/>
      </w:pPr>
    </w:p>
    <w:p w:rsidRDefault="00AF7963" w:rsidP="007A5052" w:rsidR="00AF7963">
      <w:pPr>
        <w:numPr>
          <w:ilvl w:val="1"/>
          <w:numId w:val="1"/>
        </w:numPr>
        <w:jc w:val="both"/>
      </w:pPr>
      <w:r>
        <w:t xml:space="preserve">te </w:t>
      </w:r>
      <w:proofErr w:type="spellStart"/>
      <w:r>
        <w:t>razlučnom</w:t>
      </w:r>
      <w:proofErr w:type="spellEnd"/>
      <w:r>
        <w:t xml:space="preserve"> vjerovniku</w:t>
      </w:r>
      <w:r>
        <w:rPr>
          <w:bCs/>
        </w:rPr>
        <w:t xml:space="preserve"> </w:t>
      </w:r>
      <w:r w:rsidR="008D6A05">
        <w:rPr>
          <w:bCs/>
        </w:rPr>
        <w:t>ZAGREBAČKA BANKA d.d. Zagreb, Savska 60/IV</w:t>
      </w:r>
      <w:r w:rsidR="002F6264">
        <w:rPr>
          <w:bCs/>
        </w:rPr>
        <w:t xml:space="preserve"> </w:t>
      </w:r>
      <w:r w:rsidR="0036571C">
        <w:t xml:space="preserve">u iznosu od </w:t>
      </w:r>
      <w:r w:rsidR="007A5052" w:rsidRPr="007A5052">
        <w:t xml:space="preserve">29.754,87 </w:t>
      </w:r>
      <w:r w:rsidR="00DB5D32" w:rsidRPr="00AC23EA">
        <w:t>kn</w:t>
      </w:r>
      <w:r w:rsidR="0036571C">
        <w:t xml:space="preserve">, na žiro-račun broj </w:t>
      </w:r>
      <w:r w:rsidR="00072690" w:rsidRPr="00072690">
        <w:rPr>
          <w:bCs/>
        </w:rPr>
        <w:t>HR882360001000000013 s pozivom na broj 17-5</w:t>
      </w:r>
      <w:r w:rsidR="00E55101">
        <w:rPr>
          <w:bCs/>
        </w:rPr>
        <w:t>1</w:t>
      </w:r>
      <w:r w:rsidR="00072690" w:rsidRPr="00072690">
        <w:rPr>
          <w:bCs/>
        </w:rPr>
        <w:t>00</w:t>
      </w:r>
      <w:r w:rsidR="009A0D99">
        <w:rPr>
          <w:bCs/>
        </w:rPr>
        <w:t>155984</w:t>
      </w:r>
      <w:r w:rsidR="003535AC" w:rsidRPr="003535AC">
        <w:rPr>
          <w:bCs/>
        </w:rPr>
        <w:t>.</w:t>
      </w:r>
    </w:p>
    <w:p w:rsidRDefault="007A5052" w:rsidP="00AF7963" w:rsidR="007A5052" w:rsidRPr="00636415">
      <w:pPr>
        <w:jc w:val="both"/>
      </w:pPr>
    </w:p>
    <w:p w:rsidRDefault="00AF7963" w:rsidP="00AF7963" w:rsidR="00AF7963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6B562A" w:rsidP="00AF7963" w:rsidR="006B562A">
      <w:pPr>
        <w:pStyle w:val="Tijeloteksta"/>
      </w:pPr>
    </w:p>
    <w:p w:rsidRDefault="00AF7963" w:rsidP="00AF7963" w:rsidR="00AF7963">
      <w:pPr>
        <w:pStyle w:val="Tijeloteksta"/>
      </w:pPr>
      <w:r>
        <w:tab/>
        <w:t xml:space="preserve">Imovina u vlasništvu stečajnog dužnika iz izreke ovoga rješenja prodana je za iznos od </w:t>
      </w:r>
      <w:r w:rsidR="00B57837" w:rsidRPr="00B57837">
        <w:t xml:space="preserve">88.693,13 </w:t>
      </w:r>
      <w:r>
        <w:t>kn, a na ist</w:t>
      </w:r>
      <w:r w:rsidR="00072690">
        <w:t>ima</w:t>
      </w:r>
      <w:r>
        <w:t xml:space="preserve"> ima upisano </w:t>
      </w:r>
      <w:proofErr w:type="spellStart"/>
      <w:r>
        <w:t>razlučno</w:t>
      </w:r>
      <w:proofErr w:type="spellEnd"/>
      <w:r>
        <w:t xml:space="preserve"> </w:t>
      </w:r>
      <w:r w:rsidR="00D242E5" w:rsidRPr="00D242E5">
        <w:rPr>
          <w:bCs/>
        </w:rPr>
        <w:t>ZAGREBAČKA BANKA d.d. Zagreb</w:t>
      </w:r>
      <w:r w:rsidR="00516B64">
        <w:t xml:space="preserve"> u iznosu od </w:t>
      </w:r>
      <w:proofErr w:type="spellStart"/>
      <w:r w:rsidR="00B57837" w:rsidRPr="00B57837">
        <w:t>cca</w:t>
      </w:r>
      <w:proofErr w:type="spellEnd"/>
      <w:r w:rsidR="00B57837" w:rsidRPr="00B57837">
        <w:t xml:space="preserve"> 10.000.000,00 </w:t>
      </w:r>
      <w:r w:rsidR="00B57837">
        <w:t>kn.</w:t>
      </w:r>
    </w:p>
    <w:p w:rsidRDefault="00AF7963" w:rsidP="00AF7963" w:rsidR="00AF7963" w:rsidRPr="00FA0EF9">
      <w:pPr>
        <w:pStyle w:val="Tijeloteksta"/>
      </w:pPr>
    </w:p>
    <w:p w:rsidRDefault="00AF7963" w:rsidP="00AF7963" w:rsidR="00AF7963">
      <w:pPr>
        <w:ind w:firstLine="708"/>
        <w:jc w:val="both"/>
      </w:pPr>
      <w:r w:rsidRPr="00FA0EF9">
        <w:t xml:space="preserve">Uzimajući u obzir podatke iz spisa, a naročito </w:t>
      </w:r>
      <w:r>
        <w:t>zaključk</w:t>
      </w:r>
      <w:r w:rsidR="00D242E5">
        <w:t>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 w:rsidR="00D242E5">
        <w:t>a</w:t>
      </w:r>
      <w:r w:rsidRPr="00FA0EF9">
        <w:t xml:space="preserve"> o prihvaćanju ponud</w:t>
      </w:r>
      <w:r w:rsidR="00D242E5">
        <w:t>a</w:t>
      </w:r>
      <w:r w:rsidRPr="00FA0EF9">
        <w:t xml:space="preserve"> i dosudi i </w:t>
      </w:r>
      <w:r>
        <w:t>zaključk</w:t>
      </w:r>
      <w:r w:rsidR="00D242E5">
        <w:t>e</w:t>
      </w:r>
      <w:r w:rsidRPr="00FA0EF9">
        <w:t xml:space="preserve"> o predaji u posjed, te nakon održanog ročišta za diobu dana </w:t>
      </w:r>
      <w:r w:rsidR="00B57837">
        <w:t>28</w:t>
      </w:r>
      <w:r>
        <w:t>.</w:t>
      </w:r>
      <w:r w:rsidR="00B57837">
        <w:t>06</w:t>
      </w:r>
      <w:r w:rsidRPr="00FA0EF9">
        <w:t>.201</w:t>
      </w:r>
      <w:r w:rsidR="00B57837">
        <w:t>8</w:t>
      </w:r>
      <w:r w:rsidRPr="00FA0EF9">
        <w:t xml:space="preserve">., </w:t>
      </w:r>
      <w:r>
        <w:t>utvrđen je slijedeći obračun troškova:</w:t>
      </w:r>
    </w:p>
    <w:p w:rsidRDefault="00AF7963" w:rsidP="00AF7963" w:rsidR="00AF7963">
      <w:pPr>
        <w:pStyle w:val="Standard"/>
        <w:rPr>
          <w:rFonts w:eastAsia="Andale Sans UI"/>
          <w:lang w:bidi="fa-IR" w:eastAsia="ja-JP" w:val="de-DE"/>
        </w:rPr>
      </w:pPr>
    </w:p>
    <w:p w:rsidRDefault="00093C3D" w:rsidP="00093C3D" w:rsidR="00093C3D" w:rsidRPr="00823ADE">
      <w:pPr>
        <w:pStyle w:val="Odlomakpopisa"/>
        <w:numPr>
          <w:ilvl w:val="0"/>
          <w:numId w:val="12"/>
        </w:numPr>
        <w:jc w:val="both"/>
      </w:pPr>
      <w:r>
        <w:rPr>
          <w:bCs/>
        </w:rPr>
        <w:t>z</w:t>
      </w:r>
      <w:r w:rsidRPr="001773EF">
        <w:rPr>
          <w:bCs/>
        </w:rPr>
        <w:t xml:space="preserve">a nekretnini </w:t>
      </w:r>
      <w:r>
        <w:rPr>
          <w:lang w:eastAsia="zh-CN"/>
        </w:rPr>
        <w:t>upisanoj 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>
        <w:t>9103, k.o. Vukovar kč.</w:t>
      </w:r>
      <w:r w:rsidRPr="00C745A9">
        <w:t xml:space="preserve">br. 3163/7, oranica </w:t>
      </w:r>
      <w:proofErr w:type="spellStart"/>
      <w:r w:rsidRPr="00C745A9">
        <w:t>Supoderica</w:t>
      </w:r>
      <w:proofErr w:type="spellEnd"/>
      <w:r w:rsidRPr="00C745A9">
        <w:t xml:space="preserve"> lijeva, površine 600 m</w:t>
      </w:r>
      <w:r w:rsidRPr="00C745A9">
        <w:rPr>
          <w:vertAlign w:val="superscript"/>
        </w:rPr>
        <w:t>2</w:t>
      </w:r>
      <w:r w:rsidRPr="00823ADE">
        <w:t>.</w:t>
      </w:r>
    </w:p>
    <w:p w:rsidRDefault="00093C3D" w:rsidP="00093C3D" w:rsidR="00093C3D">
      <w:pPr>
        <w:ind w:left="1134"/>
        <w:jc w:val="both"/>
        <w:rPr>
          <w:lang w:eastAsia="zh-CN"/>
        </w:rPr>
      </w:pPr>
    </w:p>
    <w:p w:rsidRDefault="00093C3D" w:rsidP="00093C3D" w:rsidR="00093C3D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Stečajni upravitelj:</w:t>
      </w:r>
    </w:p>
    <w:p w:rsidRDefault="00093C3D" w:rsidP="00093C3D" w:rsidR="00093C3D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 xml:space="preserve">Predlažem diobu </w:t>
      </w:r>
      <w:proofErr w:type="spellStart"/>
      <w:r w:rsidRPr="00F55DFF">
        <w:rPr>
          <w:rFonts w:eastAsia="Andale Sans UI"/>
          <w:bCs/>
          <w:kern w:val="3"/>
          <w:lang w:bidi="fa-IR" w:eastAsia="ja-JP"/>
        </w:rPr>
        <w:t>kupovnin</w:t>
      </w:r>
      <w:r>
        <w:rPr>
          <w:rFonts w:eastAsia="Andale Sans UI"/>
          <w:bCs/>
          <w:kern w:val="3"/>
          <w:lang w:bidi="fa-IR" w:eastAsia="ja-JP"/>
        </w:rPr>
        <w:t>e</w:t>
      </w:r>
      <w:proofErr w:type="spellEnd"/>
      <w:r w:rsidRPr="00F55DFF">
        <w:rPr>
          <w:rFonts w:eastAsia="Andale Sans UI"/>
          <w:bCs/>
          <w:kern w:val="3"/>
          <w:lang w:bidi="fa-IR" w:eastAsia="ja-JP"/>
        </w:rPr>
        <w:t xml:space="preserve"> na slijedeći način: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391,68 kn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4.066,72 kn i to: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1.000,00 kn</w:t>
      </w:r>
    </w:p>
    <w:p w:rsidRDefault="00093C3D" w:rsidP="00093C3D" w:rsidR="00093C3D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1.500,00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PDV 1.566,72 kn u iznosu od 1.566,72 kn</w:t>
      </w:r>
    </w:p>
    <w:p w:rsidRDefault="00093C3D" w:rsidP="00093C3D" w:rsidR="00093C3D">
      <w:pPr>
        <w:jc w:val="both"/>
        <w:rPr>
          <w:lang w:eastAsia="en-US"/>
        </w:rPr>
      </w:pPr>
    </w:p>
    <w:p w:rsidRDefault="00093C3D" w:rsidP="00093C3D" w:rsidR="00093C3D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2E7371">
        <w:rPr>
          <w:lang w:eastAsia="en-US"/>
        </w:rPr>
        <w:t xml:space="preserve">4.066,72 </w:t>
      </w:r>
      <w:r>
        <w:rPr>
          <w:lang w:eastAsia="en-US"/>
        </w:rPr>
        <w:t>kn</w:t>
      </w:r>
    </w:p>
    <w:p w:rsidRDefault="00093C3D" w:rsidP="00093C3D" w:rsidR="00093C3D" w:rsidRPr="007A3515">
      <w:pPr>
        <w:jc w:val="both"/>
        <w:rPr>
          <w:lang w:eastAsia="en-US"/>
        </w:rPr>
      </w:pPr>
    </w:p>
    <w:p w:rsidRDefault="00093C3D" w:rsidP="006B63C0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proofErr w:type="spellStart"/>
      <w:r>
        <w:t>razlučnom</w:t>
      </w:r>
      <w:proofErr w:type="spellEnd"/>
      <w:r>
        <w:t xml:space="preserve"> vjerovniku ZAGREBAČKA BANKA d.d. Zagreb u iznosu od 3.375,21</w:t>
      </w:r>
      <w:r w:rsidRPr="0097149F">
        <w:t xml:space="preserve"> </w:t>
      </w:r>
      <w:r>
        <w:t>kn</w:t>
      </w:r>
      <w:r w:rsidR="006B63C0">
        <w:t>.</w:t>
      </w:r>
    </w:p>
    <w:p w:rsidRDefault="00093C3D" w:rsidP="00093C3D" w:rsidR="00093C3D">
      <w:pPr>
        <w:ind w:left="720"/>
        <w:jc w:val="both"/>
        <w:rPr>
          <w:lang w:eastAsia="en-US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odredi i uplati stečajnom dužniku  </w:t>
      </w:r>
      <w:r>
        <w:t>4.458,40</w:t>
      </w:r>
      <w:r w:rsidRPr="0097149F">
        <w:t xml:space="preserve"> kn </w:t>
      </w:r>
      <w:r w:rsidRPr="0097149F">
        <w:rPr>
          <w:bCs/>
        </w:rPr>
        <w:t xml:space="preserve">na žiro račun broj </w:t>
      </w:r>
      <w:r w:rsidRPr="0097149F">
        <w:rPr>
          <w:rFonts w:eastAsia="ArialMT"/>
        </w:rPr>
        <w:t>HR3423600001102428717.</w:t>
      </w: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</w:pPr>
      <w:r>
        <w:rPr>
          <w:bCs/>
        </w:rPr>
        <w:tab/>
      </w:r>
      <w:r w:rsidRPr="0097149F">
        <w:rPr>
          <w:bCs/>
        </w:rPr>
        <w:t xml:space="preserve">Za iznos preostalog dijela </w:t>
      </w:r>
      <w:proofErr w:type="spellStart"/>
      <w:r w:rsidRPr="0097149F">
        <w:rPr>
          <w:bCs/>
        </w:rPr>
        <w:t>kupovnine</w:t>
      </w:r>
      <w:proofErr w:type="spellEnd"/>
      <w:r w:rsidRPr="0097149F">
        <w:rPr>
          <w:bCs/>
        </w:rPr>
        <w:t xml:space="preserve"> od </w:t>
      </w:r>
      <w:r w:rsidRPr="00DE187F">
        <w:rPr>
          <w:bCs/>
        </w:rPr>
        <w:t xml:space="preserve">3.375,21 </w:t>
      </w:r>
      <w:r w:rsidRPr="0097149F">
        <w:rPr>
          <w:bCs/>
        </w:rPr>
        <w:t xml:space="preserve">kn predlažem da ga </w:t>
      </w:r>
      <w:r>
        <w:rPr>
          <w:bCs/>
        </w:rPr>
        <w:t>s</w:t>
      </w:r>
      <w:r w:rsidRPr="0097149F">
        <w:rPr>
          <w:bCs/>
        </w:rPr>
        <w:t xml:space="preserve">ud uplati na žiro račun </w:t>
      </w:r>
      <w:proofErr w:type="spellStart"/>
      <w:r w:rsidRPr="0097149F">
        <w:rPr>
          <w:bCs/>
        </w:rPr>
        <w:t>razlučnog</w:t>
      </w:r>
      <w:proofErr w:type="spellEnd"/>
      <w:r w:rsidRPr="0097149F">
        <w:rPr>
          <w:bCs/>
        </w:rPr>
        <w:t xml:space="preserve"> vjerovnika </w:t>
      </w:r>
      <w:r w:rsidR="006B63C0">
        <w:rPr>
          <w:bCs/>
        </w:rPr>
        <w:t>ZAGREBAČKA BANKA d.d. Zagreb.</w:t>
      </w:r>
    </w:p>
    <w:p w:rsidRDefault="00093C3D" w:rsidP="00093C3D" w:rsidR="00093C3D">
      <w:pPr>
        <w:ind w:left="60"/>
        <w:jc w:val="both"/>
      </w:pPr>
    </w:p>
    <w:p w:rsidRDefault="006B63C0" w:rsidP="00093C3D" w:rsidR="00093C3D" w:rsidRPr="00823ADE">
      <w:pPr>
        <w:pStyle w:val="Odlomakpopisa"/>
        <w:numPr>
          <w:ilvl w:val="0"/>
          <w:numId w:val="12"/>
        </w:numPr>
        <w:jc w:val="both"/>
      </w:pPr>
      <w:r>
        <w:rPr>
          <w:bCs/>
        </w:rPr>
        <w:t>z</w:t>
      </w:r>
      <w:r w:rsidR="00093C3D" w:rsidRPr="001773EF">
        <w:rPr>
          <w:bCs/>
        </w:rPr>
        <w:t xml:space="preserve">a nekretnini </w:t>
      </w:r>
      <w:r w:rsidR="00093C3D">
        <w:rPr>
          <w:lang w:eastAsia="zh-CN"/>
        </w:rPr>
        <w:t>upisanoj u zk.ul.</w:t>
      </w:r>
      <w:r w:rsidR="00093C3D" w:rsidRPr="00CE110A">
        <w:rPr>
          <w:lang w:eastAsia="zh-CN"/>
        </w:rPr>
        <w:t>br</w:t>
      </w:r>
      <w:r w:rsidR="00093C3D">
        <w:rPr>
          <w:lang w:eastAsia="zh-CN"/>
        </w:rPr>
        <w:t>.</w:t>
      </w:r>
      <w:r w:rsidR="00093C3D" w:rsidRPr="00CE110A">
        <w:rPr>
          <w:lang w:eastAsia="zh-CN"/>
        </w:rPr>
        <w:t xml:space="preserve"> </w:t>
      </w:r>
      <w:r w:rsidR="00093C3D" w:rsidRPr="000F0AA0">
        <w:t xml:space="preserve">6214 k.o. Vukovar, kč.br. 3164/1, gradilište </w:t>
      </w:r>
      <w:proofErr w:type="spellStart"/>
      <w:r w:rsidR="00093C3D" w:rsidRPr="000F0AA0">
        <w:t>Supoderica</w:t>
      </w:r>
      <w:proofErr w:type="spellEnd"/>
      <w:r w:rsidR="00093C3D" w:rsidRPr="000F0AA0">
        <w:t xml:space="preserve"> lijeva, površine 450 m</w:t>
      </w:r>
      <w:r w:rsidR="00093C3D" w:rsidRPr="000F0AA0">
        <w:rPr>
          <w:vertAlign w:val="superscript"/>
        </w:rPr>
        <w:t>2</w:t>
      </w:r>
      <w:r w:rsidR="00093C3D" w:rsidRPr="00823ADE">
        <w:t>.</w:t>
      </w:r>
    </w:p>
    <w:p w:rsidRDefault="00093C3D" w:rsidP="00093C3D" w:rsidR="00093C3D">
      <w:pPr>
        <w:ind w:left="1134"/>
        <w:jc w:val="both"/>
        <w:rPr>
          <w:lang w:eastAsia="zh-CN"/>
        </w:rPr>
      </w:pPr>
    </w:p>
    <w:p w:rsidRDefault="00093C3D" w:rsidP="00093C3D" w:rsidR="00093C3D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Stečajni upravitelj:</w:t>
      </w:r>
    </w:p>
    <w:p w:rsidRDefault="00093C3D" w:rsidP="00093C3D" w:rsidR="00093C3D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 xml:space="preserve">Predlažem diobu </w:t>
      </w:r>
      <w:proofErr w:type="spellStart"/>
      <w:r w:rsidRPr="00F55DFF">
        <w:rPr>
          <w:rFonts w:eastAsia="Andale Sans UI"/>
          <w:bCs/>
          <w:kern w:val="3"/>
          <w:lang w:bidi="fa-IR" w:eastAsia="ja-JP"/>
        </w:rPr>
        <w:t>kupovnin</w:t>
      </w:r>
      <w:r>
        <w:rPr>
          <w:rFonts w:eastAsia="Andale Sans UI"/>
          <w:bCs/>
          <w:kern w:val="3"/>
          <w:lang w:bidi="fa-IR" w:eastAsia="ja-JP"/>
        </w:rPr>
        <w:t>e</w:t>
      </w:r>
      <w:proofErr w:type="spellEnd"/>
      <w:r w:rsidRPr="00F55DFF">
        <w:rPr>
          <w:rFonts w:eastAsia="Andale Sans UI"/>
          <w:bCs/>
          <w:kern w:val="3"/>
          <w:lang w:bidi="fa-IR" w:eastAsia="ja-JP"/>
        </w:rPr>
        <w:t xml:space="preserve"> na slijedeći način: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374,68 kn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4.498,72 kn i to: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lastRenderedPageBreak/>
        <w:t>troškovi procjene u iznosu od 1.000,00 kn</w:t>
      </w:r>
    </w:p>
    <w:p w:rsidRDefault="00093C3D" w:rsidP="00093C3D" w:rsidR="00093C3D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2.000,00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PDV 1.498,72 kn u iznosu od 1.498,72 kn</w:t>
      </w:r>
    </w:p>
    <w:p w:rsidRDefault="00093C3D" w:rsidP="00093C3D" w:rsidR="00093C3D">
      <w:pPr>
        <w:jc w:val="both"/>
        <w:rPr>
          <w:lang w:eastAsia="en-US"/>
        </w:rPr>
      </w:pPr>
    </w:p>
    <w:p w:rsidRDefault="00093C3D" w:rsidP="00093C3D" w:rsidR="00093C3D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180DE1">
        <w:rPr>
          <w:lang w:eastAsia="en-US"/>
        </w:rPr>
        <w:t xml:space="preserve">4.498,72 </w:t>
      </w:r>
      <w:r>
        <w:rPr>
          <w:lang w:eastAsia="en-US"/>
        </w:rPr>
        <w:t>kn</w:t>
      </w:r>
    </w:p>
    <w:p w:rsidRDefault="00093C3D" w:rsidP="00093C3D" w:rsidR="00093C3D" w:rsidRPr="007A3515">
      <w:pPr>
        <w:jc w:val="both"/>
        <w:rPr>
          <w:lang w:eastAsia="en-US"/>
        </w:rPr>
      </w:pPr>
    </w:p>
    <w:p w:rsidRDefault="00093C3D" w:rsidP="002E518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proofErr w:type="spellStart"/>
      <w:r>
        <w:t>razlučnom</w:t>
      </w:r>
      <w:proofErr w:type="spellEnd"/>
      <w:r>
        <w:t xml:space="preserve"> vjerovniku ZAGREBAČKA BANKA d.d. Zagreb u iznosu od 2.620,18</w:t>
      </w:r>
      <w:r w:rsidRPr="0097149F">
        <w:t xml:space="preserve"> </w:t>
      </w:r>
      <w:r>
        <w:t>kn</w:t>
      </w:r>
      <w:r w:rsidR="002E518D">
        <w:t>.</w:t>
      </w:r>
    </w:p>
    <w:p w:rsidRDefault="00093C3D" w:rsidP="00093C3D" w:rsidR="00093C3D">
      <w:pPr>
        <w:ind w:left="720"/>
        <w:jc w:val="both"/>
        <w:rPr>
          <w:lang w:eastAsia="en-US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odredi i uplati stečajnom dužniku  </w:t>
      </w:r>
      <w:r>
        <w:t>4.873,40</w:t>
      </w:r>
      <w:r w:rsidRPr="0097149F">
        <w:t xml:space="preserve"> kn </w:t>
      </w:r>
      <w:r w:rsidRPr="0097149F">
        <w:rPr>
          <w:bCs/>
        </w:rPr>
        <w:t xml:space="preserve">na žiro račun broj </w:t>
      </w:r>
      <w:r w:rsidRPr="0097149F">
        <w:rPr>
          <w:rFonts w:eastAsia="ArialMT"/>
        </w:rPr>
        <w:t>HR3423600001102428717.</w:t>
      </w: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</w:pPr>
      <w:r>
        <w:rPr>
          <w:bCs/>
        </w:rPr>
        <w:tab/>
      </w:r>
      <w:r w:rsidRPr="0097149F">
        <w:rPr>
          <w:bCs/>
        </w:rPr>
        <w:t xml:space="preserve">Za iznos preostalog dijela </w:t>
      </w:r>
      <w:proofErr w:type="spellStart"/>
      <w:r w:rsidRPr="0097149F">
        <w:rPr>
          <w:bCs/>
        </w:rPr>
        <w:t>kupovnine</w:t>
      </w:r>
      <w:proofErr w:type="spellEnd"/>
      <w:r w:rsidRPr="0097149F">
        <w:rPr>
          <w:bCs/>
        </w:rPr>
        <w:t xml:space="preserve"> od </w:t>
      </w:r>
      <w:r w:rsidRPr="001736EA">
        <w:rPr>
          <w:bCs/>
        </w:rPr>
        <w:t xml:space="preserve">2.620,18 </w:t>
      </w:r>
      <w:r w:rsidRPr="0097149F">
        <w:rPr>
          <w:bCs/>
        </w:rPr>
        <w:t xml:space="preserve">kn predlažem da ga </w:t>
      </w:r>
      <w:r>
        <w:rPr>
          <w:bCs/>
        </w:rPr>
        <w:t>s</w:t>
      </w:r>
      <w:r w:rsidRPr="0097149F">
        <w:rPr>
          <w:bCs/>
        </w:rPr>
        <w:t xml:space="preserve">ud uplati na žiro račun </w:t>
      </w:r>
      <w:proofErr w:type="spellStart"/>
      <w:r w:rsidRPr="0097149F">
        <w:rPr>
          <w:bCs/>
        </w:rPr>
        <w:t>razlučnog</w:t>
      </w:r>
      <w:proofErr w:type="spellEnd"/>
      <w:r w:rsidRPr="0097149F">
        <w:rPr>
          <w:bCs/>
        </w:rPr>
        <w:t xml:space="preserve"> vjerovnika </w:t>
      </w:r>
      <w:r w:rsidR="002E518D">
        <w:rPr>
          <w:bCs/>
        </w:rPr>
        <w:t>ZAGREBAČKA BANKA d.d. Zagreb.</w:t>
      </w:r>
    </w:p>
    <w:p w:rsidRDefault="00093C3D" w:rsidP="00093C3D" w:rsidR="00093C3D">
      <w:pPr>
        <w:pStyle w:val="Odlomakpopisa"/>
        <w:ind w:left="0"/>
        <w:jc w:val="both"/>
        <w:rPr>
          <w:bCs/>
        </w:rPr>
      </w:pPr>
    </w:p>
    <w:p w:rsidRDefault="00093C3D" w:rsidP="00093C3D" w:rsidR="00093C3D">
      <w:pPr>
        <w:pStyle w:val="Odlomakpopisa"/>
        <w:ind w:left="0"/>
        <w:jc w:val="both"/>
        <w:rPr>
          <w:bCs/>
        </w:rPr>
      </w:pPr>
      <w:r>
        <w:rPr>
          <w:bCs/>
        </w:rPr>
        <w:tab/>
        <w:t>Stečajni upravitelj:</w:t>
      </w:r>
    </w:p>
    <w:p w:rsidRDefault="00093C3D" w:rsidP="00093C3D" w:rsidR="00093C3D" w:rsidRPr="001018B4">
      <w:pPr>
        <w:pStyle w:val="Odlomakpopisa"/>
        <w:ind w:firstLine="720" w:left="0"/>
        <w:jc w:val="both"/>
        <w:rPr>
          <w:bCs/>
        </w:rPr>
      </w:pPr>
      <w:r>
        <w:rPr>
          <w:bCs/>
        </w:rPr>
        <w:t xml:space="preserve">Predmetni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dostavio je pisanu suglasnost na predmetnu suglasnost a koja </w:t>
      </w:r>
      <w:proofErr w:type="spellStart"/>
      <w:r>
        <w:rPr>
          <w:bCs/>
        </w:rPr>
        <w:t>prileži</w:t>
      </w:r>
      <w:proofErr w:type="spellEnd"/>
      <w:r>
        <w:rPr>
          <w:bCs/>
        </w:rPr>
        <w:t xml:space="preserve"> u spisu.</w:t>
      </w:r>
    </w:p>
    <w:p w:rsidRDefault="00093C3D" w:rsidP="00093C3D" w:rsidR="00093C3D">
      <w:pPr>
        <w:ind w:left="60"/>
        <w:jc w:val="both"/>
      </w:pPr>
    </w:p>
    <w:p w:rsidRDefault="002E518D" w:rsidP="00093C3D" w:rsidR="00093C3D" w:rsidRPr="00823ADE">
      <w:pPr>
        <w:pStyle w:val="Odlomakpopisa"/>
        <w:numPr>
          <w:ilvl w:val="0"/>
          <w:numId w:val="12"/>
        </w:numPr>
        <w:jc w:val="both"/>
      </w:pPr>
      <w:r>
        <w:rPr>
          <w:bCs/>
        </w:rPr>
        <w:t>z</w:t>
      </w:r>
      <w:r w:rsidR="00093C3D" w:rsidRPr="001773EF">
        <w:rPr>
          <w:bCs/>
        </w:rPr>
        <w:t xml:space="preserve">a nekretnini </w:t>
      </w:r>
      <w:r w:rsidR="00093C3D">
        <w:rPr>
          <w:lang w:eastAsia="zh-CN"/>
        </w:rPr>
        <w:t>upisanoj u zk.ul.</w:t>
      </w:r>
      <w:r w:rsidR="00093C3D" w:rsidRPr="00CE110A">
        <w:rPr>
          <w:lang w:eastAsia="zh-CN"/>
        </w:rPr>
        <w:t>br</w:t>
      </w:r>
      <w:r w:rsidR="00093C3D">
        <w:rPr>
          <w:lang w:eastAsia="zh-CN"/>
        </w:rPr>
        <w:t>.</w:t>
      </w:r>
      <w:r w:rsidR="00093C3D" w:rsidRPr="00CE110A">
        <w:rPr>
          <w:lang w:eastAsia="zh-CN"/>
        </w:rPr>
        <w:t xml:space="preserve"> </w:t>
      </w:r>
      <w:r w:rsidR="00093C3D" w:rsidRPr="00DC6F17">
        <w:t xml:space="preserve">2580 k.o. Vukovar, kč.br. 3162, oranica </w:t>
      </w:r>
      <w:proofErr w:type="spellStart"/>
      <w:r w:rsidR="00093C3D" w:rsidRPr="00DC6F17">
        <w:t>Supoderica</w:t>
      </w:r>
      <w:proofErr w:type="spellEnd"/>
      <w:r w:rsidR="00093C3D" w:rsidRPr="00DC6F17">
        <w:t xml:space="preserve"> lijeva, površine 286 m</w:t>
      </w:r>
      <w:r w:rsidR="00093C3D" w:rsidRPr="00DC6F17">
        <w:rPr>
          <w:vertAlign w:val="superscript"/>
        </w:rPr>
        <w:t>2</w:t>
      </w:r>
      <w:r w:rsidR="00093C3D" w:rsidRPr="00DC6F17">
        <w:t xml:space="preserve">, kč.br. 3163/8, oranica </w:t>
      </w:r>
      <w:proofErr w:type="spellStart"/>
      <w:r w:rsidR="00093C3D" w:rsidRPr="00DC6F17">
        <w:t>Supoderica</w:t>
      </w:r>
      <w:proofErr w:type="spellEnd"/>
      <w:r w:rsidR="00093C3D" w:rsidRPr="00DC6F17">
        <w:t xml:space="preserve"> lijeva, površine 5768 m</w:t>
      </w:r>
      <w:r w:rsidR="00093C3D" w:rsidRPr="00DC6F17">
        <w:rPr>
          <w:vertAlign w:val="superscript"/>
        </w:rPr>
        <w:t>2</w:t>
      </w:r>
      <w:r w:rsidR="00093C3D" w:rsidRPr="00823ADE">
        <w:t>.</w:t>
      </w:r>
    </w:p>
    <w:p w:rsidRDefault="00093C3D" w:rsidP="00093C3D" w:rsidR="00093C3D">
      <w:pPr>
        <w:ind w:left="1134"/>
        <w:jc w:val="both"/>
        <w:rPr>
          <w:lang w:eastAsia="zh-CN"/>
        </w:rPr>
      </w:pPr>
    </w:p>
    <w:p w:rsidRDefault="00093C3D" w:rsidP="00093C3D" w:rsidR="00093C3D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Stečajni upravitelj:</w:t>
      </w:r>
    </w:p>
    <w:p w:rsidRDefault="00093C3D" w:rsidP="00093C3D" w:rsidR="00093C3D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 xml:space="preserve">Predlažem diobu </w:t>
      </w:r>
      <w:proofErr w:type="spellStart"/>
      <w:r w:rsidRPr="00F55DFF">
        <w:rPr>
          <w:rFonts w:eastAsia="Andale Sans UI"/>
          <w:bCs/>
          <w:kern w:val="3"/>
          <w:lang w:bidi="fa-IR" w:eastAsia="ja-JP"/>
        </w:rPr>
        <w:t>kupovnin</w:t>
      </w:r>
      <w:r>
        <w:rPr>
          <w:rFonts w:eastAsia="Andale Sans UI"/>
          <w:bCs/>
          <w:kern w:val="3"/>
          <w:lang w:bidi="fa-IR" w:eastAsia="ja-JP"/>
        </w:rPr>
        <w:t>e</w:t>
      </w:r>
      <w:proofErr w:type="spellEnd"/>
      <w:r w:rsidRPr="00F55DFF">
        <w:rPr>
          <w:rFonts w:eastAsia="Andale Sans UI"/>
          <w:bCs/>
          <w:kern w:val="3"/>
          <w:lang w:bidi="fa-IR" w:eastAsia="ja-JP"/>
        </w:rPr>
        <w:t xml:space="preserve"> na slijedeći način: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1.701,23 kn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22.138,65 kn i to: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2.000,00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9.732,50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nagrada stečajnom upravitelju – nekretnina  - čini 0,50% vrijednosti imovine dužnika – bruto nagrada stečajnom upravitelju 630.000,00 kn 0,50% = 3.150,00 kn u iznosu od 3.150,00 kn</w:t>
      </w:r>
    </w:p>
    <w:p w:rsidRDefault="00093C3D" w:rsidP="00093C3D" w:rsidR="00093C3D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trošak knjigovodstvenih usluga 150.000,00 kn – 0,50% u iznosu od 750,00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PDV 6.804,92 kn u iznosu od 6.804,92 kn</w:t>
      </w:r>
    </w:p>
    <w:p w:rsidRDefault="00093C3D" w:rsidP="00093C3D" w:rsidR="00093C3D">
      <w:pPr>
        <w:jc w:val="both"/>
        <w:rPr>
          <w:lang w:eastAsia="en-US"/>
        </w:rPr>
      </w:pPr>
    </w:p>
    <w:p w:rsidRDefault="00093C3D" w:rsidP="00093C3D" w:rsidR="00093C3D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t xml:space="preserve">22.138,65 </w:t>
      </w:r>
      <w:r>
        <w:rPr>
          <w:lang w:eastAsia="en-US"/>
        </w:rPr>
        <w:t>kn</w:t>
      </w:r>
    </w:p>
    <w:p w:rsidRDefault="00093C3D" w:rsidP="00093C3D" w:rsidR="00093C3D" w:rsidRPr="007A3515">
      <w:pPr>
        <w:jc w:val="both"/>
        <w:rPr>
          <w:lang w:eastAsia="en-US"/>
        </w:rPr>
      </w:pPr>
    </w:p>
    <w:p w:rsidRDefault="00093C3D" w:rsidP="002E518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proofErr w:type="spellStart"/>
      <w:r>
        <w:t>razlučnom</w:t>
      </w:r>
      <w:proofErr w:type="spellEnd"/>
      <w:r>
        <w:t xml:space="preserve"> vjerovniku ZAGREBAČKA BANKA d.d. Zagreb u iznosu od 9.885,97</w:t>
      </w:r>
      <w:r w:rsidRPr="0097149F">
        <w:t xml:space="preserve"> </w:t>
      </w:r>
      <w:r>
        <w:t>kn</w:t>
      </w:r>
      <w:r w:rsidR="002E518D">
        <w:t>.</w:t>
      </w:r>
    </w:p>
    <w:p w:rsidRDefault="00093C3D" w:rsidP="00093C3D" w:rsidR="00093C3D">
      <w:pPr>
        <w:ind w:left="720"/>
        <w:jc w:val="both"/>
        <w:rPr>
          <w:lang w:eastAsia="en-US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odredi i uplati stečajnom dužniku  </w:t>
      </w:r>
      <w:r>
        <w:t>24.138,65</w:t>
      </w:r>
      <w:r w:rsidRPr="0097149F">
        <w:t xml:space="preserve"> kn </w:t>
      </w:r>
      <w:r w:rsidRPr="0097149F">
        <w:rPr>
          <w:bCs/>
        </w:rPr>
        <w:t xml:space="preserve">na žiro račun broj </w:t>
      </w:r>
      <w:r w:rsidRPr="0097149F">
        <w:rPr>
          <w:rFonts w:eastAsia="ArialMT"/>
        </w:rPr>
        <w:t>HR3423600001102428717.</w:t>
      </w: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</w:pPr>
      <w:r>
        <w:rPr>
          <w:bCs/>
        </w:rPr>
        <w:tab/>
      </w:r>
      <w:r w:rsidRPr="0097149F">
        <w:rPr>
          <w:bCs/>
        </w:rPr>
        <w:t xml:space="preserve">Za iznos preostalog dijela </w:t>
      </w:r>
      <w:proofErr w:type="spellStart"/>
      <w:r w:rsidRPr="0097149F">
        <w:rPr>
          <w:bCs/>
        </w:rPr>
        <w:t>kupovnine</w:t>
      </w:r>
      <w:proofErr w:type="spellEnd"/>
      <w:r w:rsidRPr="0097149F">
        <w:rPr>
          <w:bCs/>
        </w:rPr>
        <w:t xml:space="preserve"> od </w:t>
      </w:r>
      <w:r w:rsidRPr="004A32A4">
        <w:rPr>
          <w:bCs/>
        </w:rPr>
        <w:t xml:space="preserve">9.885,97 </w:t>
      </w:r>
      <w:r w:rsidRPr="0097149F">
        <w:rPr>
          <w:bCs/>
        </w:rPr>
        <w:t xml:space="preserve">kn predlažem da ga </w:t>
      </w:r>
      <w:r>
        <w:rPr>
          <w:bCs/>
        </w:rPr>
        <w:t>s</w:t>
      </w:r>
      <w:r w:rsidRPr="0097149F">
        <w:rPr>
          <w:bCs/>
        </w:rPr>
        <w:t xml:space="preserve">ud uplati na žiro račun </w:t>
      </w:r>
      <w:proofErr w:type="spellStart"/>
      <w:r w:rsidRPr="0097149F">
        <w:rPr>
          <w:bCs/>
        </w:rPr>
        <w:t>razlučnog</w:t>
      </w:r>
      <w:proofErr w:type="spellEnd"/>
      <w:r w:rsidRPr="0097149F">
        <w:rPr>
          <w:bCs/>
        </w:rPr>
        <w:t xml:space="preserve"> vjerovnika </w:t>
      </w:r>
      <w:r w:rsidR="002E518D">
        <w:rPr>
          <w:bCs/>
        </w:rPr>
        <w:t>ZAGREBAČKA BANKA d.d. Zagreb.</w:t>
      </w:r>
    </w:p>
    <w:p w:rsidRDefault="00093C3D" w:rsidP="00093C3D" w:rsidR="00093C3D">
      <w:pPr>
        <w:pStyle w:val="Odlomakpopisa"/>
        <w:ind w:left="0"/>
        <w:jc w:val="both"/>
        <w:rPr>
          <w:bCs/>
        </w:rPr>
      </w:pPr>
    </w:p>
    <w:p w:rsidRDefault="00594009" w:rsidP="00093C3D" w:rsidR="00594009">
      <w:pPr>
        <w:pStyle w:val="Odlomakpopisa"/>
        <w:ind w:left="0"/>
        <w:jc w:val="both"/>
        <w:rPr>
          <w:bCs/>
        </w:rPr>
      </w:pPr>
    </w:p>
    <w:p w:rsidRDefault="00093C3D" w:rsidP="00093C3D" w:rsidR="00093C3D">
      <w:pPr>
        <w:pStyle w:val="Odlomakpopisa"/>
        <w:ind w:left="0"/>
        <w:jc w:val="both"/>
        <w:rPr>
          <w:bCs/>
        </w:rPr>
      </w:pPr>
      <w:r>
        <w:rPr>
          <w:bCs/>
        </w:rPr>
        <w:lastRenderedPageBreak/>
        <w:tab/>
        <w:t>Stečajni upravitelj:</w:t>
      </w:r>
    </w:p>
    <w:p w:rsidRDefault="00093C3D" w:rsidP="00093C3D" w:rsidR="00093C3D">
      <w:pPr>
        <w:pStyle w:val="Odlomakpopisa"/>
        <w:ind w:firstLine="720" w:left="0"/>
        <w:jc w:val="both"/>
        <w:rPr>
          <w:bCs/>
        </w:rPr>
      </w:pPr>
      <w:r>
        <w:rPr>
          <w:bCs/>
        </w:rPr>
        <w:t xml:space="preserve">Predmetni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dostavio je pisanu suglasnost na predmetnu suglasnost a koja </w:t>
      </w:r>
      <w:proofErr w:type="spellStart"/>
      <w:r>
        <w:rPr>
          <w:bCs/>
        </w:rPr>
        <w:t>prileži</w:t>
      </w:r>
      <w:proofErr w:type="spellEnd"/>
      <w:r>
        <w:rPr>
          <w:bCs/>
        </w:rPr>
        <w:t xml:space="preserve"> u spisu.</w:t>
      </w:r>
    </w:p>
    <w:p w:rsidRDefault="00093C3D" w:rsidP="00093C3D" w:rsidR="00093C3D">
      <w:pPr>
        <w:ind w:left="60"/>
        <w:jc w:val="both"/>
      </w:pPr>
    </w:p>
    <w:p w:rsidRDefault="00093C3D" w:rsidP="00093C3D" w:rsidR="00093C3D" w:rsidRPr="00823ADE">
      <w:pPr>
        <w:pStyle w:val="Odlomakpopisa"/>
        <w:numPr>
          <w:ilvl w:val="0"/>
          <w:numId w:val="12"/>
        </w:numPr>
        <w:jc w:val="both"/>
      </w:pPr>
      <w:r w:rsidRPr="001773EF">
        <w:rPr>
          <w:bCs/>
        </w:rPr>
        <w:t xml:space="preserve">Stečajni sudac objavljuje da će se na današnjem ročištu odrediti dioba </w:t>
      </w:r>
      <w:proofErr w:type="spellStart"/>
      <w:r w:rsidRPr="001773EF">
        <w:rPr>
          <w:bCs/>
        </w:rPr>
        <w:t>kupovnine</w:t>
      </w:r>
      <w:proofErr w:type="spellEnd"/>
      <w:r w:rsidRPr="001773EF">
        <w:rPr>
          <w:bCs/>
        </w:rPr>
        <w:t xml:space="preserve"> u iznosu od </w:t>
      </w:r>
      <w:r>
        <w:rPr>
          <w:bCs/>
        </w:rPr>
        <w:t>39.341,32</w:t>
      </w:r>
      <w:r w:rsidRPr="001773EF">
        <w:rPr>
          <w:bCs/>
        </w:rPr>
        <w:t xml:space="preserve"> kn ostvarena prodajom nekretnine u vlasništvu stečajnog dužnika na kojoj postoji </w:t>
      </w:r>
      <w:proofErr w:type="spellStart"/>
      <w:r w:rsidRPr="001773EF">
        <w:rPr>
          <w:bCs/>
        </w:rPr>
        <w:t>razlučno</w:t>
      </w:r>
      <w:proofErr w:type="spellEnd"/>
      <w:r w:rsidRPr="001773EF">
        <w:rPr>
          <w:bCs/>
        </w:rPr>
        <w:t xml:space="preserve"> pravo vjerovnika </w:t>
      </w:r>
      <w:r>
        <w:t xml:space="preserve">ZAGREBAČKE BANKE d.d. Zagreb u iznosu od </w:t>
      </w:r>
      <w:proofErr w:type="spellStart"/>
      <w:r>
        <w:t>cca</w:t>
      </w:r>
      <w:proofErr w:type="spellEnd"/>
      <w:r>
        <w:t xml:space="preserve"> 10.000.000,00 kn </w:t>
      </w:r>
      <w:r w:rsidRPr="001773EF">
        <w:rPr>
          <w:bCs/>
        </w:rPr>
        <w:t xml:space="preserve">i to na nekretnini </w:t>
      </w:r>
      <w:r>
        <w:rPr>
          <w:lang w:eastAsia="zh-CN"/>
        </w:rPr>
        <w:t>upisanoj 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Pr="003F271B">
        <w:t>9597 k.o. Vukovar, kč.br. 5188/8 oranica ulica Sajmište, ukupne površine 7000 m</w:t>
      </w:r>
      <w:r w:rsidRPr="005169AA">
        <w:rPr>
          <w:vertAlign w:val="superscript"/>
        </w:rPr>
        <w:t>2</w:t>
      </w:r>
      <w:r w:rsidRPr="00823ADE">
        <w:t>.</w:t>
      </w:r>
    </w:p>
    <w:p w:rsidRDefault="00093C3D" w:rsidP="00093C3D" w:rsidR="00093C3D">
      <w:pPr>
        <w:ind w:left="1134"/>
        <w:jc w:val="both"/>
        <w:rPr>
          <w:lang w:eastAsia="zh-CN"/>
        </w:rPr>
      </w:pPr>
    </w:p>
    <w:p w:rsidRDefault="00093C3D" w:rsidP="00093C3D" w:rsidR="00093C3D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Stečajni upravitelj:</w:t>
      </w:r>
    </w:p>
    <w:p w:rsidRDefault="00093C3D" w:rsidP="00093C3D" w:rsidR="00093C3D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 xml:space="preserve">Predlažem diobu </w:t>
      </w:r>
      <w:proofErr w:type="spellStart"/>
      <w:r w:rsidRPr="00F55DFF">
        <w:rPr>
          <w:rFonts w:eastAsia="Andale Sans UI"/>
          <w:bCs/>
          <w:kern w:val="3"/>
          <w:lang w:bidi="fa-IR" w:eastAsia="ja-JP"/>
        </w:rPr>
        <w:t>kupovnin</w:t>
      </w:r>
      <w:r>
        <w:rPr>
          <w:rFonts w:eastAsia="Andale Sans UI"/>
          <w:bCs/>
          <w:kern w:val="3"/>
          <w:lang w:bidi="fa-IR" w:eastAsia="ja-JP"/>
        </w:rPr>
        <w:t>e</w:t>
      </w:r>
      <w:proofErr w:type="spellEnd"/>
      <w:r w:rsidRPr="00F55DFF">
        <w:rPr>
          <w:rFonts w:eastAsia="Andale Sans UI"/>
          <w:bCs/>
          <w:kern w:val="3"/>
          <w:lang w:bidi="fa-IR" w:eastAsia="ja-JP"/>
        </w:rPr>
        <w:t xml:space="preserve"> na slijedeći način: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1.967,06 kn</w:t>
      </w:r>
    </w:p>
    <w:p w:rsidRDefault="00093C3D" w:rsidP="00093C3D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23.500,75 kn i to: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2.000,00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9.732,50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nagrada stečajnom upravitelju – nekretnina  - čini 0,50% vrijednosti imovine dužnika – bruto nagrada stečajnom upravitelju 630.000,00 kn 0,50% = 3.150,00 kn u iznosu od 3.150,00 kn</w:t>
      </w:r>
    </w:p>
    <w:p w:rsidRDefault="00093C3D" w:rsidP="00093C3D" w:rsidR="00093C3D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trošak knjigovodstvenih usluga 150.000,00 kn – 0,50% u iznosu od 750,00 kn</w:t>
      </w:r>
    </w:p>
    <w:p w:rsidRDefault="00093C3D" w:rsidP="00093C3D" w:rsidR="00093C3D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PDV 7.868,25 kn u iznosu od 7.868,25 kn</w:t>
      </w:r>
    </w:p>
    <w:p w:rsidRDefault="00093C3D" w:rsidP="00093C3D" w:rsidR="00093C3D">
      <w:pPr>
        <w:jc w:val="both"/>
        <w:rPr>
          <w:lang w:eastAsia="en-US"/>
        </w:rPr>
      </w:pPr>
    </w:p>
    <w:p w:rsidRDefault="00093C3D" w:rsidP="00093C3D" w:rsidR="00093C3D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t xml:space="preserve">23.500,75 </w:t>
      </w:r>
      <w:r>
        <w:rPr>
          <w:lang w:eastAsia="en-US"/>
        </w:rPr>
        <w:t>kn</w:t>
      </w:r>
    </w:p>
    <w:p w:rsidRDefault="00093C3D" w:rsidP="00093C3D" w:rsidR="00093C3D" w:rsidRPr="007A3515">
      <w:pPr>
        <w:jc w:val="both"/>
        <w:rPr>
          <w:lang w:eastAsia="en-US"/>
        </w:rPr>
      </w:pPr>
    </w:p>
    <w:p w:rsidRDefault="00093C3D" w:rsidP="0030684F" w:rsidR="00093C3D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proofErr w:type="spellStart"/>
      <w:r>
        <w:t>razlučnom</w:t>
      </w:r>
      <w:proofErr w:type="spellEnd"/>
      <w:r>
        <w:t xml:space="preserve"> vjerovniku ZAGREBAČKA BANKA d.d. Zagreb u iznosu od 13.873,51</w:t>
      </w:r>
      <w:r w:rsidRPr="0097149F">
        <w:t xml:space="preserve"> </w:t>
      </w:r>
      <w:r>
        <w:t>kn</w:t>
      </w:r>
      <w:r w:rsidR="0030684F">
        <w:t>.</w:t>
      </w:r>
    </w:p>
    <w:p w:rsidRDefault="00093C3D" w:rsidP="00093C3D" w:rsidR="00093C3D">
      <w:pPr>
        <w:ind w:left="720"/>
        <w:jc w:val="both"/>
        <w:rPr>
          <w:lang w:eastAsia="en-US"/>
        </w:rPr>
      </w:pP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odredi i uplati stečajnom dužniku  </w:t>
      </w:r>
      <w:r>
        <w:t>25.467,81</w:t>
      </w:r>
      <w:r w:rsidRPr="0097149F">
        <w:t xml:space="preserve"> kn </w:t>
      </w:r>
      <w:r w:rsidRPr="0097149F">
        <w:rPr>
          <w:bCs/>
        </w:rPr>
        <w:t xml:space="preserve">na žiro račun broj </w:t>
      </w:r>
      <w:r w:rsidRPr="0097149F">
        <w:rPr>
          <w:rFonts w:eastAsia="ArialMT"/>
        </w:rPr>
        <w:t>HR3423600001102428717.</w:t>
      </w:r>
    </w:p>
    <w:p w:rsidRDefault="00093C3D" w:rsidP="00093C3D" w:rsidR="00093C3D" w:rsidRPr="0097149F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093C3D" w:rsidP="00AF7963" w:rsidR="00895F82">
      <w:pPr>
        <w:pStyle w:val="Standard"/>
        <w:rPr>
          <w:rFonts w:eastAsia="Andale Sans UI"/>
          <w:lang w:bidi="fa-IR" w:eastAsia="ja-JP" w:val="de-DE"/>
        </w:rPr>
      </w:pPr>
      <w:r>
        <w:rPr>
          <w:bCs/>
        </w:rPr>
        <w:tab/>
      </w:r>
      <w:r w:rsidRPr="0097149F">
        <w:rPr>
          <w:bCs/>
        </w:rPr>
        <w:t xml:space="preserve">Za iznos preostalog dijela </w:t>
      </w:r>
      <w:proofErr w:type="spellStart"/>
      <w:r w:rsidRPr="0097149F">
        <w:rPr>
          <w:bCs/>
        </w:rPr>
        <w:t>kupovnine</w:t>
      </w:r>
      <w:proofErr w:type="spellEnd"/>
      <w:r w:rsidRPr="0097149F">
        <w:rPr>
          <w:bCs/>
        </w:rPr>
        <w:t xml:space="preserve"> od </w:t>
      </w:r>
      <w:r w:rsidRPr="00A37BA6">
        <w:rPr>
          <w:bCs/>
        </w:rPr>
        <w:t xml:space="preserve">13.873,51 </w:t>
      </w:r>
      <w:r w:rsidRPr="0097149F">
        <w:rPr>
          <w:bCs/>
        </w:rPr>
        <w:t xml:space="preserve">kn predlažem da ga </w:t>
      </w:r>
      <w:r>
        <w:rPr>
          <w:bCs/>
        </w:rPr>
        <w:t>s</w:t>
      </w:r>
      <w:r w:rsidRPr="0097149F">
        <w:rPr>
          <w:bCs/>
        </w:rPr>
        <w:t xml:space="preserve">ud uplati na žiro račun </w:t>
      </w:r>
      <w:proofErr w:type="spellStart"/>
      <w:r w:rsidRPr="0097149F">
        <w:rPr>
          <w:bCs/>
        </w:rPr>
        <w:t>razlučnog</w:t>
      </w:r>
      <w:proofErr w:type="spellEnd"/>
      <w:r w:rsidRPr="0097149F">
        <w:rPr>
          <w:bCs/>
        </w:rPr>
        <w:t xml:space="preserve"> vjerovnika </w:t>
      </w:r>
      <w:r w:rsidR="0030684F">
        <w:rPr>
          <w:bCs/>
        </w:rPr>
        <w:t>ZAGREBAČKA BANKA d.d. Zagreb.</w:t>
      </w: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A31D7B" w:rsidP="00247D74" w:rsidR="00C9631F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</w:t>
      </w:r>
      <w:r>
        <w:t xml:space="preserve"> </w:t>
      </w:r>
      <w:r w:rsidRPr="0043783D">
        <w:t>i 104/17</w:t>
      </w:r>
      <w:r w:rsidRPr="00FE7654">
        <w:t>)</w:t>
      </w:r>
      <w:r>
        <w:t>,</w:t>
      </w:r>
      <w:r w:rsidR="00AF7963">
        <w:t xml:space="preserve"> te je određena uplata iznosa od </w:t>
      </w:r>
      <w:r w:rsidR="00336388" w:rsidRPr="00336388">
        <w:rPr>
          <w:bCs/>
        </w:rPr>
        <w:t xml:space="preserve">58.938,26 </w:t>
      </w:r>
      <w:r w:rsidR="005C20F3">
        <w:rPr>
          <w:bCs/>
        </w:rPr>
        <w:t xml:space="preserve">kn </w:t>
      </w:r>
      <w:r w:rsidR="00AF7963">
        <w:t xml:space="preserve">u korist stečajne mase, te </w:t>
      </w:r>
      <w:r w:rsidR="00336388" w:rsidRPr="00336388">
        <w:rPr>
          <w:bCs/>
        </w:rPr>
        <w:t xml:space="preserve">29.754,87 </w:t>
      </w:r>
      <w:r w:rsidR="00247D74" w:rsidRPr="00247D74">
        <w:rPr>
          <w:bCs/>
        </w:rPr>
        <w:t xml:space="preserve">kn </w:t>
      </w:r>
      <w:proofErr w:type="spellStart"/>
      <w:r w:rsidR="00AF7963">
        <w:t>razlučnom</w:t>
      </w:r>
      <w:proofErr w:type="spellEnd"/>
      <w:r w:rsidR="00AF7963">
        <w:t xml:space="preserve"> vjerovniku </w:t>
      </w:r>
      <w:r w:rsidR="00115E4C">
        <w:rPr>
          <w:bCs/>
        </w:rPr>
        <w:t>ZAGREBAČKA</w:t>
      </w:r>
      <w:r w:rsidR="00E45ADF" w:rsidRPr="00E45ADF">
        <w:rPr>
          <w:bCs/>
        </w:rPr>
        <w:t xml:space="preserve"> BANKA d.d. Zagreb</w:t>
      </w:r>
      <w:r w:rsidR="00F77975">
        <w:rPr>
          <w:bCs/>
        </w:rPr>
        <w:t>.</w:t>
      </w:r>
    </w:p>
    <w:p w:rsidRDefault="00895F82" w:rsidP="00247D74" w:rsidR="00895F82">
      <w:pPr>
        <w:pStyle w:val="Tijeloteksta"/>
        <w:ind w:firstLine="708"/>
      </w:pPr>
    </w:p>
    <w:p w:rsidRDefault="00141488" w:rsidP="00115E4C" w:rsidR="00895F82">
      <w:pPr>
        <w:pStyle w:val="Tijeloteksta"/>
        <w:jc w:val="center"/>
      </w:pPr>
      <w:r w:rsidRPr="00691600">
        <w:t xml:space="preserve">U Osijeku </w:t>
      </w:r>
      <w:r w:rsidR="00594009" w:rsidRPr="00594009">
        <w:t>28. lipnja 2018</w:t>
      </w:r>
      <w:r w:rsidRPr="00691600">
        <w:t xml:space="preserve">.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45ADF" w:rsidR="00C9631F" w:rsidRPr="00594009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95F82" w:rsidR="00895F82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95F82" w:rsidR="00895F82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575AD6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82F67">
        <w:rPr>
          <w:bCs/>
        </w:rPr>
        <w:t>i</w:t>
      </w:r>
      <w:r w:rsidR="00DB3622">
        <w:rPr>
          <w:bCs/>
        </w:rPr>
        <w:t xml:space="preserve"> upravitelj</w:t>
      </w:r>
    </w:p>
    <w:p w:rsidRDefault="00115E4C" w:rsidP="00115E4C" w:rsidR="0040725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ZAGREBAČKA</w:t>
      </w:r>
      <w:r w:rsidR="00E45ADF" w:rsidRPr="00E45ADF">
        <w:rPr>
          <w:bCs/>
        </w:rPr>
        <w:t xml:space="preserve"> BANKA d.d. </w:t>
      </w:r>
      <w:r w:rsidR="0029796D">
        <w:rPr>
          <w:bCs/>
        </w:rPr>
        <w:t>Zagreb</w:t>
      </w:r>
    </w:p>
    <w:p w:rsidRDefault="0029796D" w:rsidP="0029796D" w:rsidR="0029796D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7804EF" w:rsidP="00575AD6" w:rsidR="007804EF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9F3" w:rsidR="005769F3">
      <w:r>
        <w:separator/>
      </w:r>
    </w:p>
  </w:endnote>
  <w:endnote w:id="0" w:type="continuationSeparator">
    <w:p w:rsidRDefault="005769F3" w:rsidR="00576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ArialMT"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9F3" w:rsidR="005769F3">
      <w:r>
        <w:separator/>
      </w:r>
    </w:p>
  </w:footnote>
  <w:footnote w:id="0" w:type="continuationSeparator">
    <w:p w:rsidRDefault="005769F3" w:rsidR="00576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27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8574A1">
      <w:t>7</w:t>
    </w:r>
    <w:r w:rsidR="00E85AB3">
      <w:t>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0A3144E"/>
    <w:multiLevelType w:val="hybridMultilevel"/>
    <w:tmpl w:val="15D4CE46"/>
    <w:lvl w:tplc="10B072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0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1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93C3D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41488"/>
    <w:rsid w:val="001448A5"/>
    <w:rsid w:val="00155FBF"/>
    <w:rsid w:val="00174275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E518D"/>
    <w:rsid w:val="002F6264"/>
    <w:rsid w:val="0030684F"/>
    <w:rsid w:val="003120B4"/>
    <w:rsid w:val="00330B50"/>
    <w:rsid w:val="00332DB6"/>
    <w:rsid w:val="00336388"/>
    <w:rsid w:val="00347488"/>
    <w:rsid w:val="003535AC"/>
    <w:rsid w:val="0036571C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512980"/>
    <w:rsid w:val="00516B64"/>
    <w:rsid w:val="00523845"/>
    <w:rsid w:val="00555B66"/>
    <w:rsid w:val="00570B93"/>
    <w:rsid w:val="00573678"/>
    <w:rsid w:val="00575AD6"/>
    <w:rsid w:val="005769F3"/>
    <w:rsid w:val="00581DFB"/>
    <w:rsid w:val="00594009"/>
    <w:rsid w:val="005A10EF"/>
    <w:rsid w:val="005B48A9"/>
    <w:rsid w:val="005C0C57"/>
    <w:rsid w:val="005C20F3"/>
    <w:rsid w:val="005C422E"/>
    <w:rsid w:val="005D63E7"/>
    <w:rsid w:val="0060286E"/>
    <w:rsid w:val="006050CF"/>
    <w:rsid w:val="0060747A"/>
    <w:rsid w:val="006109BE"/>
    <w:rsid w:val="00611474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B63C0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A1CA2"/>
    <w:rsid w:val="007A5052"/>
    <w:rsid w:val="007A74C2"/>
    <w:rsid w:val="007B24FA"/>
    <w:rsid w:val="007B5C2C"/>
    <w:rsid w:val="007F257A"/>
    <w:rsid w:val="007F29FE"/>
    <w:rsid w:val="007F32E9"/>
    <w:rsid w:val="00800F3D"/>
    <w:rsid w:val="00811516"/>
    <w:rsid w:val="008222E4"/>
    <w:rsid w:val="00826839"/>
    <w:rsid w:val="008574A1"/>
    <w:rsid w:val="008639AF"/>
    <w:rsid w:val="00867914"/>
    <w:rsid w:val="008722AB"/>
    <w:rsid w:val="00893925"/>
    <w:rsid w:val="0089592F"/>
    <w:rsid w:val="00895F82"/>
    <w:rsid w:val="008960CD"/>
    <w:rsid w:val="008A54BA"/>
    <w:rsid w:val="008B417E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6011B"/>
    <w:rsid w:val="0096489A"/>
    <w:rsid w:val="009927BD"/>
    <w:rsid w:val="009938E9"/>
    <w:rsid w:val="009A0D99"/>
    <w:rsid w:val="009A7C64"/>
    <w:rsid w:val="009E160B"/>
    <w:rsid w:val="00A04487"/>
    <w:rsid w:val="00A31D7B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C35"/>
    <w:rsid w:val="00B16D61"/>
    <w:rsid w:val="00B35D02"/>
    <w:rsid w:val="00B35ECA"/>
    <w:rsid w:val="00B404E8"/>
    <w:rsid w:val="00B45D6A"/>
    <w:rsid w:val="00B462D9"/>
    <w:rsid w:val="00B57837"/>
    <w:rsid w:val="00B578D7"/>
    <w:rsid w:val="00B862B5"/>
    <w:rsid w:val="00B97E11"/>
    <w:rsid w:val="00BB0B6C"/>
    <w:rsid w:val="00BB7739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E37A7"/>
    <w:rsid w:val="00D242E5"/>
    <w:rsid w:val="00D340C7"/>
    <w:rsid w:val="00D44DB0"/>
    <w:rsid w:val="00D461ED"/>
    <w:rsid w:val="00D7402C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2D46"/>
    <w:rsid w:val="00E03963"/>
    <w:rsid w:val="00E1372B"/>
    <w:rsid w:val="00E33ACF"/>
    <w:rsid w:val="00E45ADF"/>
    <w:rsid w:val="00E506AF"/>
    <w:rsid w:val="00E508FF"/>
    <w:rsid w:val="00E51A14"/>
    <w:rsid w:val="00E52B83"/>
    <w:rsid w:val="00E550D7"/>
    <w:rsid w:val="00E55101"/>
    <w:rsid w:val="00E61F97"/>
    <w:rsid w:val="00E71F56"/>
    <w:rsid w:val="00E81E7D"/>
    <w:rsid w:val="00E82F67"/>
    <w:rsid w:val="00E85AB3"/>
    <w:rsid w:val="00E93DCB"/>
    <w:rsid w:val="00EA5381"/>
    <w:rsid w:val="00EE3A6D"/>
    <w:rsid w:val="00EF3843"/>
    <w:rsid w:val="00F1587B"/>
    <w:rsid w:val="00F305C9"/>
    <w:rsid w:val="00F31092"/>
    <w:rsid w:val="00F4507C"/>
    <w:rsid w:val="00F52B7F"/>
    <w:rsid w:val="00F54F9A"/>
    <w:rsid w:val="00F77975"/>
    <w:rsid w:val="00F85699"/>
    <w:rsid w:val="00F949AF"/>
    <w:rsid w:val="00F979DC"/>
    <w:rsid w:val="00FA0EF9"/>
    <w:rsid w:val="00FA1C5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2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2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2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27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27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2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2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2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2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27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6016F-A0A9-4F66-9966-51CD97087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1259</properties:Words>
  <properties:Characters>6745</properties:Characters>
  <properties:Lines>203</properties:Lines>
  <properties:Paragraphs>88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2018-06-28T10:30:00Z</dcterms:created>
  <dc:creator>banka</dc:creator>
  <cp:lastModifiedBy>Elizabeta Đeke</cp:lastModifiedBy>
  <cp:lastPrinted>2016-12-06T11:36:00Z</cp:lastPrinted>
  <dcterms:modified xmlns:xsi="http://www.w3.org/2001/XMLSchema-instance" xsi:type="dcterms:W3CDTF">2018-06-28T12:27:00Z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28.6.docx)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