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ef236" w14:paraId="01ef236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AF327D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F540FD">
        <w:rPr>
          <w:rFonts w:cs="Times New Roman"/>
        </w:rPr>
        <w:t xml:space="preserve"> </w:t>
      </w:r>
      <w:r w:rsidR="00B34763">
        <w:rPr>
          <w:rFonts w:cs="Times New Roman"/>
        </w:rPr>
        <w:t>ALIND INTERNATIONAL</w:t>
      </w:r>
      <w:r w:rsidR="00063258">
        <w:rPr>
          <w:rFonts w:cs="Times New Roman"/>
        </w:rPr>
        <w:t xml:space="preserve"> </w:t>
      </w:r>
      <w:r w:rsidR="000B778A">
        <w:rPr>
          <w:rFonts w:cs="Times New Roman"/>
        </w:rPr>
        <w:t xml:space="preserve">d.o.o., </w:t>
      </w:r>
      <w:r w:rsidR="00B34763">
        <w:rPr>
          <w:rFonts w:cs="Times New Roman"/>
        </w:rPr>
        <w:t>Mursko Središće, Textilna 1</w:t>
      </w:r>
      <w:r w:rsidR="000B778A">
        <w:rPr>
          <w:rFonts w:cs="Times New Roman"/>
        </w:rPr>
        <w:t xml:space="preserve">,  OIB: </w:t>
      </w:r>
      <w:r w:rsidR="00B34763" w:rsidRPr="00B34763">
        <w:rPr>
          <w:rFonts w:cs="Times New Roman"/>
        </w:rPr>
        <w:t>96685505445</w:t>
      </w:r>
      <w:r>
        <w:rPr>
          <w:rFonts w:cs="Times New Roman"/>
        </w:rPr>
        <w:t xml:space="preserve">, </w:t>
      </w:r>
      <w:r w:rsidR="003E6696">
        <w:rPr>
          <w:rFonts w:cs="Times New Roman"/>
        </w:rPr>
        <w:t>2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B34763" w:rsidP="009C304A" w:rsidR="009C304A">
      <w:pPr>
        <w:jc w:val="center"/>
        <w:rPr>
          <w:b/>
        </w:rPr>
      </w:pPr>
      <w:r>
        <w:rPr>
          <w:b/>
        </w:rPr>
        <w:t>21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>
        <w:rPr>
          <w:b/>
        </w:rPr>
        <w:t>8</w:t>
      </w:r>
      <w:r w:rsidR="009B2BCE">
        <w:rPr>
          <w:b/>
        </w:rPr>
        <w:t>,</w:t>
      </w:r>
      <w:r>
        <w:rPr>
          <w:b/>
        </w:rPr>
        <w:t>45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B34763" w:rsidP="00E62806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član uprave</w:t>
      </w:r>
      <w:r w:rsidR="009C304A">
        <w:rPr>
          <w:b/>
        </w:rPr>
        <w:t xml:space="preserve"> dužnika</w:t>
      </w:r>
      <w:r w:rsidR="000B778A">
        <w:t xml:space="preserve">, </w:t>
      </w:r>
      <w:r>
        <w:t>Alojz Wehn, Zadvorsko, Kašinci 13</w:t>
      </w:r>
      <w:r w:rsidR="000C01D3">
        <w:t xml:space="preserve">, </w:t>
      </w:r>
    </w:p>
    <w:p w:rsidRDefault="00063258" w:rsidP="00063258" w:rsidR="00063258">
      <w:pPr>
        <w:widowControl/>
        <w:suppressAutoHyphens w:val="false"/>
        <w:ind w:left="1140"/>
        <w:jc w:val="both"/>
      </w:pPr>
      <w:r>
        <w:tab/>
      </w:r>
      <w:r>
        <w:tab/>
      </w:r>
      <w:r>
        <w:tab/>
        <w:t xml:space="preserve">    </w:t>
      </w:r>
      <w:r w:rsidR="00B34763">
        <w:t xml:space="preserve">    Irena Wehn, Zagreb, Kašinci 13,</w:t>
      </w:r>
    </w:p>
    <w:p w:rsidRDefault="009C304A" w:rsidP="00B34763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B34763" w:rsidRPr="00B34763">
        <w:rPr>
          <w:rFonts w:cs="Times New Roman"/>
        </w:rPr>
        <w:t>ALIND INTERNATIONAL d.o.o., Mursko Središć</w:t>
      </w:r>
      <w:r w:rsidR="00B34763">
        <w:rPr>
          <w:rFonts w:cs="Times New Roman"/>
        </w:rPr>
        <w:t>e, Textilna 1</w:t>
      </w:r>
      <w:r w:rsidR="003E6696">
        <w:rPr>
          <w:rFonts w:cs="Times New Roman"/>
        </w:rPr>
        <w:t xml:space="preserve">, </w:t>
      </w:r>
      <w:r w:rsidR="000B778A">
        <w:rPr>
          <w:rFonts w:cs="Times New Roman"/>
        </w:rPr>
        <w:t xml:space="preserve">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063258" w:rsidP="00B34763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Nalaže se </w:t>
      </w:r>
      <w:r w:rsidR="00B34763">
        <w:t>članovima uprave</w:t>
      </w:r>
      <w:r w:rsidR="009C304A">
        <w:t xml:space="preserve"> dužnika</w:t>
      </w:r>
      <w:r w:rsidR="000B778A">
        <w:t xml:space="preserve"> </w:t>
      </w:r>
      <w:r w:rsidR="00B34763">
        <w:t>Alojzu Wehn, Zadvorsko, Kašinci 13, OIB: 00314108905 i Ireni Wehn, Zagreb, Kašinci 13, OIB: 01092284483,</w:t>
      </w:r>
      <w:r w:rsidR="009C304A">
        <w:t xml:space="preserve"> da na za</w:t>
      </w:r>
      <w:r w:rsidR="009B2BCE">
        <w:t xml:space="preserve">kazano ročište kod ovoga suda, </w:t>
      </w:r>
      <w:r w:rsidR="00B34763">
        <w:t>21</w:t>
      </w:r>
      <w:r w:rsidR="009C304A">
        <w:t xml:space="preserve">. </w:t>
      </w:r>
      <w:r w:rsidR="00584C46">
        <w:t>listopada</w:t>
      </w:r>
      <w:r w:rsidR="009C304A">
        <w:t xml:space="preserve"> 2016. u </w:t>
      </w:r>
      <w:r w:rsidR="00B34763">
        <w:t>8</w:t>
      </w:r>
      <w:r w:rsidR="00F540FD">
        <w:t>,</w:t>
      </w:r>
      <w:r w:rsidR="00B34763">
        <w:t>45</w:t>
      </w:r>
      <w:r w:rsidR="009C304A">
        <w:t xml:space="preserve"> sati, dostav</w:t>
      </w:r>
      <w:r>
        <w:t>e</w:t>
      </w:r>
      <w:r w:rsidR="009C304A">
        <w:t xml:space="preserve"> javnobilježnički ovjerovljen prokazni popis imovine za dužnika</w:t>
      </w:r>
      <w:r w:rsidR="000B778A">
        <w:t xml:space="preserve"> </w:t>
      </w:r>
      <w:r w:rsidR="00B34763" w:rsidRPr="00B34763">
        <w:rPr>
          <w:rFonts w:cs="Times New Roman"/>
        </w:rPr>
        <w:t>ALIND INTERNATIONAL d.o.o., Mursko Središće, Textilna 1,  OIB: 96685505445</w:t>
      </w:r>
      <w:r w:rsidR="009C304A">
        <w:t>, s time da se upozorava</w:t>
      </w:r>
      <w:r>
        <w:t>ju</w:t>
      </w:r>
      <w:r w:rsidR="009C304A">
        <w:t xml:space="preserve"> da se davanjem netočni</w:t>
      </w:r>
      <w:r>
        <w:t>h ili nepotpunih podataka izlažu</w:t>
      </w:r>
      <w:r w:rsidR="009C304A">
        <w:t xml:space="preserve">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9F1B3E">
        <w:rPr>
          <w:rFonts w:cs="Times New Roman"/>
        </w:rPr>
        <w:t>2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762962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B34763" w:rsidR="00B34763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B34763" w:rsidRPr="00B34763">
        <w:rPr>
          <w:rFonts w:cs="Times New Roman"/>
        </w:rPr>
        <w:t>ALIND INTERNATIONAL d.o.o., Mursko Središć</w:t>
      </w:r>
      <w:r w:rsidR="00B34763">
        <w:rPr>
          <w:rFonts w:cs="Times New Roman"/>
        </w:rPr>
        <w:t>e, Textilna 1</w:t>
      </w:r>
      <w:r w:rsidR="000B778A" w:rsidRPr="000B778A">
        <w:rPr>
          <w:rFonts w:cs="Times New Roman"/>
        </w:rPr>
        <w:t xml:space="preserve">, </w:t>
      </w:r>
    </w:p>
    <w:p w:rsidRDefault="00B34763" w:rsidP="00B34763" w:rsidR="00B34763" w:rsidRPr="00B34763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Član uprave dužnika Alojz Wehn, Zadvorsko, Kašinci 13, </w:t>
      </w:r>
    </w:p>
    <w:p w:rsidRDefault="00B34763" w:rsidP="00B34763" w:rsidR="00063258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Član uprave dužnika Irena Wehn, Zagreb, Kašinci 13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1"/>
      <w:headerReference w:type="first" r:id="rId12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FF2" w:rsidP="009C304A" w:rsidR="00F16FF2">
      <w:r>
        <w:separator/>
      </w:r>
    </w:p>
  </w:endnote>
  <w:endnote w:id="0" w:type="continuationSeparator">
    <w:p w:rsidRDefault="00F16FF2" w:rsidP="009C304A" w:rsidR="00F16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FF2" w:rsidP="009C304A" w:rsidR="00F16FF2">
      <w:r>
        <w:separator/>
      </w:r>
    </w:p>
  </w:footnote>
  <w:footnote w:id="0" w:type="continuationSeparator">
    <w:p w:rsidRDefault="00F16FF2" w:rsidP="009C304A" w:rsidR="00F16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2962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B34763">
      <w:t>702</w:t>
    </w:r>
    <w:r w:rsidR="000B778A">
      <w:t>/16-</w:t>
    </w:r>
    <w:r w:rsidR="00B34763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B34763">
      <w:t>702</w:t>
    </w:r>
    <w:r w:rsidR="009B2BCE">
      <w:t>/16-</w:t>
    </w:r>
    <w:r w:rsidR="00B34763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63258"/>
    <w:rsid w:val="000A2E52"/>
    <w:rsid w:val="000B778A"/>
    <w:rsid w:val="000C01D3"/>
    <w:rsid w:val="00103373"/>
    <w:rsid w:val="001B0ED1"/>
    <w:rsid w:val="001E0475"/>
    <w:rsid w:val="001E7E3C"/>
    <w:rsid w:val="001F0EF9"/>
    <w:rsid w:val="00232D22"/>
    <w:rsid w:val="002D4338"/>
    <w:rsid w:val="003B27E7"/>
    <w:rsid w:val="003D3CE4"/>
    <w:rsid w:val="003E6696"/>
    <w:rsid w:val="003F2BFE"/>
    <w:rsid w:val="00444475"/>
    <w:rsid w:val="00454D75"/>
    <w:rsid w:val="00473E94"/>
    <w:rsid w:val="00503444"/>
    <w:rsid w:val="0051326E"/>
    <w:rsid w:val="00543EDA"/>
    <w:rsid w:val="00584C46"/>
    <w:rsid w:val="005B55CC"/>
    <w:rsid w:val="00607FE8"/>
    <w:rsid w:val="00660159"/>
    <w:rsid w:val="00697888"/>
    <w:rsid w:val="0070393A"/>
    <w:rsid w:val="00762962"/>
    <w:rsid w:val="007A1A7C"/>
    <w:rsid w:val="007E17E0"/>
    <w:rsid w:val="00811B0F"/>
    <w:rsid w:val="0082366A"/>
    <w:rsid w:val="00823CB2"/>
    <w:rsid w:val="00826138"/>
    <w:rsid w:val="00851407"/>
    <w:rsid w:val="008A03AC"/>
    <w:rsid w:val="008C1F14"/>
    <w:rsid w:val="008D1BBB"/>
    <w:rsid w:val="008F7002"/>
    <w:rsid w:val="00900537"/>
    <w:rsid w:val="00932E33"/>
    <w:rsid w:val="00954519"/>
    <w:rsid w:val="009B2BCE"/>
    <w:rsid w:val="009C19FB"/>
    <w:rsid w:val="009C304A"/>
    <w:rsid w:val="009F140B"/>
    <w:rsid w:val="009F1B3E"/>
    <w:rsid w:val="009F7B44"/>
    <w:rsid w:val="00A119FA"/>
    <w:rsid w:val="00A22FA1"/>
    <w:rsid w:val="00A412AC"/>
    <w:rsid w:val="00A564A0"/>
    <w:rsid w:val="00A80E19"/>
    <w:rsid w:val="00A83300"/>
    <w:rsid w:val="00AF327D"/>
    <w:rsid w:val="00B34763"/>
    <w:rsid w:val="00B520FB"/>
    <w:rsid w:val="00B73D1F"/>
    <w:rsid w:val="00BE0B3A"/>
    <w:rsid w:val="00CD2586"/>
    <w:rsid w:val="00CF272A"/>
    <w:rsid w:val="00D16253"/>
    <w:rsid w:val="00D729C9"/>
    <w:rsid w:val="00E17672"/>
    <w:rsid w:val="00E62806"/>
    <w:rsid w:val="00F07B51"/>
    <w:rsid w:val="00F16FF2"/>
    <w:rsid w:val="00F540FD"/>
    <w:rsid w:val="00F740FE"/>
    <w:rsid w:val="00F93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7629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9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9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9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9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7629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9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9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9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9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</izvorni_sadrzaj>
    <derivirana_varijabla naziv="DomainObject.Predmet.Broj_1">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St-702/2016</izvorni_sadrzaj>
    <derivirana_varijabla naziv="DomainObject.Predmet.OznakaBroj_1">St-702/2016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ALIND INTERNATIONAL društvo s ograničenom odgovornošću za proizvodnju, trgovinu i usluge</izvorni_sadrzaj>
    <derivirana_varijabla naziv="DomainObject.Predmet.ProtustrankaFormated_1">  ALIND INTERNATIONAL društvo s ograničenom odgovornošću za proizvodnju, trgovinu i usluge</derivirana_varijabla>
  </DomainObject.Predmet.ProtustrankaFormated>
  <DomainObject.Predmet.ProtustrankaFormatedOIB>
    <izvorni_sadrzaj>  ALIND INTERNATIONAL društvo s ograničenom odgovornošću za proizvodnju, trgovinu i usluge, OIB 96685505445</izvorni_sadrzaj>
    <derivirana_varijabla naziv="DomainObject.Predmet.ProtustrankaFormatedOIB_1">  ALIND INTERNATIONAL društvo s ograničenom odgovornošću za proizvodnju, trgovinu i usluge, OIB 96685505445</derivirana_varijabla>
  </DomainObject.Predmet.ProtustrankaFormatedOIB>
  <DomainObject.Predmet.ProtustrankaFormatedWithAdress>
    <izvorni_sadrzaj> ALIND INTERNATIONAL društvo s ograničenom odgovornošću za proizvodnju, trgovinu i usluge, Textilna 1, 40315 Mursko Središće</izvorni_sadrzaj>
    <derivirana_varijabla naziv="DomainObject.Predmet.ProtustrankaFormatedWithAdress_1"> ALIND INTERNATIONAL društvo s ograničenom odgovornošću za proizvodnju, trgovinu i usluge, Textilna 1, 40315 Mursko Središće</derivirana_varijabla>
  </DomainObject.Predmet.ProtustrankaFormatedWithAdress>
  <DomainObject.Predmet.ProtustrankaFormatedWithAdressOIB>
    <izvorni_sadrzaj> ALIND INTERNATIONAL društvo s ograničenom odgovornošću za proizvodnju, trgovinu i usluge, OIB 96685505445, Textilna 1, 40315 Mursko Središće</izvorni_sadrzaj>
    <derivirana_varijabla naziv="DomainObject.Predmet.ProtustrankaFormatedWithAdressOIB_1"> ALIND INTERNATIONAL društvo s ograničenom odgovornošću za proizvodnju, trgovinu i usluge, OIB 96685505445, Textilna 1, 40315 Mursko Središće</derivirana_varijabla>
  </DomainObject.Predmet.ProtustrankaFormatedWithAdressOIB>
  <DomainObject.Predmet.ProtustrankaWithAdress>
    <izvorni_sadrzaj>ALIND INTERNATIONAL društvo s ograničenom odgovornošću za proizvodnju, trgovinu i usluge Textilna 1, 40315 Mursko Središće</izvorni_sadrzaj>
    <derivirana_varijabla naziv="DomainObject.Predmet.ProtustrankaWithAdress_1">ALIND INTERNATIONAL društvo s ograničenom odgovornošću za proizvodnju, trgovinu i usluge Textilna 1, 40315 Mursko Središće</derivirana_varijabla>
  </DomainObject.Predmet.ProtustrankaWithAdress>
  <DomainObject.Predmet.ProtustrankaWithAdressOIB>
    <izvorni_sadrzaj>ALIND INTERNATIONAL društvo s ograničenom odgovornošću za proizvodnju, trgovinu i usluge, OIB 96685505445, Textilna 1, 40315 Mursko Središće</izvorni_sadrzaj>
    <derivirana_varijabla naziv="DomainObject.Predmet.ProtustrankaWithAdressOIB_1">ALIND INTERNATIONAL društvo s ograničenom odgovornošću za proizvodnju, trgovinu i usluge, OIB 96685505445, Textilna 1, 40315 Mursko Središće</derivirana_varijabla>
  </DomainObject.Predmet.ProtustrankaWithAdressOIB>
  <DomainObject.Predmet.ProtustrankaNazivFormated>
    <izvorni_sadrzaj>ALIND INTERNATIONAL društvo s ograničenom odgovornošću za proizvodnju, trgovinu i usluge</izvorni_sadrzaj>
    <derivirana_varijabla naziv="DomainObject.Predmet.ProtustrankaNazivFormated_1">ALIND INTERNATIONAL društvo s ograničenom odgovornošću za proizvodnju, trgovinu i usluge</derivirana_varijabla>
  </DomainObject.Predmet.ProtustrankaNazivFormated>
  <DomainObject.Predmet.ProtustrankaNazivFormatedOIB>
    <izvorni_sadrzaj>ALIND INTERNATIONAL društvo s ograničenom odgovornošću za proizvodnju, trgovinu i usluge, OIB 96685505445</izvorni_sadrzaj>
    <derivirana_varijabla naziv="DomainObject.Predmet.ProtustrankaNazivFormatedOIB_1">ALIND INTERNATIONAL društvo s ograničenom odgovornošću za proizvodnju, trgovinu i usluge, OIB 96685505445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38751.82</izvorni_sadrzaj>
    <derivirana_varijabla naziv="DomainObject.Predmet.TrenutnaVrijednost_1">38751.82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ALIND INTERNATIONAL društvo s ograničenom odgovornošću za proizvodnju, trgovinu i usluge</item>
    </izvorni_sadrzaj>
    <derivirana_varijabla naziv="DomainObject.Predmet.ProtuStrankaListFormated_1">
      <item>ALIND INTERNATIONAL društvo s ograničenom odgovornošću za proizvodnju, trgovinu i usluge</item>
    </derivirana_varijabla>
  </DomainObject.Predmet.ProtuStrankaListFormated>
  <DomainObject.Predmet.ProtuStrankaListFormatedOIB>
    <izvorni_sadrzaj>
      <item>ALIND INTERNATIONAL društvo s ograničenom odgovornošću za proizvodnju, trgovinu i usluge, OIB 96685505445</item>
    </izvorni_sadrzaj>
    <derivirana_varijabla naziv="DomainObject.Predmet.ProtuStrankaListFormatedOIB_1">
      <item>ALIND INTERNATIONAL društvo s ograničenom odgovornošću za proizvodnju, trgovinu i usluge, OIB 96685505445</item>
    </derivirana_varijabla>
  </DomainObject.Predmet.ProtuStrankaListFormatedOIB>
  <DomainObject.Predmet.ProtuStrankaListFormatedWithAdress>
    <izvorni_sadrzaj>
      <item>ALIND INTERNATIONAL društvo s ograničenom odgovornošću za proizvodnju, trgovinu i usluge, Textilna 1, 40315 Mursko Središće</item>
    </izvorni_sadrzaj>
    <derivirana_varijabla naziv="DomainObject.Predmet.ProtuStrankaListFormatedWithAdress_1">
      <item>ALIND INTERNATIONAL društvo s ograničenom odgovornošću za proizvodnju, trgovinu i usluge, Textilna 1, 40315 Mursko Središće</item>
    </derivirana_varijabla>
  </DomainObject.Predmet.ProtuStrankaListFormatedWithAdress>
  <DomainObject.Predmet.ProtuStrankaListFormatedWithAdressOIB>
    <izvorni_sadrzaj>
      <item>ALIND INTERNATIONAL društvo s ograničenom odgovornošću za proizvodnju, trgovinu i usluge, OIB 96685505445, Textilna 1, 40315 Mursko Središće</item>
    </izvorni_sadrzaj>
    <derivirana_varijabla naziv="DomainObject.Predmet.ProtuStrankaListFormatedWithAdressOIB_1">
      <item>ALIND INTERNATIONAL društvo s ograničenom odgovornošću za proizvodnju, trgovinu i usluge, OIB 96685505445, Textilna 1, 40315 Mursko Središće</item>
    </derivirana_varijabla>
  </DomainObject.Predmet.ProtuStrankaListFormatedWithAdressOIB>
  <DomainObject.Predmet.ProtuStrankaListNazivFormated>
    <izvorni_sadrzaj>
      <item>ALIND INTERNATIONAL društvo s ograničenom odgovornošću za proizvodnju, trgovinu i usluge</item>
    </izvorni_sadrzaj>
    <derivirana_varijabla naziv="DomainObject.Predmet.ProtuStrankaListNazivFormated_1">
      <item>ALIND INTERNATIONAL društvo s ograničenom odgovornošću za proizvodnju, trgovinu i usluge</item>
    </derivirana_varijabla>
  </DomainObject.Predmet.ProtuStrankaListNazivFormated>
  <DomainObject.Predmet.ProtuStrankaListNazivFormatedOIB>
    <izvorni_sadrzaj>
      <item>ALIND INTERNATIONAL društvo s ograničenom odgovornošću za proizvodnju, trgovinu i usluge, OIB 96685505445</item>
    </izvorni_sadrzaj>
    <derivirana_varijabla naziv="DomainObject.Predmet.ProtuStrankaListNazivFormatedOIB_1">
      <item>ALIND INTERNATIONAL društvo s ograničenom odgovornošću za proizvodnju, trgovinu i usluge, OIB 96685505445</item>
    </derivirana_varijabla>
  </DomainObject.Predmet.ProtuStrankaListNazivFormatedOIB>
  <DomainObject.Predmet.OstaliListFormated>
    <izvorni_sadrzaj>
      <item>sudski registar</item>
      <item>Alojz Wehn</item>
      <item>Irena Wehn</item>
    </izvorni_sadrzaj>
    <derivirana_varijabla naziv="DomainObject.Predmet.OstaliListFormated_1">
      <item>sudski registar</item>
      <item>Alojz Wehn</item>
      <item>Irena Wehn</item>
    </derivirana_varijabla>
  </DomainObject.Predmet.OstaliListFormated>
  <DomainObject.Predmet.OstaliListFormatedOIB>
    <izvorni_sadrzaj>
      <item>sudski registar</item>
      <item>Alojz Wehn, OIB 00314108905</item>
      <item>Irena Wehn, OIB 01092284483</item>
    </izvorni_sadrzaj>
    <derivirana_varijabla naziv="DomainObject.Predmet.OstaliListFormatedOIB_1">
      <item>sudski registar</item>
      <item>Alojz Wehn, OIB 00314108905</item>
      <item>Irena Wehn, OIB 01092284483</item>
    </derivirana_varijabla>
  </DomainObject.Predmet.OstaliListFormatedOIB>
  <DomainObject.Predmet.OstaliListFormatedWithAdress>
    <izvorni_sadrzaj>
      <item>sudski registar</item>
      <item>Alojz Wehn, Kašinci 13, 10257 Zadvorsko</item>
      <item>Irena Wehn, KAŠINCI 13 (ranije: ZAGREB, KAŠINCI, 13), 10257 Zadvorsko</item>
    </izvorni_sadrzaj>
    <derivirana_varijabla naziv="DomainObject.Predmet.OstaliListFormatedWithAdress_1">
      <item>sudski registar</item>
      <item>Alojz Wehn, Kašinci 13, 10257 Zadvorsko</item>
      <item>Irena Wehn, KAŠINCI 13 (ranije: ZAGREB, KAŠINCI, 13), 10257 Zadvorsko</item>
    </derivirana_varijabla>
  </DomainObject.Predmet.OstaliListFormatedWithAdress>
  <DomainObject.Predmet.OstaliListFormatedWithAdressOIB>
    <izvorni_sadrzaj>
      <item>sudski registar</item>
      <item>Alojz Wehn, OIB 00314108905, Kašinci 13, 10257 Zadvorsko</item>
      <item>Irena Wehn, OIB 01092284483, KAŠINCI 13 (ranije: ZAGREB, KAŠINCI, 13), 10257 Zadvorsko</item>
    </izvorni_sadrzaj>
    <derivirana_varijabla naziv="DomainObject.Predmet.OstaliListFormatedWithAdressOIB_1">
      <item>sudski registar</item>
      <item>Alojz Wehn, OIB 00314108905, Kašinci 13, 10257 Zadvorsko</item>
      <item>Irena Wehn, OIB 01092284483, KAŠINCI 13 (ranije: ZAGREB, KAŠINCI, 13), 10257 Zadvorsko</item>
    </derivirana_varijabla>
  </DomainObject.Predmet.OstaliListFormatedWithAdressOIB>
  <DomainObject.Predmet.OstaliListNazivFormated>
    <izvorni_sadrzaj>
      <item>sudski registar</item>
      <item>Alojz Wehn</item>
      <item>Irena Wehn</item>
    </izvorni_sadrzaj>
    <derivirana_varijabla naziv="DomainObject.Predmet.OstaliListNazivFormated_1">
      <item>sudski registar</item>
      <item>Alojz Wehn</item>
      <item>Irena Wehn</item>
    </derivirana_varijabla>
  </DomainObject.Predmet.OstaliListNazivFormated>
  <DomainObject.Predmet.OstaliListNazivFormatedOIB>
    <izvorni_sadrzaj>
      <item>sudski registar</item>
      <item>Alojz Wehn, OIB 00314108905</item>
      <item>Irena Wehn, OIB 01092284483</item>
    </izvorni_sadrzaj>
    <derivirana_varijabla naziv="DomainObject.Predmet.OstaliListNazivFormatedOIB_1">
      <item>sudski registar</item>
      <item>Alojz Wehn, OIB 00314108905</item>
      <item>Irena Wehn, OIB 01092284483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ALIND INTERNATIONAL društvo s ograničenom odgovornošću za proizvodnju, trgovinu i usluge</izvorni_sadrzaj>
    <derivirana_varijabla naziv="DomainObject.Predmet.ProtustrankaIDrugi_1">ALIND INTERNATIONAL društvo s ograničenom odgovornošću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ALIND INTERNATIONAL društvo s ograničenom odgovornošću za proizvodnju, trgovinu i usluge, OIB 96685505445, Textilna 1, 40315 Mursko Središće</izvorni_sadrzaj>
    <derivirana_varijabla naziv="DomainObject.Predmet.ProtustrankaIDrugiAdressOIB_1">ALIND INTERNATIONAL društvo s ograničenom odgovornošću za proizvodnju, trgovinu i usluge, OIB 96685505445, Textilna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ALIND INTERNATIONAL društvo s ograničenom odgovornošću za proizvodnju, trgovinu i usluge</item>
      <item>sudski registar</item>
      <item>Alojz Wehn</item>
      <item>Irena Wehn</item>
    </izvorni_sadrzaj>
    <derivirana_varijabla naziv="DomainObject.Predmet.SudioniciListNaziv_1">
      <item>Financijska agencija</item>
      <item>ALIND INTERNATIONAL društvo s ograničenom odgovornošću za proizvodnju, trgovinu i usluge</item>
      <item>sudski registar</item>
      <item>Alojz Wehn</item>
      <item>Irena Wehn</item>
    </derivirana_varijabla>
  </DomainObject.Predmet.SudioniciListNaziv>
  <DomainObject.Predmet.SudioniciListAdressOIB>
    <izvorni_sadrzaj>
      <item>Financijska agencija, OIB 85821130368</item>
      <item>ALIND INTERNATIONAL društvo s ograničenom odgovornošću za proizvodnju, trgovinu i usluge, OIB 96685505445, Textilna 1,40315 Mursko Središće</item>
      <item>sudski registar</item>
      <item>Alojz Wehn, OIB 00314108905, Kašinci 13,10257 Zadvorsko</item>
      <item>Irena Wehn, OIB 01092284483, KAŠINCI 13 (ranije: ZAGREB, KAŠINCI, 13),10257 Zadvorsko</item>
    </izvorni_sadrzaj>
    <derivirana_varijabla naziv="DomainObject.Predmet.SudioniciListAdressOIB_1">
      <item>Financijska agencija, OIB 85821130368</item>
      <item>ALIND INTERNATIONAL društvo s ograničenom odgovornošću za proizvodnju, trgovinu i usluge, OIB 96685505445, Textilna 1,40315 Mursko Središće</item>
      <item>sudski registar</item>
      <item>Alojz Wehn, OIB 00314108905, Kašinci 13,10257 Zadvorsko</item>
      <item>Irena Wehn, OIB 01092284483, KAŠINCI 13 (ranije: ZAGREB, KAŠINCI, 13),10257 Zadvorsko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96685505445</item>
      <item>, OIB null</item>
      <item>, OIB 00314108905</item>
      <item>, OIB 01092284483</item>
    </izvorni_sadrzaj>
    <derivirana_varijabla naziv="DomainObject.Predmet.SudioniciListNazivOIB_1">
      <item>, OIB 85821130368</item>
      <item>, OIB 96685505445</item>
      <item>, OIB null</item>
      <item>, OIB 00314108905</item>
      <item>, OIB 01092284483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183D58-4239-4C82-A0E8-64CB6F9425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374</properties:Words>
  <properties:Characters>2023</properties:Characters>
  <properties:Lines>66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2016-09-02T11:35:00Z</dcterms:created>
  <dc:creator>Lea Rogina</dc:creator>
  <cp:lastModifiedBy>Nevenka Vuković</cp:lastModifiedBy>
  <cp:lastPrinted>2016-09-02T08:11:00Z</cp:lastPrinted>
  <dcterms:modified xmlns:xsi="http://www.w3.org/2001/XMLSchema-instance" xsi:type="dcterms:W3CDTF">2016-09-02T11:43:00Z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