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46c5" w14:paraId="99a46c5" w:rsidRDefault="00AE649C" w:rsidP="00FA5B5E" w:rsidR="00AE649C" w:rsidRPr="00B76F3C">
      <w:pPr>
        <w:pStyle w:val="Naslov3"/>
        <w15:collapsed w:val="false"/>
      </w:pPr>
    </w:p>
    <w:p w:rsidRDefault="003304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04D9" w:rsidP="003304D9" w:rsidR="003304D9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St-63/2014-30.</w:t>
      </w:r>
    </w:p>
    <w:p w:rsidRDefault="003304D9" w:rsidP="003304D9" w:rsidR="003304D9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  <w:bookmarkStart w:name="_GoBack" w:id="0"/>
      <w:bookmarkEnd w:id="0"/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BAT društvo s ograničenom odgovornošću za građenje, turizam, ugostiteljstvo, trgovinu i usluge u stečaju iz Slatine, Industrijska 1, OIB 99735641878, dana 16. rujna 2015. godine</w:t>
      </w:r>
    </w:p>
    <w:p w:rsidRDefault="003304D9" w:rsidP="003304D9" w:rsidR="003304D9">
      <w:pPr>
        <w:jc w:val="both"/>
        <w:rPr>
          <w:rFonts w:hAnsi="Arial" w:ascii="Arial"/>
        </w:rPr>
      </w:pPr>
    </w:p>
    <w:p w:rsidRDefault="003304D9" w:rsidP="003304D9" w:rsidR="003304D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304D9" w:rsidP="003304D9" w:rsidR="003304D9">
      <w:pPr>
        <w:jc w:val="center"/>
        <w:rPr>
          <w:rFonts w:hAnsi="Arial" w:ascii="Arial"/>
          <w:b/>
        </w:rPr>
      </w:pP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Daje se suglasnost za završnu diobu.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Saziva</w:t>
      </w:r>
      <w:proofErr w:type="spellEnd"/>
      <w:r>
        <w:rPr>
          <w:rFonts w:hAnsi="Arial" w:ascii="Arial"/>
        </w:rPr>
        <w:t xml:space="preserve"> se završno ročište vjerovnika za dan 21. listopada 2015. godine u 09,00 sati u ovom sudu u Bjelovaru,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soba broj 2.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</w:t>
      </w:r>
      <w:r>
        <w:rPr>
          <w:rFonts w:hAnsi="Arial" w:ascii="Arial"/>
        </w:rPr>
        <w:t>Na</w:t>
      </w:r>
      <w:proofErr w:type="spellEnd"/>
      <w:r>
        <w:rPr>
          <w:rFonts w:hAnsi="Arial" w:ascii="Arial"/>
        </w:rPr>
        <w:t xml:space="preserve"> tom ročištu će se raspravljati o završnom računu stečajnog upravitelja.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Na</w:t>
      </w:r>
      <w:proofErr w:type="spellEnd"/>
      <w:r>
        <w:rPr>
          <w:rFonts w:hAnsi="Arial" w:ascii="Arial"/>
        </w:rPr>
        <w:t xml:space="preserve"> završno ročište pozivaju se vjerovnici 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>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Ovo</w:t>
      </w:r>
      <w:proofErr w:type="spellEnd"/>
      <w:r>
        <w:rPr>
          <w:rFonts w:hAnsi="Arial" w:ascii="Arial"/>
        </w:rPr>
        <w:t xml:space="preserve"> rješenje će se objaviti na e-oglasnoj ploči ovog suda.</w:t>
      </w:r>
    </w:p>
    <w:p w:rsidRDefault="003304D9" w:rsidP="003304D9" w:rsidR="003304D9">
      <w:pPr>
        <w:ind w:firstLine="720"/>
        <w:jc w:val="center"/>
        <w:rPr>
          <w:rFonts w:hAnsi="Arial" w:ascii="Arial"/>
        </w:rPr>
      </w:pPr>
    </w:p>
    <w:p w:rsidRDefault="003304D9" w:rsidP="003304D9" w:rsidR="003304D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rujna 2015. godine</w:t>
      </w:r>
    </w:p>
    <w:p w:rsidRDefault="003304D9" w:rsidP="003304D9" w:rsidR="003304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3304D9" w:rsidP="003304D9" w:rsidR="003304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304D9" w:rsidP="003304D9" w:rsidR="003304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304D9" w:rsidP="003304D9" w:rsidR="003304D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</w:p>
    <w:p w:rsidRDefault="003304D9" w:rsidP="003304D9" w:rsidR="003304D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ploču suda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>Sc.roč.</w:t>
      </w:r>
    </w:p>
    <w:p w:rsidRDefault="003304D9" w:rsidP="003304D9" w:rsidR="003304D9">
      <w:pPr>
        <w:jc w:val="both"/>
        <w:rPr>
          <w:rFonts w:hAnsi="Arial" w:ascii="Arial"/>
        </w:rPr>
      </w:pPr>
      <w:r>
        <w:rPr>
          <w:rFonts w:hAnsi="Arial" w:ascii="Arial"/>
        </w:rPr>
        <w:t>Bj.16.9.2015.g.</w:t>
      </w:r>
    </w:p>
    <w:p w:rsidRDefault="003304D9" w:rsidP="003304D9" w:rsidR="003304D9">
      <w:pPr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04D9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287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St-63/2014-30</izvorni_sadrzaj>
    <derivirana_varijabla naziv="DomainObject.Oznaka_1">St-63/2014-30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St-63/2014</izvorni_sadrzaj>
    <derivirana_varijabla naziv="DomainObject.Predmet.OznakaBroj_1">St-63/2014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 d.o.o. za građenje, turizam, ugostiteljstvo, trgovinu i usluge SLATINA</izvorni_sadrzaj>
    <derivirana_varijabla naziv="DomainObject.Predmet.ProtustrankaFormated_1">  BAT d.o.o. za građenje, turizam, ugostiteljstvo, trgovinu i usluge SLATINA</derivirana_varijabla>
  </DomainObject.Predmet.ProtustrankaFormated>
  <DomainObject.Predmet.ProtustrankaFormatedOIB>
    <izvorni_sadrzaj>  BAT d.o.o. za građenje, turizam, ugostiteljstvo, trgovinu i usluge SLATINA, OIB 99735641878</izvorni_sadrzaj>
    <derivirana_varijabla naziv="DomainObject.Predmet.ProtustrankaFormatedOIB_1">  BAT d.o.o. za građenje, turizam, ugostiteljstvo, trgovinu i usluge SLATINA, OIB 99735641878</derivirana_varijabla>
  </DomainObject.Predmet.ProtustrankaFormatedOIB>
  <DomainObject.Predmet.ProtustrankaFormatedWithAdress>
    <izvorni_sadrzaj> BAT d.o.o. za građenje, turizam, ugostiteljstvo, trgovinu i usluge SLATINA, Industrijska 1, 33520 Slatina</izvorni_sadrzaj>
    <derivirana_varijabla naziv="DomainObject.Predmet.ProtustrankaFormatedWithAdress_1"> BAT d.o.o. za građenje, turizam, ugostiteljstvo, trgovinu i usluge SLATINA, Industrijska 1, 33520 Slatina</derivirana_varijabla>
  </DomainObject.Predmet.ProtustrankaFormatedWithAdress>
  <DomainObject.Predmet.ProtustrankaFormatedWithAdressOIB>
    <izvorni_sadrzaj> BAT d.o.o. za građenje, turizam, ugostiteljstvo, trgovinu i usluge SLATINA, OIB 99735641878, Industrijska 1, 33520 Slatina</izvorni_sadrzaj>
    <derivirana_varijabla naziv="DomainObject.Predmet.ProtustrankaFormatedWithAdressOIB_1"> BAT d.o.o. za građenje, turizam, ugostiteljstvo, trgovinu i usluge SLATINA, OIB 99735641878, Industrijska 1, 33520 Slatina</derivirana_varijabla>
  </DomainObject.Predmet.ProtustrankaFormatedWithAdressOIB>
  <DomainObject.Predmet.ProtustrankaWithAdress>
    <izvorni_sadrzaj>BAT d.o.o. za građenje, turizam, ugostiteljstvo, trgovinu i usluge SLATINA Industrijska 1, 33520 Slatina</izvorni_sadrzaj>
    <derivirana_varijabla naziv="DomainObject.Predmet.ProtustrankaWithAdress_1">BAT d.o.o. za građenje, turizam, ugostiteljstvo, trgovinu i usluge SLATINA Industrijska 1, 33520 Slatina</derivirana_varijabla>
  </DomainObject.Predmet.ProtustrankaWithAdress>
  <DomainObject.Predmet.ProtustrankaWithAdressOIB>
    <izvorni_sadrzaj>BAT d.o.o. za građenje, turizam, ugostiteljstvo, trgovinu i usluge SLATINA, OIB 99735641878, Industrijska 1, 33520 Slatina</izvorni_sadrzaj>
    <derivirana_varijabla naziv="DomainObject.Predmet.ProtustrankaWithAdressOIB_1">BAT d.o.o. za građenje, turizam, ugostiteljstvo, trgovinu i usluge SLATINA, OIB 99735641878, Industrijska 1, 33520 Slatina</derivirana_varijabla>
  </DomainObject.Predmet.ProtustrankaWithAdressOIB>
  <DomainObject.Predmet.ProtustrankaNazivFormated>
    <izvorni_sadrzaj>BAT d.o.o. za građenje, turizam, ugostiteljstvo, trgovinu i usluge SLATINA</izvorni_sadrzaj>
    <derivirana_varijabla naziv="DomainObject.Predmet.ProtustrankaNazivFormated_1">BAT d.o.o. za građenje, turizam, ugostiteljstvo, trgovinu i usluge SLATINA</derivirana_varijabla>
  </DomainObject.Predmet.ProtustrankaNazivFormated>
  <DomainObject.Predmet.ProtustrankaNazivFormatedOIB>
    <izvorni_sadrzaj>BAT d.o.o. za građenje, turizam, ugostiteljstvo, trgovinu i usluge SLATINA, OIB 99735641878</izvorni_sadrzaj>
    <derivirana_varijabla naziv="DomainObject.Predmet.ProtustrankaNazivFormatedOIB_1">BAT d.o.o. za građenje, turizam, ugostiteljstvo, trgovinu i usluge SLATINA, OIB 99735641878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BAT d.o.o. za građenje, turizam, ugostiteljstvo, trgovinu i usluge SLATINA</item>
    </izvorni_sadrzaj>
    <derivirana_varijabla naziv="DomainObject.Predmet.ProtuStrankaListFormated_1">
      <item>BAT d.o.o. za građenje, turizam, ugostiteljstvo, trgovinu i usluge SLATINA</item>
    </derivirana_varijabla>
  </DomainObject.Predmet.ProtuStrankaListFormated>
  <DomainObject.Predmet.ProtuStrankaListFormatedOIB>
    <izvorni_sadrzaj>
      <item>BAT d.o.o. za građenje, turizam, ugostiteljstvo, trgovinu i usluge SLATINA, OIB 99735641878</item>
    </izvorni_sadrzaj>
    <derivirana_varijabla naziv="DomainObject.Predmet.ProtuStrankaListFormatedOIB_1">
      <item>BAT d.o.o. za građenje, turizam, ugostiteljstvo, trgovinu i usluge SLATINA, OIB 99735641878</item>
    </derivirana_varijabla>
  </DomainObject.Predmet.ProtuStrankaListFormatedOIB>
  <DomainObject.Predmet.ProtuStrankaListFormatedWithAdress>
    <izvorni_sadrzaj>
      <item>BAT d.o.o. za građenje, turizam, ugostiteljstvo, trgovinu i usluge SLATINA, Industrijska 1, 33520 Slatina</item>
    </izvorni_sadrzaj>
    <derivirana_varijabla naziv="DomainObject.Predmet.ProtuStrankaListFormatedWithAdress_1">
      <item>BAT d.o.o. za građenje, turizam, ugostiteljstvo, trgovinu i usluge SLATINA, Industrijska 1, 33520 Slatina</item>
    </derivirana_varijabla>
  </DomainObject.Predmet.ProtuStrankaListFormatedWithAdress>
  <DomainObject.Predmet.ProtuStrankaListFormatedWithAdressOIB>
    <izvorni_sadrzaj>
      <item>BAT d.o.o. za građenje, turizam, ugostiteljstvo, trgovinu i usluge SLATINA, OIB 99735641878, Industrijska 1, 33520 Slatina</item>
    </izvorni_sadrzaj>
    <derivirana_varijabla naziv="DomainObject.Predmet.ProtuStrankaListFormatedWithAdressOIB_1">
      <item>BAT d.o.o. za građenje, turizam, ugostiteljstvo, trgovinu i usluge SLATINA, OIB 99735641878, Industrijska 1, 33520 Slatina</item>
    </derivirana_varijabla>
  </DomainObject.Predmet.ProtuStrankaListFormatedWithAdressOIB>
  <DomainObject.Predmet.ProtuStrankaListNazivFormated>
    <izvorni_sadrzaj>
      <item>BAT d.o.o. za građenje, turizam, ugostiteljstvo, trgovinu i usluge SLATINA</item>
    </izvorni_sadrzaj>
    <derivirana_varijabla naziv="DomainObject.Predmet.ProtuStrankaListNazivFormated_1">
      <item>BAT d.o.o. za građenje, turizam, ugostiteljstvo, trgovinu i usluge SLATINA</item>
    </derivirana_varijabla>
  </DomainObject.Predmet.ProtuStrankaListNazivFormated>
  <DomainObject.Predmet.ProtuStrankaListNazivFormatedOIB>
    <izvorni_sadrzaj>
      <item>BAT d.o.o. za građenje, turizam, ugostiteljstvo, trgovinu i usluge SLATINA, OIB 99735641878</item>
    </izvorni_sadrzaj>
    <derivirana_varijabla naziv="DomainObject.Predmet.ProtuStrankaListNazivFormatedOIB_1">
      <item>BAT d.o.o. za građenje, turizam, ugostiteljstvo, trgovinu i usluge SLATINA, OIB 99735641878</item>
    </derivirana_varijabla>
  </DomainObject.Predmet.ProtuStrankaListNazivFormatedOIB>
  <DomainObject.Predmet.OstaliListFormated>
    <izvorni_sadrzaj>
      <item>BRANKO SMRTIĆ</item>
    </izvorni_sadrzaj>
    <derivirana_varijabla naziv="DomainObject.Predmet.OstaliListFormated_1">
      <item>BRANKO SMRTIĆ</item>
    </derivirana_varijabla>
  </DomainObject.Predmet.OstaliListFormated>
  <DomainObject.Predmet.OstaliListFormatedOIB>
    <izvorni_sadrzaj>
      <item>BRANKO SMRTIĆ, OIB 26761829990</item>
    </izvorni_sadrzaj>
    <derivirana_varijabla naziv="DomainObject.Predmet.OstaliListFormatedOIB_1">
      <item>BRANKO SMRTIĆ, OIB 26761829990</item>
    </derivirana_varijabla>
  </DomainObject.Predmet.OstaliListFormatedOIB>
  <DomainObject.Predmet.OstaliListFormatedWithAdress>
    <izvorni_sadrzaj>
      <item>BRANKO SMRTIĆ</item>
    </izvorni_sadrzaj>
    <derivirana_varijabla naziv="DomainObject.Predmet.OstaliListFormatedWithAdress_1">
      <item>BRANKO SMRTIĆ</item>
    </derivirana_varijabla>
  </DomainObject.Predmet.OstaliListFormatedWithAdress>
  <DomainObject.Predmet.OstaliListFormatedWithAdressOIB>
    <izvorni_sadrzaj>
      <item>BRANKO SMRTIĆ, OIB 26761829990</item>
    </izvorni_sadrzaj>
    <derivirana_varijabla naziv="DomainObject.Predmet.OstaliListFormatedWithAdressOIB_1">
      <item>BRANKO SMRTIĆ, OIB 26761829990</item>
    </derivirana_varijabla>
  </DomainObject.Predmet.OstaliListFormatedWithAdressOIB>
  <DomainObject.Predmet.OstaliListNazivFormated>
    <izvorni_sadrzaj>
      <item>BRANKO SMRTIĆ</item>
    </izvorni_sadrzaj>
    <derivirana_varijabla naziv="DomainObject.Predmet.OstaliListNazivFormated_1">
      <item>BRANKO SMRTIĆ</item>
    </derivirana_varijabla>
  </DomainObject.Predmet.OstaliListNazivFormated>
  <DomainObject.Predmet.OstaliListNazivFormatedOIB>
    <izvorni_sadrzaj>
      <item>BRANKO SMRTIĆ, OIB 26761829990</item>
    </izvorni_sadrzaj>
    <derivirana_varijabla naziv="DomainObject.Predmet.OstaliListNazivFormatedOIB_1"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St-63/2014-30</izvorni_sadrzaj>
    <derivirana_varijabla naziv="DomainObject.PoslovniBrojDokumenta_1">St-63/2014-30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BAT d.o.o. za građenje, turizam, ugostiteljstvo, trgovinu i usluge SLATINA</izvorni_sadrzaj>
    <derivirana_varijabla naziv="DomainObject.Predmet.ProtustrankaIDrugi_1">BAT d.o.o. za građenje, turizam, ugostiteljstvo, trgovinu i usluge SLATINA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BAT d.o.o. za građenje, turizam, ugostiteljstvo, trgovinu i usluge SLATINA, OIB 99735641878, Industrijska 1, 33520 Slatina</izvorni_sadrzaj>
    <derivirana_varijabla naziv="DomainObject.Predmet.ProtustrankaIDrugiAdressOIB_1">BAT d.o.o. za građenje, turizam, ugostiteljstvo, trgovinu i usluge SLATINA, OIB 99735641878,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ZG05</item>
      <item>BAT d.o.o. za građenje, turizam, ugostiteljstvo, trgovinu i usluge SLATINA</item>
      <item>BRANKO SMRTIĆ</item>
    </izvorni_sadrzaj>
    <derivirana_varijabla naziv="DomainObject.Predmet.SudioniciListNaziv_1">
      <item>FINA, REGIONALNI CENTAR: ZAGREB, Nagodbeno vijeće: ZG05</item>
      <item>BAT d.o.o. za građenje, turizam, ugostiteljstvo, trgovinu i usluge SLATINA</item>
      <item>BRANKO SMRTIĆ</item>
    </derivirana_varijabla>
  </DomainObject.Predmet.SudioniciListNaziv>
  <DomainObject.Predmet.SudioniciListAdressOIB>
    <izvorni_sadrzaj>
      <item>FINA, REGIONALNI CENTAR: ZAGREB, Nagodbeno vijeće: ZG05, Ilica 307,10000 Zagreb</item>
      <item>BAT d.o.o. za građenje, turizam, ugostiteljstvo, trgovinu i usluge SLATINA, OIB 99735641878, Industrijska 1,33520 Slatina</item>
      <item>BRANKO SMRTIĆ, OIB 26761829990</item>
    </izvorni_sadrzaj>
    <derivirana_varijabla naziv="DomainObject.Predmet.SudioniciListAdressOIB_1">
      <item>FINA, REGIONALNI CENTAR: ZAGREB, Nagodbeno vijeće: ZG05, Ilica 307,10000 Zagreb</item>
      <item>BAT d.o.o. za građenje, turizam, ugostiteljstvo, trgovinu i usluge SLATINA, OIB 99735641878, Industrijska 1,33520 Slatina</item>
      <item>BRANKO SMRTIĆ, OIB 26761829990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0102A-4627-46BE-AA5F-B36F3B9E0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811</properties:Characters>
  <properties:Lines>33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2015-09-17T06:13:00Z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St-63/2014-30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