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3e7f" w14:paraId="b0f3e7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9D0FBB">
        <w:t>ARS INFORMACIJSKE TEHNOLOGIJE j.d.o.o. Pula, Kaštanjer 89</w:t>
      </w:r>
      <w:r w:rsidR="0095261A">
        <w:t xml:space="preserve"> OIB: </w:t>
      </w:r>
      <w:r w:rsidR="009D0FBB">
        <w:t>14317801791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9D0FBB">
        <w:rPr>
          <w:szCs w:val="24"/>
          <w:lang w:val="hr-HR"/>
        </w:rPr>
        <w:t>23. rujna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9D0FBB">
        <w:t xml:space="preserve">Dolores Dobrić </w:t>
      </w:r>
      <w:r w:rsidR="0095261A">
        <w:t xml:space="preserve">iz Pule, </w:t>
      </w:r>
      <w:r w:rsidR="009D0FBB">
        <w:t>Kaštanjer 89</w:t>
      </w:r>
      <w:r w:rsidR="0095261A">
        <w:t xml:space="preserve">, OIB: </w:t>
      </w:r>
      <w:r w:rsidR="009D0FBB">
        <w:t>05073435040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9D0FBB">
        <w:t>ARS INFORMACIJSKE TEHNOLOGIJE j.d.o.o. Pula, Kaštanjer 89</w:t>
      </w:r>
      <w:r w:rsidR="007B2F70">
        <w:t>,</w:t>
      </w:r>
      <w:r w:rsidR="009D0FBB">
        <w:t xml:space="preserve"> OIB: 14317801791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9D0FBB">
        <w:rPr>
          <w:szCs w:val="24"/>
          <w:lang w:val="hr-HR"/>
        </w:rPr>
        <w:t>948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2016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r w:rsidR="0095261A">
        <w:t xml:space="preserve">OIB: </w:t>
      </w:r>
      <w:r w:rsidR="009D0FBB">
        <w:t>05073435040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9D0FBB">
        <w:rPr>
          <w:szCs w:val="24"/>
          <w:lang w:val="hr-HR"/>
        </w:rPr>
        <w:t>948</w:t>
      </w:r>
      <w:r w:rsidR="00E95B75" w:rsidRPr="00517510">
        <w:rPr>
          <w:szCs w:val="24"/>
          <w:lang w:val="hr-HR"/>
        </w:rPr>
        <w:t>-201</w:t>
      </w:r>
      <w:r w:rsidR="007F0E3B">
        <w:rPr>
          <w:szCs w:val="24"/>
          <w:lang w:val="hr-HR"/>
        </w:rPr>
        <w:t>6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9D0FBB">
        <w:rPr>
          <w:szCs w:val="24"/>
          <w:lang w:val="hr-HR"/>
        </w:rPr>
        <w:t>23. rujna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9D0FBB">
      <w:t>948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7B2F70"/>
    <w:rsid w:val="007F0E3B"/>
    <w:rsid w:val="00866EE9"/>
    <w:rsid w:val="00886BAB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0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E3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0E3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0E3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0E3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0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E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E3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E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E3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St-948/2016-3</izvorni_sadrzaj>
    <derivirana_varijabla naziv="DomainObject.Oznaka_1">St-948/2016-3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INFORMACIJSKE TEHNOLOGIJE j.d.o.o. PULA</izvorni_sadrzaj>
    <derivirana_varijabla naziv="DomainObject.Predmet.ProtustrankaFormated_1">  ARS INFORMACIJSKE TEHNOLOGIJE j.d.o.o. PULA</derivirana_varijabla>
  </DomainObject.Predmet.ProtustrankaFormated>
  <DomainObject.Predmet.ProtustrankaFormatedOIB>
    <izvorni_sadrzaj>  ARS INFORMACIJSKE TEHNOLOGIJE j.d.o.o. PULA, OIB 14317801791</izvorni_sadrzaj>
    <derivirana_varijabla naziv="DomainObject.Predmet.ProtustrankaFormatedOIB_1">  ARS INFORMACIJSKE TEHNOLOGIJE j.d.o.o. PULA, OIB 14317801791</derivirana_varijabla>
  </DomainObject.Predmet.ProtustrankaFormatedOIB>
  <DomainObject.Predmet.ProtustrankaFormatedWithAdress>
    <izvorni_sadrzaj> ARS INFORMACIJSKE TEHNOLOGIJE j.d.o.o. PULA, Kaštanjer 89, 52100 Pula</izvorni_sadrzaj>
    <derivirana_varijabla naziv="DomainObject.Predmet.ProtustrankaFormatedWithAdress_1"> ARS INFORMACIJSKE TEHNOLOGIJE j.d.o.o. PULA, Kaštanjer 89, 52100 Pula</derivirana_varijabla>
  </DomainObject.Predmet.ProtustrankaFormatedWithAdress>
  <DomainObject.Predmet.ProtustrankaFormatedWithAdressOIB>
    <izvorni_sadrzaj> ARS INFORMACIJSKE TEHNOLOGIJE j.d.o.o. PULA, OIB 14317801791, Kaštanjer 89, 52100 Pula</izvorni_sadrzaj>
    <derivirana_varijabla naziv="DomainObject.Predmet.ProtustrankaFormatedWithAdressOIB_1"> ARS INFORMACIJSKE TEHNOLOGIJE j.d.o.o. PULA, OIB 14317801791, Kaštanjer 89, 52100 Pula</derivirana_varijabla>
  </DomainObject.Predmet.ProtustrankaFormatedWithAdressOIB>
  <DomainObject.Predmet.ProtustrankaWithAdress>
    <izvorni_sadrzaj>ARS INFORMACIJSKE TEHNOLOGIJE j.d.o.o. PULA Kaštanjer 89, 52100 Pula</izvorni_sadrzaj>
    <derivirana_varijabla naziv="DomainObject.Predmet.ProtustrankaWithAdress_1">ARS INFORMACIJSKE TEHNOLOGIJE j.d.o.o. PULA Kaštanjer 89, 52100 Pula</derivirana_varijabla>
  </DomainObject.Predmet.ProtustrankaWithAdress>
  <DomainObject.Predmet.ProtustrankaWithAdressOIB>
    <izvorni_sadrzaj>ARS INFORMACIJSKE TEHNOLOGIJE j.d.o.o. PULA, OIB 14317801791, Kaštanjer 89, 52100 Pula</izvorni_sadrzaj>
    <derivirana_varijabla naziv="DomainObject.Predmet.ProtustrankaWithAdressOIB_1">ARS INFORMACIJSKE TEHNOLOGIJE j.d.o.o. PULA, OIB 14317801791, Kaštanjer 89, 52100 Pula</derivirana_varijabla>
  </DomainObject.Predmet.ProtustrankaWithAdressOIB>
  <DomainObject.Predmet.ProtustrankaNazivFormated>
    <izvorni_sadrzaj>ARS INFORMACIJSKE TEHNOLOGIJE j.d.o.o. PULA</izvorni_sadrzaj>
    <derivirana_varijabla naziv="DomainObject.Predmet.ProtustrankaNazivFormated_1">ARS INFORMACIJSKE TEHNOLOGIJE j.d.o.o. PULA</derivirana_varijabla>
  </DomainObject.Predmet.ProtustrankaNazivFormated>
  <DomainObject.Predmet.ProtustrankaNazivFormatedOIB>
    <izvorni_sadrzaj>ARS INFORMACIJSKE TEHNOLOGIJE j.d.o.o. PULA, OIB 14317801791</izvorni_sadrzaj>
    <derivirana_varijabla naziv="DomainObject.Predmet.ProtustrankaNazivFormatedOIB_1">ARS INFORMACIJSKE TEHNOLOGIJE j.d.o.o. PULA, OIB 14317801791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14879.60</izvorni_sadrzaj>
    <derivirana_varijabla naziv="DomainObject.Predmet.TrenutnaVrijednost_1">14879.60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 INFORMACIJSKE TEHNOLOGIJE j.d.o.o. PULA</item>
    </izvorni_sadrzaj>
    <derivirana_varijabla naziv="DomainObject.Predmet.ProtuStrankaListFormated_1">
      <item>ARS INFORMACIJSKE TEHNOLOGIJE j.d.o.o. PULA</item>
    </derivirana_varijabla>
  </DomainObject.Predmet.ProtuStrankaListFormated>
  <DomainObject.Predmet.ProtuStrankaListFormatedOIB>
    <izvorni_sadrzaj>
      <item>ARS INFORMACIJSKE TEHNOLOGIJE j.d.o.o. PULA, OIB 14317801791</item>
    </izvorni_sadrzaj>
    <derivirana_varijabla naziv="DomainObject.Predmet.ProtuStrankaListFormatedOIB_1">
      <item>ARS INFORMACIJSKE TEHNOLOGIJE j.d.o.o. PULA, OIB 14317801791</item>
    </derivirana_varijabla>
  </DomainObject.Predmet.ProtuStrankaListFormatedOIB>
  <DomainObject.Predmet.ProtuStrankaListFormatedWithAdress>
    <izvorni_sadrzaj>
      <item>ARS INFORMACIJSKE TEHNOLOGIJE j.d.o.o. PULA, Kaštanjer 89, 52100 Pula</item>
    </izvorni_sadrzaj>
    <derivirana_varijabla naziv="DomainObject.Predmet.ProtuStrankaListFormatedWithAdress_1">
      <item>ARS INFORMACIJSKE TEHNOLOGIJE j.d.o.o. PULA, Kaštanjer 89, 52100 Pula</item>
    </derivirana_varijabla>
  </DomainObject.Predmet.ProtuStrankaListFormatedWithAdress>
  <DomainObject.Predmet.ProtuStrankaListFormatedWithAdressOIB>
    <izvorni_sadrzaj>
      <item>ARS INFORMACIJSKE TEHNOLOGIJE j.d.o.o. PULA, OIB 14317801791, Kaštanjer 89, 52100 Pula</item>
    </izvorni_sadrzaj>
    <derivirana_varijabla naziv="DomainObject.Predmet.ProtuStrankaListFormatedWithAdressOIB_1">
      <item>ARS INFORMACIJSKE TEHNOLOGIJE j.d.o.o. PULA, OIB 14317801791, Kaštanjer 89, 52100 Pula</item>
    </derivirana_varijabla>
  </DomainObject.Predmet.ProtuStrankaListFormatedWithAdressOIB>
  <DomainObject.Predmet.ProtuStrankaListNazivFormated>
    <izvorni_sadrzaj>
      <item>ARS INFORMACIJSKE TEHNOLOGIJE j.d.o.o. PULA</item>
    </izvorni_sadrzaj>
    <derivirana_varijabla naziv="DomainObject.Predmet.ProtuStrankaListNazivFormated_1">
      <item>ARS INFORMACIJSKE TEHNOLOGIJE j.d.o.o. PULA</item>
    </derivirana_varijabla>
  </DomainObject.Predmet.ProtuStrankaListNazivFormated>
  <DomainObject.Predmet.ProtuStrankaListNazivFormatedOIB>
    <izvorni_sadrzaj>
      <item>ARS INFORMACIJSKE TEHNOLOGIJE j.d.o.o. PULA, OIB 14317801791</item>
    </izvorni_sadrzaj>
    <derivirana_varijabla naziv="DomainObject.Predmet.ProtuStrankaListNazivFormatedOIB_1">
      <item>ARS INFORMACIJSKE TEHNOLOGIJE j.d.o.o. PULA, OIB 14317801791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St-948/2016-3</izvorni_sadrzaj>
    <derivirana_varijabla naziv="DomainObject.PoslovniBrojDokumenta_1">St-948/2016-3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 INFORMACIJSKE TEHNOLOGIJE j.d.o.o. PULA</izvorni_sadrzaj>
    <derivirana_varijabla naziv="DomainObject.Predmet.ProtustrankaIDrugi_1">ARS INFORMACIJSKE TEHNOLOGIJE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 INFORMACIJSKE TEHNOLOGIJE j.d.o.o. PULA, OIB 14317801791, Kaštanjer 89, 52100 Pula</izvorni_sadrzaj>
    <derivirana_varijabla naziv="DomainObject.Predmet.ProtustrankaIDrugiAdressOIB_1">ARS INFORMACIJSKE TEHNOLOGIJE j.d.o.o. PULA, OIB 14317801791, Kaštanjer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ARS INFORMACIJSKE TEHNOLOGIJE j.d.o.o. PULA</item>
    </izvorni_sadrzaj>
    <derivirana_varijabla naziv="DomainObject.Predmet.SudioniciListNaziv_1">
      <item>FINANCIJSKA AGENCIJA, RC RIJEKA, PODRUŽNICA PULA, PULA</item>
      <item>ARS INFORMACIJSKE TEHNOLOGIJE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 INFORMACIJSKE TEHNOLOGIJE j.d.o.o. PULA, OIB 14317801791, Kaštanjer 89,52100 Pula</item>
    </izvorni_sadrzaj>
    <derivirana_varijabla naziv="DomainObject.Predmet.SudioniciListAdressOIB_1">
      <item>FINANCIJSKA AGENCIJA, RC RIJEKA, PODRUŽNICA PULA, PULA, OIB 85821130368, Ulica grada Vukovara 70,10000 Zagreb</item>
      <item>ARS INFORMACIJSKE TEHNOLOGIJE j.d.o.o. PULA, OIB 14317801791, Kaštanjer 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14317801791</item>
    </izvorni_sadrzaj>
    <derivirana_varijabla naziv="DomainObject.Predmet.SudioniciListNazivOIB_1">
      <item>, OIB 85821130368</item>
      <item>, OIB 14317801791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5062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2016-09-23T08:40:00Z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2016-09-23T08:51:00Z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