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8f20" w14:paraId="d538f2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052A18">
        <w:rPr>
          <w:rFonts w:cs="Times New Roman" w:hAnsi="Times New Roman" w:ascii="Times New Roman"/>
          <w:b w:val="false"/>
          <w:sz w:val="24"/>
          <w:szCs w:val="24"/>
        </w:rPr>
        <w:t>1466</w:t>
      </w:r>
      <w:r w:rsidR="000126CC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B16DFF">
        <w:t>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052A18">
        <w:t>VIPnet d.o.o., Zagreb, Vrtni put 1, OIB: 29524210204</w:t>
      </w:r>
      <w:r w:rsidR="000126CC">
        <w:t xml:space="preserve">, kojeg zastupa </w:t>
      </w:r>
      <w:r w:rsidR="00052A18">
        <w:t>punomoćnica Vesna Alaburić, odvjetnica u Zagrebu, Hebrangova 21,</w:t>
      </w:r>
      <w:r w:rsidR="000126CC">
        <w:t xml:space="preserve"> </w:t>
      </w:r>
      <w:r w:rsidR="005401B6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052A18">
        <w:t>KUNER-ZAGREB d.o.o., Samobor, Miroslava Krleže 11, OIB: 46809868297</w:t>
      </w:r>
      <w:r w:rsidR="005401B6">
        <w:t xml:space="preserve">, </w:t>
      </w:r>
      <w:r w:rsidR="00052A18">
        <w:t>13. lipnja</w:t>
      </w:r>
      <w:r w:rsidR="000126CC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052A18">
        <w:t>KUNER-ZAGREB d.o.o., Samobor, Miroslava Krleže 11, OIB: 46809868297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B16DFF" w:rsidP="00B16DFF" w:rsidR="00B16DFF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</w:t>
      </w:r>
      <w:r w:rsidR="00052A18">
        <w:t>KUNER-ZAGREB d.o.o., Samobor, Miroslava Krleže 11, OIB: 46809868297,</w:t>
      </w:r>
      <w:r>
        <w:t xml:space="preserve"> </w:t>
      </w:r>
      <w:r w:rsidR="00052A18">
        <w:t>Matiji Matišiću, Zagreb, Stjepana Gradića 13, OIB: 52441115021</w:t>
      </w:r>
      <w:r>
        <w:t xml:space="preserve">,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nekretnina i pokretnina dužnika,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druge imovine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 xml:space="preserve">izlučnih prava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B16DFF" w:rsidP="00B16DFF" w:rsidR="00B16DFF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B16DFF" w:rsidP="00B16DFF" w:rsidR="00B16DFF" w:rsidRPr="002365A1">
      <w:pPr>
        <w:ind w:firstLine="708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B16DFF" w:rsidP="00B16DFF" w:rsidR="00B16DFF">
      <w:pPr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B16DFF" w:rsidP="00B16DFF" w:rsidR="00B16DFF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052A18">
        <w:t>KUNER-ZAGREB d.o.o., Samobor, Miroslava Krleže 11, OIB: 46809868297</w:t>
      </w:r>
      <w:r w:rsidR="000126CC">
        <w:t xml:space="preserve">, </w:t>
      </w:r>
      <w:r>
        <w:t xml:space="preserve">za </w:t>
      </w:r>
      <w:r w:rsidR="006F46CE">
        <w:t xml:space="preserve">dan </w:t>
      </w:r>
      <w:r w:rsidR="00052A18">
        <w:t>5. rujna</w:t>
      </w:r>
      <w:r w:rsidR="000126CC">
        <w:t xml:space="preserve"> 2018</w:t>
      </w:r>
      <w:r w:rsidR="006F46CE">
        <w:t>.</w:t>
      </w:r>
      <w:r>
        <w:t xml:space="preserve"> u </w:t>
      </w:r>
      <w:r w:rsidR="00052A18">
        <w:t>9,50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8A2548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052A18">
        <w:t>VIPnet d.o.o. po punomoćniku</w:t>
      </w:r>
    </w:p>
    <w:p w:rsidRDefault="00052A18" w:rsidP="007C4F1C" w:rsidR="00052A18">
      <w:pPr>
        <w:pStyle w:val="Odlomakpopisa"/>
        <w:numPr>
          <w:ilvl w:val="1"/>
          <w:numId w:val="6"/>
        </w:numPr>
        <w:jc w:val="both"/>
      </w:pPr>
      <w:r>
        <w:t>predlagatelj Erste &amp; Steiermärkische bank d.d. po punomoćniku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8A2548">
        <w:t>ovog suda</w:t>
      </w:r>
      <w:r w:rsidR="00DE2F08">
        <w:t xml:space="preserve"> </w:t>
      </w:r>
      <w:r>
        <w:t>poslovni broj St-</w:t>
      </w:r>
      <w:r w:rsidR="00052A18">
        <w:t>64/17 od 10. svibnja 2018.</w:t>
      </w:r>
      <w:r>
        <w:t xml:space="preserve"> obustavljen je skraćeni stečajni postupak  nad dužnikom </w:t>
      </w:r>
      <w:r w:rsidR="00052A18">
        <w:t>KUNER-ZAGREB d.o.o., Samobor, Miroslava Krleže 11, OIB: 46809868297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052A18">
        <w:t>VIPnet d.o.o., Zagreb, Vrtni put 1,</w:t>
      </w:r>
      <w:r w:rsidR="000126CC">
        <w:t xml:space="preserve">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  <w:r w:rsidR="00052A18">
        <w:t xml:space="preserve"> Osim toga, </w:t>
      </w:r>
      <w:r w:rsidR="00052A18">
        <w:lastRenderedPageBreak/>
        <w:t>obavijest o podnošenju prijedloga za otvaranje stečajnog postupka u ovosudnom predmetu poslovni broj St-2085/15 dostavio je i vjerovnik Erste &amp; Sterimärkische bank d.d.</w:t>
      </w:r>
    </w:p>
    <w:p w:rsidRDefault="006F46CE" w:rsidP="002365A1" w:rsidR="000777EA">
      <w:pPr>
        <w:jc w:val="both"/>
      </w:pPr>
      <w:r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8A2548" w:rsidP="008A2548" w:rsidR="008A2548">
      <w:pPr>
        <w:jc w:val="both"/>
      </w:pPr>
    </w:p>
    <w:p w:rsidRDefault="008A2548" w:rsidP="008A2548" w:rsidR="008A2548">
      <w:pPr>
        <w:jc w:val="both"/>
      </w:pPr>
      <w:r>
        <w:tab/>
        <w:t>Slijedom navedenog odlučeno je kao u izreci rješenja, a temeljem čl. 115. st. 1. SZ-a.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</w:t>
      </w:r>
      <w:r w:rsidR="000126CC">
        <w:t>konu, odnosno dužnika pojedinca</w:t>
      </w:r>
      <w:r>
        <w:t>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6F46CE" w:rsidP="000777EA" w:rsidR="00803396">
      <w:pPr>
        <w:jc w:val="both"/>
      </w:pPr>
      <w:r>
        <w:tab/>
      </w:r>
    </w:p>
    <w:p w:rsidRDefault="00D971AC" w:rsidP="008A2548" w:rsidR="00D971AC" w:rsidRPr="00DE5FCD">
      <w:pPr>
        <w:jc w:val="center"/>
      </w:pPr>
      <w:r w:rsidRPr="00DE5FCD">
        <w:t xml:space="preserve">U Karlovcu </w:t>
      </w:r>
      <w:r w:rsidR="00052A18">
        <w:t>13. lipnja</w:t>
      </w:r>
      <w:r w:rsidR="000126CC">
        <w:t xml:space="preserve"> 2018.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18BB">
        <w:t>, v.r.</w:t>
      </w:r>
    </w:p>
    <w:p w:rsidRDefault="002618BB" w:rsidP="00690D0A" w:rsidR="002618BB">
      <w:pPr>
        <w:jc w:val="center"/>
      </w:pPr>
    </w:p>
    <w:p w:rsidRDefault="002618BB" w:rsidP="00690D0A" w:rsidR="00690D0A" w:rsidRPr="002365A1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768" w:rsidR="00E91768">
      <w:r>
        <w:separator/>
      </w:r>
    </w:p>
  </w:endnote>
  <w:endnote w:id="0" w:type="continuationSeparator">
    <w:p w:rsidRDefault="00E91768" w:rsidR="00E91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768" w:rsidR="00E91768">
      <w:r>
        <w:separator/>
      </w:r>
    </w:p>
  </w:footnote>
  <w:footnote w:id="0" w:type="continuationSeparator">
    <w:p w:rsidRDefault="00E91768" w:rsidR="00E917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1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052A18">
      <w:rPr>
        <w:rFonts w:hAnsi="Verdana" w:ascii="Verdana"/>
        <w:b w:val="false"/>
        <w:sz w:val="24"/>
        <w:szCs w:val="24"/>
      </w:rPr>
      <w:t>1466</w:t>
    </w:r>
    <w:r w:rsidR="000126CC">
      <w:rPr>
        <w:rFonts w:hAnsi="Verdana" w:ascii="Verdana"/>
        <w:b w:val="false"/>
        <w:sz w:val="24"/>
        <w:szCs w:val="24"/>
      </w:rPr>
      <w:t>/2018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6CC"/>
    <w:rsid w:val="00050EF7"/>
    <w:rsid w:val="00052A18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2013D"/>
    <w:rsid w:val="002365A1"/>
    <w:rsid w:val="002618BB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1745C"/>
    <w:rsid w:val="00426C08"/>
    <w:rsid w:val="004277E0"/>
    <w:rsid w:val="00432038"/>
    <w:rsid w:val="0047505D"/>
    <w:rsid w:val="004B1855"/>
    <w:rsid w:val="004D66B2"/>
    <w:rsid w:val="005131B0"/>
    <w:rsid w:val="00525D5A"/>
    <w:rsid w:val="005401B6"/>
    <w:rsid w:val="00542324"/>
    <w:rsid w:val="00550732"/>
    <w:rsid w:val="00554276"/>
    <w:rsid w:val="00563A60"/>
    <w:rsid w:val="00576FF2"/>
    <w:rsid w:val="00596D85"/>
    <w:rsid w:val="005B4F2D"/>
    <w:rsid w:val="005C121F"/>
    <w:rsid w:val="005D6121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A2548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16DFF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1768"/>
    <w:rsid w:val="00E95616"/>
    <w:rsid w:val="00E96B57"/>
    <w:rsid w:val="00F0255B"/>
    <w:rsid w:val="00F10CB7"/>
    <w:rsid w:val="00F15353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C22C7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1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1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1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1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1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1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St-1466/2018</izvorni_sadrzaj>
    <derivirana_varijabla naziv="DomainObject.Predmet.OznakaBroj_1">St-1466/2018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KUNER-ZAGREB d.o.o.</izvorni_sadrzaj>
    <derivirana_varijabla naziv="DomainObject.Predmet.ProtustrankaFormated_1">  KUNER-ZAGREB d.o.o.</derivirana_varijabla>
  </DomainObject.Predmet.ProtustrankaFormated>
  <DomainObject.Predmet.ProtustrankaFormatedOIB>
    <izvorni_sadrzaj>  KUNER-ZAGREB d.o.o., OIB 46809868297</izvorni_sadrzaj>
    <derivirana_varijabla naziv="DomainObject.Predmet.ProtustrankaFormatedOIB_1">  KUNER-ZAGREB d.o.o., OIB 46809868297</derivirana_varijabla>
  </DomainObject.Predmet.ProtustrankaFormatedOIB>
  <DomainObject.Predmet.ProtustrankaFormatedWithAdress>
    <izvorni_sadrzaj> KUNER-ZAGREB d.o.o., Miroslava Krleže 11, 10430 Samobor</izvorni_sadrzaj>
    <derivirana_varijabla naziv="DomainObject.Predmet.ProtustrankaFormatedWithAdress_1"> KUNER-ZAGREB d.o.o., Miroslava Krleže 11, 10430 Samobor</derivirana_varijabla>
  </DomainObject.Predmet.ProtustrankaFormatedWithAdress>
  <DomainObject.Predmet.ProtustrankaFormatedWithAdressOIB>
    <izvorni_sadrzaj> KUNER-ZAGREB d.o.o., OIB 46809868297, Miroslava Krleže 11, 10430 Samobor</izvorni_sadrzaj>
    <derivirana_varijabla naziv="DomainObject.Predmet.ProtustrankaFormatedWithAdressOIB_1"> KUNER-ZAGREB d.o.o., OIB 46809868297, Miroslava Krleže 11, 10430 Samobor</derivirana_varijabla>
  </DomainObject.Predmet.ProtustrankaFormatedWithAdressOIB>
  <DomainObject.Predmet.ProtustrankaWithAdress>
    <izvorni_sadrzaj>KUNER-ZAGREB d.o.o. Miroslava Krleže 11, 10430 Samobor</izvorni_sadrzaj>
    <derivirana_varijabla naziv="DomainObject.Predmet.ProtustrankaWithAdress_1">KUNER-ZAGREB d.o.o. Miroslava Krleže 11, 10430 Samobor</derivirana_varijabla>
  </DomainObject.Predmet.ProtustrankaWithAdress>
  <DomainObject.Predmet.ProtustrankaWithAdressOIB>
    <izvorni_sadrzaj>KUNER-ZAGREB d.o.o., OIB 46809868297, Miroslava Krleže 11, 10430 Samobor</izvorni_sadrzaj>
    <derivirana_varijabla naziv="DomainObject.Predmet.ProtustrankaWithAdressOIB_1">KUNER-ZAGREB d.o.o., OIB 46809868297, Miroslava Krleže 11, 10430 Samobor</derivirana_varijabla>
  </DomainObject.Predmet.ProtustrankaWithAdressOIB>
  <DomainObject.Predmet.ProtustrankaNazivFormated>
    <izvorni_sadrzaj>KUNER-ZAGREB d.o.o.</izvorni_sadrzaj>
    <derivirana_varijabla naziv="DomainObject.Predmet.ProtustrankaNazivFormated_1">KUNER-ZAGREB d.o.o.</derivirana_varijabla>
  </DomainObject.Predmet.ProtustrankaNazivFormated>
  <DomainObject.Predmet.ProtustrankaNazivFormatedOIB>
    <izvorni_sadrzaj>KUNER-ZAGREB d.o.o., OIB 46809868297</izvorni_sadrzaj>
    <derivirana_varijabla naziv="DomainObject.Predmet.ProtustrankaNazivFormatedOIB_1">KUNER-ZAGREB d.o.o., OIB 46809868297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VIPnet d.o.o.</izvorni_sadrzaj>
    <derivirana_varijabla naziv="DomainObject.Predmet.StrankaFormated_1">  VIPnet d.o.o.</derivirana_varijabla>
  </DomainObject.Predmet.StrankaFormated>
  <DomainObject.Predmet.StrankaFormatedOIB>
    <izvorni_sadrzaj>  VIPnet d.o.o., OIB 29524210204</izvorni_sadrzaj>
    <derivirana_varijabla naziv="DomainObject.Predmet.StrankaFormatedOIB_1">  VIPnet d.o.o., OIB 29524210204</derivirana_varijabla>
  </DomainObject.Predmet.StrankaFormatedOIB>
  <DomainObject.Predmet.StrankaFormatedWithAdress>
    <izvorni_sadrzaj> VIPnet d.o.o., Vrtni put 1, 10000 Zagreb</izvorni_sadrzaj>
    <derivirana_varijabla naziv="DomainObject.Predmet.StrankaFormatedWithAdress_1"> VIPnet d.o.o., Vrtni put 1, 10000 Zagreb</derivirana_varijabla>
  </DomainObject.Predmet.StrankaFormatedWithAdress>
  <DomainObject.Predmet.StrankaFormatedWithAdressOIB>
    <izvorni_sadrzaj> VIPnet d.o.o., OIB 29524210204, Vrtni put 1, 10000 Zagreb</izvorni_sadrzaj>
    <derivirana_varijabla naziv="DomainObject.Predmet.StrankaFormatedWithAdressOIB_1"> VIPnet d.o.o., OIB 29524210204, Vrtni put 1, 10000 Zagreb</derivirana_varijabla>
  </DomainObject.Predmet.StrankaFormatedWithAdressOIB>
  <DomainObject.Predmet.StrankaWithAdress>
    <izvorni_sadrzaj>VIPnet d.o.o. Vrtni put 1,10000 Zagreb</izvorni_sadrzaj>
    <derivirana_varijabla naziv="DomainObject.Predmet.StrankaWithAdress_1">VIPnet d.o.o. Vrtni put 1,10000 Zagreb</derivirana_varijabla>
  </DomainObject.Predmet.StrankaWithAdress>
  <DomainObject.Predmet.StrankaWithAdressOIB>
    <izvorni_sadrzaj>VIPnet d.o.o., OIB 29524210204, Vrtni put 1,10000 Zagreb</izvorni_sadrzaj>
    <derivirana_varijabla naziv="DomainObject.Predmet.StrankaWithAdressOIB_1">VIPnet d.o.o., OIB 29524210204, Vrtni put 1,10000 Zagreb</derivirana_varijabla>
  </DomainObject.Predmet.StrankaWithAdressOIB>
  <DomainObject.Predmet.StrankaNazivFormated>
    <izvorni_sadrzaj>VIPnet d.o.o.</izvorni_sadrzaj>
    <derivirana_varijabla naziv="DomainObject.Predmet.StrankaNazivFormated_1">VIPnet d.o.o.</derivirana_varijabla>
  </DomainObject.Predmet.StrankaNazivFormated>
  <DomainObject.Predmet.StrankaNazivFormatedOIB>
    <izvorni_sadrzaj>VIPnet d.o.o., OIB 29524210204</izvorni_sadrzaj>
    <derivirana_varijabla naziv="DomainObject.Predmet.StrankaNazivFormatedOIB_1">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VIPnet d.o.o.</item>
    </izvorni_sadrzaj>
    <derivirana_varijabla naziv="DomainObject.Predmet.StrankaListFormated_1">
      <item>VIPnet d.o.o.</item>
    </derivirana_varijabla>
  </DomainObject.Predmet.StrankaListFormated>
  <DomainObject.Predmet.StrankaListFormatedOIB>
    <izvorni_sadrzaj>
      <item>VIPnet d.o.o., OIB 29524210204</item>
    </izvorni_sadrzaj>
    <derivirana_varijabla naziv="DomainObject.Predmet.StrankaListFormatedOIB_1">
      <item>VIPnet d.o.o., OIB 29524210204</item>
    </derivirana_varijabla>
  </DomainObject.Predmet.StrankaListFormatedOIB>
  <DomainObject.Predmet.StrankaListFormatedWithAdress>
    <izvorni_sadrzaj>
      <item>VIPnet d.o.o., Vrtni put 1, 10000 Zagreb</item>
    </izvorni_sadrzaj>
    <derivirana_varijabla naziv="DomainObject.Predmet.StrankaListFormatedWithAdress_1">
      <item>VIPnet d.o.o., Vrtni put 1, 10000 Zagreb</item>
    </derivirana_varijabla>
  </DomainObject.Predmet.StrankaListFormatedWithAdress>
  <DomainObject.Predmet.StrankaListFormatedWithAdressOIB>
    <izvorni_sadrzaj>
      <item>VIPnet d.o.o., OIB 29524210204, Vrtni put 1, 10000 Zagreb</item>
    </izvorni_sadrzaj>
    <derivirana_varijabla naziv="DomainObject.Predmet.StrankaListFormatedWithAdressOIB_1">
      <item>VIPnet d.o.o., OIB 29524210204, Vrtni put 1, 10000 Zagreb</item>
    </derivirana_varijabla>
  </DomainObject.Predmet.StrankaListFormatedWithAdressOIB>
  <DomainObject.Predmet.StrankaListNazivFormated>
    <izvorni_sadrzaj>
      <item>VIPnet d.o.o.</item>
    </izvorni_sadrzaj>
    <derivirana_varijabla naziv="DomainObject.Predmet.StrankaListNazivFormated_1">
      <item>VIPnet d.o.o.</item>
    </derivirana_varijabla>
  </DomainObject.Predmet.StrankaListNazivFormated>
  <DomainObject.Predmet.StrankaListNazivFormatedOIB>
    <izvorni_sadrzaj>
      <item>VIPnet d.o.o., OIB 29524210204</item>
    </izvorni_sadrzaj>
    <derivirana_varijabla naziv="DomainObject.Predmet.StrankaListNazivFormatedOIB_1">
      <item>VIPnet d.o.o., OIB 29524210204</item>
    </derivirana_varijabla>
  </DomainObject.Predmet.StrankaListNazivFormatedOIB>
  <DomainObject.Predmet.ProtuStrankaListFormated>
    <izvorni_sadrzaj>
      <item>KUNER-ZAGREB d.o.o.</item>
    </izvorni_sadrzaj>
    <derivirana_varijabla naziv="DomainObject.Predmet.ProtuStrankaListFormated_1">
      <item>KUNER-ZAGREB d.o.o.</item>
    </derivirana_varijabla>
  </DomainObject.Predmet.ProtuStrankaListFormated>
  <DomainObject.Predmet.ProtuStrankaListFormatedOIB>
    <izvorni_sadrzaj>
      <item>KUNER-ZAGREB d.o.o., OIB 46809868297</item>
    </izvorni_sadrzaj>
    <derivirana_varijabla naziv="DomainObject.Predmet.ProtuStrankaListFormatedOIB_1">
      <item>KUNER-ZAGREB d.o.o., OIB 46809868297</item>
    </derivirana_varijabla>
  </DomainObject.Predmet.ProtuStrankaListFormatedOIB>
  <DomainObject.Predmet.ProtuStrankaListFormatedWithAdress>
    <izvorni_sadrzaj>
      <item>KUNER-ZAGREB d.o.o., Miroslava Krleže 11, 10430 Samobor</item>
    </izvorni_sadrzaj>
    <derivirana_varijabla naziv="DomainObject.Predmet.ProtuStrankaListFormatedWithAdress_1">
      <item>KUNER-ZAGREB d.o.o., Miroslava Krleže 11, 10430 Samobor</item>
    </derivirana_varijabla>
  </DomainObject.Predmet.ProtuStrankaListFormatedWithAdress>
  <DomainObject.Predmet.ProtuStrankaListFormatedWithAdressOIB>
    <izvorni_sadrzaj>
      <item>KUNER-ZAGREB d.o.o., OIB 46809868297, Miroslava Krleže 11, 10430 Samobor</item>
    </izvorni_sadrzaj>
    <derivirana_varijabla naziv="DomainObject.Predmet.ProtuStrankaListFormatedWithAdressOIB_1">
      <item>KUNER-ZAGREB d.o.o., OIB 46809868297, Miroslava Krleže 11, 10430 Samobor</item>
    </derivirana_varijabla>
  </DomainObject.Predmet.ProtuStrankaListFormatedWithAdressOIB>
  <DomainObject.Predmet.ProtuStrankaListNazivFormated>
    <izvorni_sadrzaj>
      <item>KUNER-ZAGREB d.o.o.</item>
    </izvorni_sadrzaj>
    <derivirana_varijabla naziv="DomainObject.Predmet.ProtuStrankaListNazivFormated_1">
      <item>KUNER-ZAGREB d.o.o.</item>
    </derivirana_varijabla>
  </DomainObject.Predmet.ProtuStrankaListNazivFormated>
  <DomainObject.Predmet.ProtuStrankaListNazivFormatedOIB>
    <izvorni_sadrzaj>
      <item>KUNER-ZAGREB d.o.o., OIB 46809868297</item>
    </izvorni_sadrzaj>
    <derivirana_varijabla naziv="DomainObject.Predmet.ProtuStrankaListNazivFormatedOIB_1">
      <item>KUNER-ZAGREB d.o.o., OIB 46809868297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VIPnet d.o.o.</izvorni_sadrzaj>
    <derivirana_varijabla naziv="DomainObject.Predmet.StrankaIDrugi_1">VIPnet d.o.o.</derivirana_varijabla>
  </DomainObject.Predmet.StrankaIDrugi>
  <DomainObject.Predmet.ProtustrankaIDrugi>
    <izvorni_sadrzaj>KUNER-ZAGREB d.o.o.</izvorni_sadrzaj>
    <derivirana_varijabla naziv="DomainObject.Predmet.ProtustrankaIDrugi_1">KUNER-ZAGREB d.o.o.</derivirana_varijabla>
  </DomainObject.Predmet.ProtustrankaIDrugi>
  <DomainObject.Predmet.StrankaIDrugiAdressOIB>
    <izvorni_sadrzaj>VIPnet d.o.o., OIB 29524210204, Vrtni put 1, 10000 Zagreb</izvorni_sadrzaj>
    <derivirana_varijabla naziv="DomainObject.Predmet.StrankaIDrugiAdressOIB_1">VIPnet d.o.o., OIB 29524210204, Vrtni put 1, 10000 Zagreb</derivirana_varijabla>
  </DomainObject.Predmet.StrankaIDrugiAdressOIB>
  <DomainObject.Predmet.ProtustrankaIDrugiAdressOIB>
    <izvorni_sadrzaj>KUNER-ZAGREB d.o.o., OIB 46809868297, Miroslava Krleže 11, 10430 Samobor</izvorni_sadrzaj>
    <derivirana_varijabla naziv="DomainObject.Predmet.ProtustrankaIDrugiAdressOIB_1">KUNER-ZAGREB d.o.o., OIB 46809868297, Miroslava Krleže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KUNER-ZAGREB d.o.o.</item>
      <item>VIPnet d.o.o.</item>
    </izvorni_sadrzaj>
    <derivirana_varijabla naziv="DomainObject.Predmet.SudioniciListNaziv_1">
      <item>KUNER-ZAGREB d.o.o.</item>
      <item>VIPnet d.o.o.</item>
    </derivirana_varijabla>
  </DomainObject.Predmet.SudioniciListNaziv>
  <DomainObject.Predmet.SudioniciListAdressOIB>
    <izvorni_sadrzaj>
      <item>KUNER-ZAGREB d.o.o., OIB 46809868297, Miroslava Krleže 11,10430 Samobor</item>
      <item>VIPnet d.o.o., OIB 29524210204, Vrtni put 1,10000 Zagreb</item>
    </izvorni_sadrzaj>
    <derivirana_varijabla naziv="DomainObject.Predmet.SudioniciListAdressOIB_1">
      <item>KUNER-ZAGREB d.o.o., OIB 46809868297, Miroslava Krleže 11,10430 Samobor</item>
      <item>VIPnet d.o.o.,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46809868297</item>
      <item>, OIB 29524210204</item>
    </izvorni_sadrzaj>
    <derivirana_varijabla naziv="DomainObject.Predmet.SudioniciListNazivOIB_1">
      <item>, OIB 46809868297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979</properties:Words>
  <properties:Characters>5197</properties:Characters>
  <properties:Lines>140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2018-06-13T11:39:00Z</dcterms:created>
  <dc:creator>Korisnik</dc:creator>
  <cp:lastModifiedBy>Draženka Prpić</cp:lastModifiedBy>
  <cp:lastPrinted>2018-06-13T11:41:00Z</cp:lastPrinted>
  <dcterms:modified xmlns:xsi="http://www.w3.org/2001/XMLSchema-instance" xsi:type="dcterms:W3CDTF">2018-06-13T11:41:00Z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VJEROVNIKA NAKON OBUSTAVE SKRAĆENOG POSTUPKA-NOVI ZAKON-St-1466-18.docx)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