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5c9c" w14:paraId="0bf5c9c" w:rsidRDefault="00C94B16" w:rsidP="00C94B16" w:rsidR="00C94B16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B16" w:rsidP="00C94B16" w:rsidR="00C94B16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94B16" w:rsidP="00C94B16" w:rsidR="00C94B16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94B16" w:rsidP="00C94B16" w:rsidR="00C94B16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94B16" w:rsidP="00C94B16" w:rsidR="00C94B16" w:rsidRPr="009843DB"/>
    <w:p w:rsidRDefault="00C94B16" w:rsidP="00C94B16" w:rsidR="00C94B1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94B16" w:rsidP="00C94B16" w:rsidR="00C94B1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94B16" w:rsidP="00C94B16" w:rsidR="00C94B1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C94B16" w:rsidP="00C94B16" w:rsidR="00C94B1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94B16" w:rsidP="00C94B16" w:rsidR="00C94B1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 w:rsidR="002703D2">
        <w:rPr>
          <w:rFonts w:cs="Times New Roman" w:eastAsia="Times New Roman"/>
          <w:szCs w:val="24"/>
          <w:lang w:eastAsia="hr-HR"/>
        </w:rPr>
        <w:t>7401</w:t>
      </w:r>
      <w:r w:rsidRPr="009843DB">
        <w:rPr>
          <w:rFonts w:cs="Times New Roman" w:eastAsia="Times New Roman"/>
          <w:szCs w:val="24"/>
          <w:lang w:eastAsia="hr-HR"/>
        </w:rPr>
        <w:t xml:space="preserve"> od 29. listopada 2015., za provedbu skraćenog stečaj</w:t>
      </w:r>
      <w:r w:rsidR="002703D2">
        <w:rPr>
          <w:rFonts w:cs="Times New Roman" w:eastAsia="Times New Roman"/>
          <w:szCs w:val="24"/>
          <w:lang w:eastAsia="hr-HR"/>
        </w:rPr>
        <w:t xml:space="preserve">nog postupka nad pravnom osobom Dječji vrtić Dorisini cvjetovi, Pula, Koparska 52, OIB 58614537257, </w:t>
      </w:r>
      <w:r w:rsidRPr="009843DB">
        <w:rPr>
          <w:rFonts w:cs="Times New Roman" w:eastAsia="Times New Roman"/>
          <w:szCs w:val="24"/>
          <w:lang w:eastAsia="hr-HR"/>
        </w:rPr>
        <w:t xml:space="preserve">19. studenog 2015. </w:t>
      </w:r>
    </w:p>
    <w:p w:rsidRDefault="00C94B16" w:rsidP="00C94B16" w:rsidR="00C94B1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94B16" w:rsidP="00C94B16" w:rsidR="00C94B1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C94B16" w:rsidP="00C94B16" w:rsidR="00C94B1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94B16" w:rsidP="00C94B16" w:rsidR="00C94B1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2703D2">
        <w:rPr>
          <w:rFonts w:cs="Times New Roman" w:eastAsia="Times New Roman"/>
          <w:szCs w:val="24"/>
          <w:lang w:eastAsia="hr-HR"/>
        </w:rPr>
        <w:t>Dječji vrtić Dorisini cvjetovi, Pula, Koparska 52, OIB 58614537257.</w:t>
      </w:r>
    </w:p>
    <w:p w:rsidRDefault="002703D2" w:rsidP="00C94B16" w:rsidR="002703D2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94B16" w:rsidP="00C94B16" w:rsidR="00C94B16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C94B16" w:rsidP="00C94B16" w:rsidR="00C94B1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94B16" w:rsidP="00C94B16" w:rsidR="00C94B1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="002703D2">
        <w:rPr>
          <w:rFonts w:cs="Times New Roman" w:eastAsia="Times New Roman"/>
          <w:szCs w:val="24"/>
          <w:lang w:eastAsia="hr-HR"/>
        </w:rPr>
        <w:t xml:space="preserve">Dječji vrtić Dorisini cvjetovi, Pula.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 w:rsidR="002703D2">
        <w:rPr>
          <w:rFonts w:cs="Times New Roman" w:eastAsia="Times New Roman"/>
          <w:szCs w:val="24"/>
          <w:lang w:eastAsia="hr-HR"/>
        </w:rPr>
        <w:t>2859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 w:rsidR="002703D2">
        <w:t>27.838,58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C94B16" w:rsidP="00C94B16" w:rsidR="00C94B1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 w:rsidR="002703D2"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C94B16" w:rsidP="00C94B16" w:rsidR="00C94B1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C94B16" w:rsidP="00C94B16" w:rsidR="00C94B16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94B16" w:rsidP="00C94B16" w:rsidR="00C94B16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19. studenog 2015. </w:t>
      </w:r>
    </w:p>
    <w:p w:rsidRDefault="00C94B16" w:rsidP="00C94B16" w:rsidR="00C94B16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C94B16" w:rsidP="00C94B16" w:rsidR="00C94B16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724A81">
        <w:rPr>
          <w:rFonts w:cs="Times New Roman" w:eastAsia="Times New Roman"/>
          <w:szCs w:val="24"/>
          <w:lang w:eastAsia="hr-HR"/>
        </w:rPr>
        <w:t>, v. r.</w:t>
      </w:r>
    </w:p>
    <w:p w:rsidRDefault="00C94B16" w:rsidP="00C94B16" w:rsidR="00C94B1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703D2" w:rsidP="00C94B16" w:rsidR="002703D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94B16" w:rsidP="00C94B16" w:rsidR="00C94B16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C94B16" w:rsidP="00C94B16" w:rsidR="00C94B16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94B16" w:rsidP="00C94B16" w:rsidR="00C94B1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94B16" w:rsidP="00C94B16" w:rsidR="00C94B16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94B16" w:rsidP="00C94B16" w:rsidR="00C94B16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- e-Oglasna ploča sudova.</w:t>
      </w:r>
    </w:p>
    <w:p w:rsidRDefault="00C94B16" w:rsidP="00C94B16" w:rsidR="00C94B16" w:rsidRPr="009843DB"/>
    <w:p w:rsidRDefault="00C94B16" w:rsidP="00C94B16" w:rsidR="00C94B16" w:rsidRPr="009843DB"/>
    <w:p w:rsidRDefault="00C94B16" w:rsidP="00C94B16" w:rsidR="00C94B16" w:rsidRPr="009843DB"/>
    <w:p w:rsidRDefault="00C94B16" w:rsidP="00C94B16" w:rsidR="00C94B16"/>
    <w:p w:rsidRDefault="002E5697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719" w:rsidP="002703D2" w:rsidR="00F73719">
      <w:r>
        <w:separator/>
      </w:r>
    </w:p>
  </w:endnote>
  <w:endnote w:id="0" w:type="continuationSeparator">
    <w:p w:rsidRDefault="00F73719" w:rsidP="002703D2" w:rsidR="00F73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719" w:rsidP="002703D2" w:rsidR="00F73719">
      <w:r>
        <w:separator/>
      </w:r>
    </w:p>
  </w:footnote>
  <w:footnote w:id="0" w:type="continuationSeparator">
    <w:p w:rsidRDefault="00F73719" w:rsidP="002703D2" w:rsidR="00F73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19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E5697">
          <w:rPr>
            <w:noProof/>
          </w:rPr>
          <w:t>2</w:t>
        </w:r>
        <w:r>
          <w:fldChar w:fldCharType="end"/>
        </w:r>
      </w:sdtContent>
    </w:sdt>
    <w:r>
      <w:tab/>
      <w:t>11 St-2</w:t>
    </w:r>
    <w:r w:rsidR="002703D2">
      <w:t>87</w:t>
    </w:r>
    <w:r>
      <w:t>/2015-3</w:t>
    </w:r>
  </w:p>
  <w:p w:rsidRDefault="002E5697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19" w:rsidP="007B623F" w:rsidR="007B623F">
    <w:pPr>
      <w:pStyle w:val="Zaglavlje"/>
      <w:jc w:val="right"/>
    </w:pPr>
    <w:r>
      <w:t>11 St-2</w:t>
    </w:r>
    <w:r w:rsidR="002703D2">
      <w:t>87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3E4"/>
    <w:rsid w:val="002703D2"/>
    <w:rsid w:val="002E5697"/>
    <w:rsid w:val="00724A81"/>
    <w:rsid w:val="009A6044"/>
    <w:rsid w:val="00BF033F"/>
    <w:rsid w:val="00BF63E4"/>
    <w:rsid w:val="00C94B16"/>
    <w:rsid w:val="00F7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B1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B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B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4B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B1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03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03D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E5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69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69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6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69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B1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B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B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4B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B1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03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03D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E5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69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69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6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69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DORISINI CVJETOVI</izvorni_sadrzaj>
    <derivirana_varijabla naziv="DomainObject.Predmet.ProtustrankaFormated_1">  DJEČJI VRTIĆ DORISINI CVJETOVI</derivirana_varijabla>
  </DomainObject.Predmet.ProtustrankaFormated>
  <DomainObject.Predmet.ProtustrankaFormatedOIB>
    <izvorni_sadrzaj>  DJEČJI VRTIĆ DORISINI CVJETOVI, OIB 58614537257</izvorni_sadrzaj>
    <derivirana_varijabla naziv="DomainObject.Predmet.ProtustrankaFormatedOIB_1">  DJEČJI VRTIĆ DORISINI CVJETOVI, OIB 58614537257</derivirana_varijabla>
  </DomainObject.Predmet.ProtustrankaFormatedOIB>
  <DomainObject.Predmet.ProtustrankaFormatedWithAdress>
    <izvorni_sadrzaj> DJEČJI VRTIĆ DORISINI CVJETOVI, Koparska 52, 52100 Pula</izvorni_sadrzaj>
    <derivirana_varijabla naziv="DomainObject.Predmet.ProtustrankaFormatedWithAdress_1"> DJEČJI VRTIĆ DORISINI CVJETOVI, Koparska 52, 52100 Pula</derivirana_varijabla>
  </DomainObject.Predmet.ProtustrankaFormatedWithAdress>
  <DomainObject.Predmet.ProtustrankaFormatedWithAdressOIB>
    <izvorni_sadrzaj> DJEČJI VRTIĆ DORISINI CVJETOVI, OIB 58614537257, Koparska 52, 52100 Pula</izvorni_sadrzaj>
    <derivirana_varijabla naziv="DomainObject.Predmet.ProtustrankaFormatedWithAdressOIB_1"> DJEČJI VRTIĆ DORISINI CVJETOVI, OIB 58614537257, Koparska 52, 52100 Pula</derivirana_varijabla>
  </DomainObject.Predmet.ProtustrankaFormatedWithAdressOIB>
  <DomainObject.Predmet.ProtustrankaWithAdress>
    <izvorni_sadrzaj>DJEČJI VRTIĆ DORISINI CVJETOVI Koparska 52, 52100 Pula</izvorni_sadrzaj>
    <derivirana_varijabla naziv="DomainObject.Predmet.ProtustrankaWithAdress_1">DJEČJI VRTIĆ DORISINI CVJETOVI Koparska 52, 52100 Pula</derivirana_varijabla>
  </DomainObject.Predmet.ProtustrankaWithAdress>
  <DomainObject.Predmet.ProtustrankaWithAdressOIB>
    <izvorni_sadrzaj>DJEČJI VRTIĆ DORISINI CVJETOVI, OIB 58614537257, Koparska 52, 52100 Pula</izvorni_sadrzaj>
    <derivirana_varijabla naziv="DomainObject.Predmet.ProtustrankaWithAdressOIB_1">DJEČJI VRTIĆ DORISINI CVJETOVI, OIB 58614537257, Koparska 52, 52100 Pula</derivirana_varijabla>
  </DomainObject.Predmet.ProtustrankaWithAdressOIB>
  <DomainObject.Predmet.ProtustrankaNazivFormated>
    <izvorni_sadrzaj>DJEČJI VRTIĆ DORISINI CVJETOVI</izvorni_sadrzaj>
    <derivirana_varijabla naziv="DomainObject.Predmet.ProtustrankaNazivFormated_1">DJEČJI VRTIĆ DORISINI CVJETOVI</derivirana_varijabla>
  </DomainObject.Predmet.ProtustrankaNazivFormated>
  <DomainObject.Predmet.ProtustrankaNazivFormatedOIB>
    <izvorni_sadrzaj>DJEČJI VRTIĆ DORISINI CVJETOVI, OIB 58614537257</izvorni_sadrzaj>
    <derivirana_varijabla naziv="DomainObject.Predmet.ProtustrankaNazivFormatedOIB_1">DJEČJI VRTIĆ DORISINI CVJETOVI, OIB 58614537257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27838.58</izvorni_sadrzaj>
    <derivirana_varijabla naziv="DomainObject.Predmet.TrenutnaVrijednost_1">27838.58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DORISINI CVJETOVI</item>
    </izvorni_sadrzaj>
    <derivirana_varijabla naziv="DomainObject.Predmet.ProtuStrankaListFormated_1">
      <item>DJEČJI VRTIĆ DORISINI CVJETOVI</item>
    </derivirana_varijabla>
  </DomainObject.Predmet.ProtuStrankaListFormated>
  <DomainObject.Predmet.ProtuStrankaListFormatedOIB>
    <izvorni_sadrzaj>
      <item>DJEČJI VRTIĆ DORISINI CVJETOVI, OIB 58614537257</item>
    </izvorni_sadrzaj>
    <derivirana_varijabla naziv="DomainObject.Predmet.ProtuStrankaListFormatedOIB_1">
      <item>DJEČJI VRTIĆ DORISINI CVJETOVI, OIB 58614537257</item>
    </derivirana_varijabla>
  </DomainObject.Predmet.ProtuStrankaListFormatedOIB>
  <DomainObject.Predmet.ProtuStrankaListFormatedWithAdress>
    <izvorni_sadrzaj>
      <item>DJEČJI VRTIĆ DORISINI CVJETOVI, Koparska 52, 52100 Pula</item>
    </izvorni_sadrzaj>
    <derivirana_varijabla naziv="DomainObject.Predmet.ProtuStrankaListFormatedWithAdress_1">
      <item>DJEČJI VRTIĆ DORISINI CVJETOVI, Koparska 52, 52100 Pula</item>
    </derivirana_varijabla>
  </DomainObject.Predmet.ProtuStrankaListFormatedWithAdress>
  <DomainObject.Predmet.ProtuStrankaListFormatedWithAdressOIB>
    <izvorni_sadrzaj>
      <item>DJEČJI VRTIĆ DORISINI CVJETOVI, OIB 58614537257, Koparska 52, 52100 Pula</item>
    </izvorni_sadrzaj>
    <derivirana_varijabla naziv="DomainObject.Predmet.ProtuStrankaListFormatedWithAdressOIB_1">
      <item>DJEČJI VRTIĆ DORISINI CVJETOVI, OIB 58614537257, Koparska 52, 52100 Pula</item>
    </derivirana_varijabla>
  </DomainObject.Predmet.ProtuStrankaListFormatedWithAdressOIB>
  <DomainObject.Predmet.ProtuStrankaListNazivFormated>
    <izvorni_sadrzaj>
      <item>DJEČJI VRTIĆ DORISINI CVJETOVI</item>
    </izvorni_sadrzaj>
    <derivirana_varijabla naziv="DomainObject.Predmet.ProtuStrankaListNazivFormated_1">
      <item>DJEČJI VRTIĆ DORISINI CVJETOVI</item>
    </derivirana_varijabla>
  </DomainObject.Predmet.ProtuStrankaListNazivFormated>
  <DomainObject.Predmet.ProtuStrankaListNazivFormatedOIB>
    <izvorni_sadrzaj>
      <item>DJEČJI VRTIĆ DORISINI CVJETOVI, OIB 58614537257</item>
    </izvorni_sadrzaj>
    <derivirana_varijabla naziv="DomainObject.Predmet.ProtuStrankaListNazivFormatedOIB_1">
      <item>DJEČJI VRTIĆ DORISINI CVJETOVI, OIB 58614537257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DORISINI CVJETOVI</izvorni_sadrzaj>
    <derivirana_varijabla naziv="DomainObject.Predmet.ProtustrankaIDrugi_1">DJEČJI VRTIĆ DORISINI CVJETOVI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DJEČJI VRTIĆ DORISINI CVJETOVI, OIB 58614537257, Koparska 52, 52100 Pula</izvorni_sadrzaj>
    <derivirana_varijabla naziv="DomainObject.Predmet.ProtustrankaIDrugiAdressOIB_1">DJEČJI VRTIĆ DORISINI CVJETOVI, OIB 58614537257, Koparska 52,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DORISINI CVJETOVI</item>
    </izvorni_sadrzaj>
    <derivirana_varijabla naziv="DomainObject.Predmet.SudioniciListNaziv_1">
      <item>FINANCIJSKA AGENCIJA, RC RIJEKA, PODRUŽNICA PULA, PULA</item>
      <item>DJEČJI VRTIĆ DORISINI CVJETOVI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DJEČJI VRTIĆ DORISINI CVJETOVI, OIB 58614537257, Koparska 52,52100 Pula</item>
    </izvorni_sadrzaj>
    <derivirana_varijabla naziv="DomainObject.Predmet.SudioniciListAdressOIB_1">
      <item>FINANCIJSKA AGENCIJA, RC RIJEKA, PODRUŽNICA PULA, PULA, OIB 85821130368, Ulica grada Vukovara 70,Zagreb</item>
      <item>DJEČJI VRTIĆ DORISINI CVJETOVI, OIB 58614537257, Koparska 52,52100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58614537257</item>
    </izvorni_sadrzaj>
    <derivirana_varijabla naziv="DomainObject.Predmet.SudioniciListNazivOIB_1">
      <item>, OIB 85821130368</item>
      <item>, OIB 58614537257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336</properties:Words>
  <properties:Characters>1857</properties:Characters>
  <properties:Lines>53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2015-11-19T07:34:00Z</dcterms:created>
  <dc:creator>Mihaela Kaligari</dc:creator>
  <dc:description/>
  <cp:keywords/>
  <cp:lastModifiedBy>Ana Jeromela</cp:lastModifiedBy>
  <cp:lastPrinted>2015-11-25T11:06:00Z</cp:lastPrinted>
  <dcterms:modified xmlns:xsi="http://www.w3.org/2001/XMLSchema-instance" xsi:type="dcterms:W3CDTF">2015-11-25T11:06:00Z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