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117e" w14:paraId="a74117e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031101">
        <w:t>ZANATKOMERC d.o.o., Gorica, Kamenolom Gorica 1, OIB:31871209730</w:t>
      </w:r>
      <w:r w:rsidR="00EB4FA0">
        <w:t xml:space="preserve">, </w:t>
      </w:r>
      <w:r w:rsidRPr="00686108">
        <w:t xml:space="preserve">dana </w:t>
      </w:r>
      <w:r w:rsidR="00240F7A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031101">
        <w:t>ZANATKOMERC d.o.o., Gorica, Kamenolom Gorica 1, OIB:31871209730.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240F7A">
        <w:rPr>
          <w:b/>
          <w:bCs/>
        </w:rPr>
        <w:t>27.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031101">
        <w:rPr>
          <w:b/>
          <w:bCs/>
        </w:rPr>
        <w:t>9,30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240F7A">
        <w:rPr>
          <w:b/>
          <w:bCs/>
        </w:rPr>
        <w:t>27. travnja</w:t>
      </w:r>
      <w:r w:rsidR="0002147A" w:rsidRPr="0002147A">
        <w:rPr>
          <w:b/>
          <w:bCs/>
        </w:rPr>
        <w:t xml:space="preserve"> 2016. u </w:t>
      </w:r>
      <w:r w:rsidR="00031101">
        <w:rPr>
          <w:b/>
          <w:bCs/>
        </w:rPr>
        <w:t>9,40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031101">
        <w:t xml:space="preserve">ZANATKOMERC d.o.o., Gorica, Kamenolom Gorica 1, </w:t>
      </w:r>
      <w:r w:rsidR="00ED6162" w:rsidRPr="006761E9">
        <w:t>navodeći da</w:t>
      </w:r>
      <w:r w:rsidR="0002147A">
        <w:t xml:space="preserve"> dužnik na dan </w:t>
      </w:r>
      <w:r w:rsidR="0060004A">
        <w:t>1. rujna</w:t>
      </w:r>
      <w:r w:rsidR="000A4C71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031101">
        <w:t>646</w:t>
      </w:r>
      <w:r w:rsidR="00DB6B63">
        <w:t xml:space="preserve"> </w:t>
      </w:r>
      <w:r w:rsidR="00245588" w:rsidRPr="006761E9">
        <w:t xml:space="preserve">dana u iznosu od </w:t>
      </w:r>
      <w:r w:rsidR="00031101">
        <w:t>3.211.380,31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240F7A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031101">
        <w:t>ZANATKOMERC d.o.o., Gorica, Kamenolom Gorica 1</w:t>
      </w:r>
      <w:r w:rsidR="00637254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630737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DUŠKO JURJEVIĆ, Kruševo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30737">
        <w:t>Zadar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15C6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031101" w:rsidP="00206789" w:rsidR="00206789">
    <w:pPr>
      <w:pStyle w:val="Zaglavlje"/>
      <w:jc w:val="right"/>
    </w:pPr>
    <w:r>
      <w:t>Poslovni broj: 2 St-374</w:t>
    </w:r>
    <w:r w:rsidR="00206789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31101">
      <w:t>374</w:t>
    </w:r>
    <w:r w:rsidR="00752F5C">
      <w:t>/16-</w:t>
    </w:r>
    <w:r w:rsidR="0020678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15C63"/>
    <w:rsid w:val="0002147A"/>
    <w:rsid w:val="0002702C"/>
    <w:rsid w:val="00031101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06789"/>
    <w:rsid w:val="0021129F"/>
    <w:rsid w:val="00211B6C"/>
    <w:rsid w:val="002223B7"/>
    <w:rsid w:val="00227F27"/>
    <w:rsid w:val="002357E2"/>
    <w:rsid w:val="00236010"/>
    <w:rsid w:val="0023700D"/>
    <w:rsid w:val="00240F7A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004A"/>
    <w:rsid w:val="00602E03"/>
    <w:rsid w:val="00604B74"/>
    <w:rsid w:val="00612317"/>
    <w:rsid w:val="00612C9E"/>
    <w:rsid w:val="00617000"/>
    <w:rsid w:val="00621863"/>
    <w:rsid w:val="00621B7E"/>
    <w:rsid w:val="006239E2"/>
    <w:rsid w:val="00630737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5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5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23206 Gorica</izvorni_sadrzaj>
    <derivirana_varijabla naziv="DomainObject.Predmet.ProtustrankaFormatedWithAdress_1"> ZANATKOMERC društvo s ograničenom odgovonošću za građevinarstvo i trgovinu, Kamenolom Gorica 1, 23206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23206 Gorica</izvorni_sadrzaj>
    <derivirana_varijabla naziv="DomainObject.Predmet.ProtustrankaFormatedWithAdressOIB_1"> ZANATKOMERC društvo s ograničenom odgovonošću za građevinarstvo i trgovinu, OIB 31871209730, Kamenolom Gorica 1, 23206 Gorica</derivirana_varijabla>
  </DomainObject.Predmet.ProtustrankaFormatedWithAdressOIB>
  <DomainObject.Predmet.ProtustrankaWithAdress>
    <izvorni_sadrzaj>ZANATKOMERC društvo s ograničenom odgovonošću za građevinarstvo i trgovinu Kamenolom Gorica 1, 23206 Gorica</izvorni_sadrzaj>
    <derivirana_varijabla naziv="DomainObject.Predmet.ProtustrankaWithAdress_1">ZANATKOMERC društvo s ograničenom odgovonošću za građevinarstvo i trgovinu Kamenolom Gorica 1, 23206 Gorica</derivirana_varijabla>
  </DomainObject.Predmet.ProtustrankaWithAdress>
  <DomainObject.Predmet.ProtustrankaWithAdressOIB>
    <izvorni_sadrzaj>ZANATKOMERC društvo s ograničenom odgovonošću za građevinarstvo i trgovinu, OIB 31871209730, Kamenolom Gorica 1, 23206 Gorica</izvorni_sadrzaj>
    <derivirana_varijabla naziv="DomainObject.Predmet.ProtustrankaWithAdressOIB_1">ZANATKOMERC društvo s ograničenom odgovonošću za građevinarstvo i trgovinu, OIB 31871209730, Kamenolom Gorica 1, 23206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3211380.31</izvorni_sadrzaj>
    <derivirana_varijabla naziv="DomainObject.Predmet.TrenutnaVrijednost_1">3211380.31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23206 Gorica</item>
    </izvorni_sadrzaj>
    <derivirana_varijabla naziv="DomainObject.Predmet.ProtuStrankaListFormatedWithAdress_1">
      <item>ZANATKOMERC društvo s ograničenom odgovonošću za građevinarstvo i trgovinu, Kamenolom Gorica 1, 23206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23206 Gorica</item>
    </izvorni_sadrzaj>
    <derivirana_varijabla naziv="DomainObject.Predmet.ProtuStrankaListFormatedWithAdressOIB_1">
      <item>ZANATKOMERC društvo s ograničenom odgovonošću za građevinarstvo i trgovinu, OIB 31871209730, Kamenolom Gorica 1, 23206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23206 Gorica</izvorni_sadrzaj>
    <derivirana_varijabla naziv="DomainObject.Predmet.ProtustrankaIDrugiAdressOIB_1">ZANATKOMERC društvo s ograničenom odgovonošću za građevinarstvo i trgovinu, OIB 31871209730, Kamenolom Gorica 1,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ZANATKOMERC društvo s ograničenom odgovonošću za građevinarstvo i trgovinu</item>
    </izvorni_sadrzaj>
    <derivirana_varijabla naziv="DomainObject.Predmet.SudioniciListNaziv_1">
      <item>FINA</item>
      <item>ZANATKOMERC društvo s ograničenom odgovonošću za građevinarstvo i trgovinu</item>
    </derivirana_varijabla>
  </DomainObject.Predmet.SudioniciListNaziv>
  <DomainObject.Predmet.SudioniciListAdressOIB>
    <izvorni_sadrzaj>
      <item>FINA, OIB 85821130368</item>
      <item>ZANATKOMERC društvo s ograničenom odgovonošću za građevinarstvo i trgovinu, OIB 31871209730, Kamenolom Gorica 1,23206 Gorica</item>
    </izvorni_sadrzaj>
    <derivirana_varijabla naziv="DomainObject.Predmet.SudioniciListAdressOIB_1">
      <item>FINA, OIB 85821130368</item>
      <item>ZANATKOMERC društvo s ograničenom odgovonošću za građevinarstvo i trgovinu, OIB 31871209730, Kamenolom Gorica 1,23206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31871209730</item>
    </izvorni_sadrzaj>
    <derivirana_varijabla naziv="DomainObject.Predmet.SudioniciListNazivOIB_1">
      <item>, OIB 85821130368</item>
      <item>, OIB 31871209730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0E791-5217-477E-AD3B-D73EE1FDF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1810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2016-03-23T09:02:00Z</dcterms:created>
  <dc:creator>Administrator</dc:creator>
  <cp:lastModifiedBy>Merlina Klišmanić</cp:lastModifiedBy>
  <cp:lastPrinted>2016-03-23T09:01:00Z</cp:lastPrinted>
  <dcterms:modified xmlns:xsi="http://www.w3.org/2001/XMLSchema-instance" xsi:type="dcterms:W3CDTF">2016-04-07T05:58:00Z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