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cbce" w14:paraId="f58cbce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5F5601" w:rsidP="00BD5AA0" w:rsidR="00BD5AA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AA6" w:rsidR="00F90AA6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CF690A" w:rsidR="00555FBC">
      <w:pPr>
        <w:rPr>
          <w:sz w:val="24"/>
        </w:rPr>
      </w:pPr>
      <w:r>
        <w:rPr>
          <w:sz w:val="24"/>
        </w:rPr>
        <w:t>STALNA SLUŽBA 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P="00DB0763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BD5AA0">
        <w:rPr>
          <w:sz w:val="24"/>
        </w:rPr>
        <w:t>Broj: St-</w:t>
      </w:r>
      <w:r w:rsidR="00D679C7">
        <w:rPr>
          <w:sz w:val="24"/>
        </w:rPr>
        <w:t>662/2016-28</w:t>
      </w:r>
      <w:r w:rsidR="00F90AA6"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F90AA6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CF690A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D679C7">
        <w:rPr>
          <w:sz w:val="24"/>
        </w:rPr>
        <w:t>u postupku stečaja nad dužnikom SABO d.o.o Velika, Stjepana Radića 17, dana 16.veljače 2017.</w:t>
      </w:r>
    </w:p>
    <w:p w:rsidRDefault="00052215" w:rsidR="00052215">
      <w:pPr>
        <w:rPr>
          <w:sz w:val="24"/>
        </w:rPr>
      </w:pPr>
    </w:p>
    <w:p w:rsidRDefault="00052215" w:rsidP="00CF690A" w:rsidR="00052215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052215" w:rsidR="00052215">
      <w:pPr>
        <w:rPr>
          <w:sz w:val="24"/>
        </w:rPr>
      </w:pPr>
    </w:p>
    <w:p w:rsidRDefault="00F562F0" w:rsidP="00CF690A" w:rsidR="00432BE8">
      <w:pPr>
        <w:jc w:val="both"/>
        <w:rPr>
          <w:sz w:val="24"/>
        </w:rPr>
      </w:pPr>
      <w:r>
        <w:rPr>
          <w:sz w:val="24"/>
        </w:rPr>
        <w:tab/>
      </w:r>
      <w:r w:rsidR="00893FFE">
        <w:rPr>
          <w:sz w:val="24"/>
        </w:rPr>
        <w:t>I – Pozivaju se vjerovnici stečajne mase, stečajni upravitelj i skupština vjerovnika stečajnog dužnika SABO d.o.o za proizvodnju, trgovinu, usluge, uvoz-izvoz, Velika, Stjepana Radića 17, OIB 91041455449, u roku od 8 dana od dana objave ovog poziva na mrežnoj stanici e-Oglasna ploča sudova, očitovati se o obustavi i zaključenju stečajnog postupka radi nedostatnosti stečajne mase za pokriće troškova stečajnog postupka.</w:t>
      </w:r>
    </w:p>
    <w:p w:rsidRDefault="00893FFE" w:rsidP="00CF690A" w:rsidR="00893FFE">
      <w:pPr>
        <w:jc w:val="both"/>
        <w:rPr>
          <w:sz w:val="24"/>
        </w:rPr>
      </w:pPr>
      <w:r>
        <w:rPr>
          <w:sz w:val="24"/>
        </w:rPr>
        <w:tab/>
        <w:t>II – Ukoliko se u ostavljenom roku vjerovnici ne budu protivili obustavi i zaključenju stečajnog postupka, sud će donijeti rješenje kojim će obustaviti i zaključiti postupak temeljem odredbe čl. 293 st. 1 Stečajnog zakona.</w:t>
      </w:r>
    </w:p>
    <w:p w:rsidRDefault="00893FFE" w:rsidP="00CF690A" w:rsidR="00893FFE">
      <w:pPr>
        <w:jc w:val="both"/>
        <w:rPr>
          <w:sz w:val="24"/>
        </w:rPr>
      </w:pPr>
      <w:r>
        <w:rPr>
          <w:sz w:val="24"/>
        </w:rPr>
        <w:tab/>
        <w:t>III – Vjerovnici koji se budu protivili obustavi i zaključenju stečajnog postupka bit će posebnim rješenjem pozvani u roku od 15 dana solidarno predujmiti dostatan iznos novca za namirenje troškova postupka.</w:t>
      </w:r>
    </w:p>
    <w:p w:rsidRDefault="00052215" w:rsidP="00052215" w:rsidR="00052215">
      <w:pPr>
        <w:jc w:val="both"/>
        <w:rPr>
          <w:sz w:val="24"/>
        </w:rPr>
      </w:pPr>
    </w:p>
    <w:p w:rsidRDefault="00052215" w:rsidP="00052215" w:rsidR="0005221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52215" w:rsidP="00052215" w:rsidR="00052215">
      <w:pPr>
        <w:jc w:val="both"/>
        <w:rPr>
          <w:sz w:val="24"/>
        </w:rPr>
      </w:pPr>
    </w:p>
    <w:p w:rsidRDefault="00052215" w:rsidP="0076635E" w:rsidR="00F90AA6">
      <w:pPr>
        <w:jc w:val="both"/>
        <w:rPr>
          <w:sz w:val="24"/>
        </w:rPr>
      </w:pPr>
      <w:r>
        <w:rPr>
          <w:sz w:val="24"/>
        </w:rPr>
        <w:tab/>
      </w:r>
      <w:r w:rsidR="00C03F35">
        <w:rPr>
          <w:sz w:val="24"/>
        </w:rPr>
        <w:t>Rješenje</w:t>
      </w:r>
      <w:r w:rsidR="000B6DF2">
        <w:rPr>
          <w:sz w:val="24"/>
        </w:rPr>
        <w:t>m ovog suda posl.br.St-662/2016-</w:t>
      </w:r>
      <w:r w:rsidR="00C03F35">
        <w:rPr>
          <w:sz w:val="24"/>
        </w:rPr>
        <w:t>8 od 25.svibnja 2016., otvoren je stečajni postupak  nad dužnikom SABO d.o.o</w:t>
      </w:r>
      <w:r w:rsidR="00C03F35" w:rsidRPr="00C03F35">
        <w:rPr>
          <w:sz w:val="24"/>
        </w:rPr>
        <w:t xml:space="preserve"> </w:t>
      </w:r>
      <w:r w:rsidR="00C03F35">
        <w:rPr>
          <w:sz w:val="24"/>
        </w:rPr>
        <w:t>za proizvodnju, trgovinu, usluge, uvoz-izvoz, Velika, Stjepana Radića 17, OIB 91041455449.</w:t>
      </w:r>
    </w:p>
    <w:p w:rsidRDefault="00C03F35" w:rsidP="0076635E" w:rsidR="00C03F35">
      <w:pPr>
        <w:jc w:val="both"/>
        <w:rPr>
          <w:sz w:val="24"/>
        </w:rPr>
      </w:pPr>
      <w:r>
        <w:rPr>
          <w:sz w:val="24"/>
        </w:rPr>
        <w:tab/>
        <w:t xml:space="preserve">Na izvještajnom ročištu održanom dana </w:t>
      </w:r>
      <w:r w:rsidR="00AA3292">
        <w:rPr>
          <w:sz w:val="24"/>
        </w:rPr>
        <w:t xml:space="preserve">9.rujna 2016., steč.upravitelj Ivan Perković podnio je svoje izvješće o gospodarskom položaju dužnika i njegovim uzrocima u kojem između ostalog navodi da dužnik od imovine </w:t>
      </w:r>
      <w:r w:rsidR="000B6DF2">
        <w:rPr>
          <w:sz w:val="24"/>
        </w:rPr>
        <w:t xml:space="preserve">u poslovnim knjigama evidentira potraživanja od kupaca u iznosu 13.943,00 kn koja su nenaplativa budući je nastupila zastara, a od dugotrajne imovine iskazuje vrijednost u iznosu </w:t>
      </w:r>
      <w:r w:rsidR="00A42F58">
        <w:rPr>
          <w:sz w:val="24"/>
        </w:rPr>
        <w:t>174.331,69 kn, koja se odnosi na ulaganja u tuđu imovinu</w:t>
      </w:r>
      <w:r w:rsidR="00DB0763">
        <w:rPr>
          <w:sz w:val="24"/>
        </w:rPr>
        <w:t xml:space="preserve">, </w:t>
      </w:r>
      <w:r w:rsidR="00305ED3">
        <w:rPr>
          <w:sz w:val="24"/>
        </w:rPr>
        <w:t xml:space="preserve">konkretno </w:t>
      </w:r>
      <w:r w:rsidR="00DB0763">
        <w:rPr>
          <w:sz w:val="24"/>
        </w:rPr>
        <w:t>nekretnin</w:t>
      </w:r>
      <w:r w:rsidR="00305ED3">
        <w:rPr>
          <w:sz w:val="24"/>
        </w:rPr>
        <w:t xml:space="preserve">u vlasništva bivšeg zastupnika </w:t>
      </w:r>
      <w:r w:rsidR="00DB0763">
        <w:rPr>
          <w:sz w:val="24"/>
        </w:rPr>
        <w:t xml:space="preserve"> po zakonu i članova njegove obitelji</w:t>
      </w:r>
      <w:r w:rsidR="00305ED3">
        <w:rPr>
          <w:sz w:val="24"/>
        </w:rPr>
        <w:t>, te je o</w:t>
      </w:r>
      <w:r w:rsidR="003D16D7">
        <w:rPr>
          <w:sz w:val="24"/>
        </w:rPr>
        <w:t>ci</w:t>
      </w:r>
      <w:r w:rsidR="00305ED3">
        <w:rPr>
          <w:sz w:val="24"/>
        </w:rPr>
        <w:t xml:space="preserve">jenio </w:t>
      </w:r>
      <w:r w:rsidR="003D16D7">
        <w:rPr>
          <w:sz w:val="24"/>
        </w:rPr>
        <w:t xml:space="preserve"> d</w:t>
      </w:r>
      <w:r w:rsidR="00305ED3">
        <w:rPr>
          <w:sz w:val="24"/>
        </w:rPr>
        <w:t>a je i ova imovina nenaplativa jer</w:t>
      </w:r>
      <w:r w:rsidR="003D16D7">
        <w:rPr>
          <w:sz w:val="24"/>
        </w:rPr>
        <w:t xml:space="preserve"> faktički nema vrijednosti, pa je predložio stečajnom sucu postupiti po čl.</w:t>
      </w:r>
      <w:r w:rsidR="005A6592">
        <w:rPr>
          <w:sz w:val="24"/>
        </w:rPr>
        <w:t>293 Stečajnog zakona.</w:t>
      </w:r>
    </w:p>
    <w:p w:rsidRDefault="005A6592" w:rsidP="0076635E" w:rsidR="00DB0763">
      <w:pPr>
        <w:jc w:val="both"/>
        <w:rPr>
          <w:sz w:val="24"/>
        </w:rPr>
      </w:pPr>
      <w:r>
        <w:rPr>
          <w:sz w:val="24"/>
        </w:rPr>
        <w:tab/>
        <w:t xml:space="preserve">Na ročištu vjerovnici su jednoglasno prihvatili izvješće stečajnog upravitelja u cijelosti, </w:t>
      </w:r>
      <w:r w:rsidR="00DB0763">
        <w:rPr>
          <w:sz w:val="24"/>
        </w:rPr>
        <w:t>uz obvezu da</w:t>
      </w:r>
      <w:r w:rsidR="00CE10F1">
        <w:rPr>
          <w:sz w:val="24"/>
        </w:rPr>
        <w:t xml:space="preserve"> u primjerenom roku</w:t>
      </w:r>
      <w:r w:rsidR="00DB0763">
        <w:rPr>
          <w:sz w:val="24"/>
        </w:rPr>
        <w:t xml:space="preserve"> izvješće dopuniti u dijelu koji</w:t>
      </w:r>
      <w:r w:rsidR="00CE10F1">
        <w:rPr>
          <w:sz w:val="24"/>
        </w:rPr>
        <w:t xml:space="preserve"> se odnosi na ulaganja u tuđu imovinu radi utvrđivanja činjenica </w:t>
      </w:r>
      <w:r w:rsidR="00DB0763">
        <w:rPr>
          <w:sz w:val="24"/>
        </w:rPr>
        <w:t xml:space="preserve">vezanih za </w:t>
      </w:r>
      <w:r w:rsidR="00305ED3">
        <w:rPr>
          <w:sz w:val="24"/>
        </w:rPr>
        <w:t>određivanje</w:t>
      </w:r>
      <w:r w:rsidR="00DB0763">
        <w:rPr>
          <w:sz w:val="24"/>
        </w:rPr>
        <w:t xml:space="preserve"> stvarne vrijednosti i </w:t>
      </w:r>
      <w:r w:rsidR="00CE10F1">
        <w:rPr>
          <w:sz w:val="24"/>
        </w:rPr>
        <w:t xml:space="preserve"> mogućnost</w:t>
      </w:r>
      <w:r w:rsidR="00DB0763">
        <w:rPr>
          <w:sz w:val="24"/>
        </w:rPr>
        <w:t>i</w:t>
      </w:r>
      <w:r w:rsidR="00CE10F1">
        <w:rPr>
          <w:sz w:val="24"/>
        </w:rPr>
        <w:t xml:space="preserve"> naplate</w:t>
      </w:r>
      <w:r w:rsidR="00DB0763">
        <w:rPr>
          <w:sz w:val="24"/>
        </w:rPr>
        <w:t>.</w:t>
      </w:r>
    </w:p>
    <w:p w:rsidRDefault="00DB0763" w:rsidP="0076635E" w:rsidR="00DB0763">
      <w:pPr>
        <w:jc w:val="both"/>
        <w:rPr>
          <w:sz w:val="24"/>
        </w:rPr>
      </w:pPr>
    </w:p>
    <w:p w:rsidRDefault="00DB0763" w:rsidP="0076635E" w:rsidR="00DB0763">
      <w:pPr>
        <w:jc w:val="both"/>
        <w:rPr>
          <w:sz w:val="24"/>
        </w:rPr>
      </w:pPr>
    </w:p>
    <w:p w:rsidRDefault="00DB0763" w:rsidP="0076635E" w:rsidR="00DB0763">
      <w:pPr>
        <w:jc w:val="both"/>
        <w:rPr>
          <w:sz w:val="24"/>
        </w:rPr>
      </w:pPr>
      <w:r>
        <w:rPr>
          <w:sz w:val="24"/>
        </w:rPr>
        <w:tab/>
        <w:t>Svoje izvješće s</w:t>
      </w:r>
      <w:r w:rsidR="00CE10F1">
        <w:rPr>
          <w:sz w:val="24"/>
        </w:rPr>
        <w:t xml:space="preserve">teč.upravitelj je dopunio pisanim podneskom od 9.rujna 2016.uz kojeg su priložene sve isprave temeljem kojih su vršena ulaganja u </w:t>
      </w:r>
      <w:r>
        <w:rPr>
          <w:sz w:val="24"/>
        </w:rPr>
        <w:t xml:space="preserve">tuđu </w:t>
      </w:r>
      <w:r w:rsidR="00CE10F1">
        <w:rPr>
          <w:sz w:val="24"/>
        </w:rPr>
        <w:t>nekretninu</w:t>
      </w:r>
      <w:r>
        <w:rPr>
          <w:sz w:val="24"/>
        </w:rPr>
        <w:t>.</w:t>
      </w:r>
      <w:r w:rsidR="00CE10F1">
        <w:rPr>
          <w:sz w:val="24"/>
        </w:rPr>
        <w:t xml:space="preserve"> </w:t>
      </w:r>
      <w:r>
        <w:rPr>
          <w:sz w:val="24"/>
        </w:rPr>
        <w:t>U</w:t>
      </w:r>
      <w:r w:rsidR="0086784E">
        <w:rPr>
          <w:sz w:val="24"/>
        </w:rPr>
        <w:t xml:space="preserve"> dopuni izvješća navodi da su ulaganja vršena t</w:t>
      </w:r>
      <w:r>
        <w:rPr>
          <w:sz w:val="24"/>
        </w:rPr>
        <w:t>ijekom 1999.i 2000.g. temeljem U</w:t>
      </w:r>
      <w:r w:rsidR="0086784E">
        <w:rPr>
          <w:sz w:val="24"/>
        </w:rPr>
        <w:t xml:space="preserve">govora o najmu dijela zemljišta upisanog u zk.ul.763 k.o Velika, na način da je na tom zemljištu sagrađen poslovni objekt u kojem se odvijala registrirana djelatnost dužnika i </w:t>
      </w:r>
      <w:r w:rsidR="008672D1">
        <w:rPr>
          <w:sz w:val="24"/>
        </w:rPr>
        <w:t>to ukupno</w:t>
      </w:r>
      <w:r w:rsidR="0086784E">
        <w:rPr>
          <w:sz w:val="24"/>
        </w:rPr>
        <w:t xml:space="preserve"> 16 godina tijekom kojeg vremena je vršeno ulaganje u poboljšanje proizvodnog procesa, da je dužnik imao obvezu vršiti obračun amortizacije  na ulaganja u tuđu imovinu po stopi od 25% do 50% godišnje sukladno čl. 12 Zakona o porezu na dobit, što nije učinjeno te je rezultiralo iskazanim nepromijenjenim saldom u poslovnim knjigama zbog čega navedeni iznos od 174.331,69 kn  ne prikazuje vjerodostojno </w:t>
      </w:r>
      <w:r>
        <w:rPr>
          <w:sz w:val="24"/>
        </w:rPr>
        <w:t xml:space="preserve">vrijednost imovine. </w:t>
      </w:r>
      <w:r w:rsidR="008672D1">
        <w:rPr>
          <w:sz w:val="24"/>
        </w:rPr>
        <w:t>Budući je i ova imovina neunovčiva</w:t>
      </w:r>
      <w:r>
        <w:rPr>
          <w:sz w:val="24"/>
        </w:rPr>
        <w:t xml:space="preserve"> jer faktički više nema vrijednosti</w:t>
      </w:r>
      <w:r w:rsidR="008672D1">
        <w:rPr>
          <w:sz w:val="24"/>
        </w:rPr>
        <w:t>, steč.upravitelj je ostao kod prijedloga da se stečajni postupak obustavi i zaključi</w:t>
      </w:r>
      <w:r w:rsidR="00DD517E">
        <w:rPr>
          <w:sz w:val="24"/>
        </w:rPr>
        <w:t xml:space="preserve"> zbog nedostatnosti stečajne mase za pokriće troškova stečajnog postupka</w:t>
      </w:r>
      <w:r w:rsidR="008672D1">
        <w:rPr>
          <w:sz w:val="24"/>
        </w:rPr>
        <w:t xml:space="preserve">, </w:t>
      </w:r>
      <w:r>
        <w:rPr>
          <w:sz w:val="24"/>
        </w:rPr>
        <w:t>uz primjenu odredbe čl. 293 st. 1 S</w:t>
      </w:r>
      <w:r w:rsidR="00DD517E">
        <w:rPr>
          <w:sz w:val="24"/>
        </w:rPr>
        <w:t xml:space="preserve">tečajnog zakona (NN br. 71/15, dalje SZ) </w:t>
      </w:r>
    </w:p>
    <w:p w:rsidRDefault="00DB0763" w:rsidP="0076635E" w:rsidR="00DD517E">
      <w:pPr>
        <w:jc w:val="both"/>
        <w:rPr>
          <w:sz w:val="24"/>
        </w:rPr>
      </w:pPr>
      <w:r>
        <w:rPr>
          <w:sz w:val="24"/>
        </w:rPr>
        <w:tab/>
        <w:t xml:space="preserve">Odredbom čl. 293 st. 1 SZ-a </w:t>
      </w:r>
      <w:r w:rsidR="00DD517E">
        <w:rPr>
          <w:sz w:val="24"/>
        </w:rPr>
        <w:t>propisano je da ako se nakon otvaranja stečajnog postupka pokaže da stečajna masa nije dostatna ni za namirenje troškova postupka, sud će rješenjem obustaviti i zaključiti postupak.</w:t>
      </w:r>
    </w:p>
    <w:p w:rsidRDefault="00DD517E" w:rsidP="0076635E" w:rsidR="00DD517E">
      <w:pPr>
        <w:jc w:val="both"/>
        <w:rPr>
          <w:sz w:val="24"/>
        </w:rPr>
      </w:pPr>
      <w:r>
        <w:rPr>
          <w:sz w:val="24"/>
        </w:rPr>
        <w:tab/>
        <w:t>Prema st. 2 istog članka sud će, prije donošenja rješenja iz st. 1 ovog članka pozvati na očitovanje vjerovnike stečajne mase, stečajnog upravitelja i skupštinu vjerovnika, a poziv na očitovanje objavit će se na mrežnoj stanici e-Oglasna ploča sudova.</w:t>
      </w:r>
    </w:p>
    <w:p w:rsidRDefault="00DD517E" w:rsidP="0076635E" w:rsidR="00DD517E">
      <w:pPr>
        <w:jc w:val="both"/>
        <w:rPr>
          <w:sz w:val="24"/>
        </w:rPr>
      </w:pPr>
      <w:r>
        <w:rPr>
          <w:sz w:val="24"/>
        </w:rP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DD517E" w:rsidP="0076635E" w:rsidR="008672D1">
      <w:pPr>
        <w:jc w:val="both"/>
        <w:rPr>
          <w:sz w:val="24"/>
        </w:rPr>
      </w:pPr>
      <w:r>
        <w:rPr>
          <w:sz w:val="24"/>
        </w:rPr>
        <w:tab/>
        <w:t>Kako iz izvješća i dopune izvješća steč.upravitelja nedvojbeno proizlazi da dužnik od imovine evidentira samo vrijednost potraživanja i ulaganja u tu</w:t>
      </w:r>
      <w:r w:rsidR="00CB31E5">
        <w:rPr>
          <w:sz w:val="24"/>
        </w:rPr>
        <w:t>đu imovinu koja su nenaplativa jer faktički ne postoje ili su u zastari,</w:t>
      </w:r>
      <w:r>
        <w:rPr>
          <w:sz w:val="24"/>
        </w:rPr>
        <w:t xml:space="preserve"> to je stečajni sudac ocijenio da stečajna masa nema dostatnih sredstava za namirenje troškova stečajnog postupka pa je primjenom o</w:t>
      </w:r>
      <w:r w:rsidR="00CB31E5">
        <w:rPr>
          <w:sz w:val="24"/>
        </w:rPr>
        <w:t>dredbe čl. 293 st. 2 SZ-a ovim zaključkom</w:t>
      </w:r>
      <w:r>
        <w:rPr>
          <w:sz w:val="24"/>
        </w:rPr>
        <w:t xml:space="preserve"> pozvao steč.upravitelja i sve vjerovnike na očitovanje o obustavi i zaključenju stečajnog postupka </w:t>
      </w:r>
      <w:r w:rsidR="00DB0763">
        <w:rPr>
          <w:sz w:val="24"/>
        </w:rPr>
        <w:t>slijedom čega je</w:t>
      </w:r>
      <w:r>
        <w:rPr>
          <w:sz w:val="24"/>
        </w:rPr>
        <w:t xml:space="preserve"> odlučeno kao u izreci ovog </w:t>
      </w:r>
      <w:r w:rsidR="00DB0763">
        <w:rPr>
          <w:sz w:val="24"/>
        </w:rPr>
        <w:t>zaključka</w:t>
      </w:r>
      <w:r>
        <w:rPr>
          <w:sz w:val="24"/>
        </w:rPr>
        <w:t>.</w:t>
      </w:r>
      <w:r w:rsidR="008672D1">
        <w:rPr>
          <w:sz w:val="24"/>
        </w:rPr>
        <w:tab/>
      </w:r>
    </w:p>
    <w:p w:rsidRDefault="00C03F35" w:rsidP="0076635E" w:rsidR="00C03F35">
      <w:pPr>
        <w:jc w:val="both"/>
        <w:rPr>
          <w:sz w:val="24"/>
        </w:rPr>
      </w:pPr>
    </w:p>
    <w:p w:rsidRDefault="00F90AA6" w:rsidP="00DD517E" w:rsidR="00F90AA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57269A">
        <w:rPr>
          <w:sz w:val="24"/>
        </w:rPr>
        <w:t xml:space="preserve">             </w:t>
      </w:r>
      <w:r>
        <w:rPr>
          <w:sz w:val="24"/>
        </w:rPr>
        <w:t>U Slav.</w:t>
      </w:r>
      <w:r w:rsidR="005067C2">
        <w:rPr>
          <w:sz w:val="24"/>
        </w:rPr>
        <w:t xml:space="preserve"> </w:t>
      </w:r>
      <w:r>
        <w:rPr>
          <w:sz w:val="24"/>
        </w:rPr>
        <w:t xml:space="preserve">Brodu, </w:t>
      </w:r>
      <w:r w:rsidR="00CC115A">
        <w:rPr>
          <w:sz w:val="24"/>
        </w:rPr>
        <w:t xml:space="preserve">16.veljače </w:t>
      </w:r>
      <w:r w:rsidR="00CF690A">
        <w:rPr>
          <w:sz w:val="24"/>
        </w:rPr>
        <w:t xml:space="preserve"> 2017.</w:t>
      </w: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EB0603">
        <w:rPr>
          <w:sz w:val="24"/>
        </w:rPr>
        <w:t>STEČAJNI SUDAC:</w:t>
      </w:r>
    </w:p>
    <w:p w:rsidRDefault="00DD517E" w:rsidR="00DD517E">
      <w:pPr>
        <w:rPr>
          <w:sz w:val="24"/>
        </w:rPr>
      </w:pPr>
    </w:p>
    <w:p w:rsidRDefault="00F90AA6" w:rsidR="00CC115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CC115A" w:rsidR="00CC115A">
      <w:pPr>
        <w:rPr>
          <w:sz w:val="24"/>
        </w:rPr>
      </w:pPr>
    </w:p>
    <w:p w:rsidRDefault="008860EA" w:rsidR="008860EA">
      <w:pPr>
        <w:rPr>
          <w:sz w:val="24"/>
        </w:rPr>
      </w:pPr>
    </w:p>
    <w:p w:rsidRDefault="0076635E" w:rsidR="0076635E">
      <w:pPr>
        <w:rPr>
          <w:sz w:val="24"/>
        </w:rPr>
      </w:pPr>
    </w:p>
    <w:p w:rsidRDefault="008860EA" w:rsidR="0076635E">
      <w:pPr>
        <w:rPr>
          <w:sz w:val="24"/>
        </w:rPr>
      </w:pPr>
      <w:r>
        <w:rPr>
          <w:sz w:val="24"/>
        </w:rPr>
        <w:t xml:space="preserve">Dostaviti </w:t>
      </w:r>
      <w:r w:rsidR="00B65A6F">
        <w:rPr>
          <w:sz w:val="24"/>
        </w:rPr>
        <w:t>putem mrežne stanice e-Oglasna ploča sudova</w:t>
      </w:r>
    </w:p>
    <w:p w:rsidRDefault="0076635E" w:rsidR="008860EA">
      <w:pPr>
        <w:rPr>
          <w:sz w:val="24"/>
        </w:rPr>
      </w:pPr>
      <w:r>
        <w:rPr>
          <w:sz w:val="24"/>
        </w:rPr>
        <w:t xml:space="preserve"> </w:t>
      </w:r>
      <w:r w:rsidR="00DD517E">
        <w:rPr>
          <w:sz w:val="24"/>
        </w:rPr>
        <w:t>1. steč.upravitelju</w:t>
      </w:r>
    </w:p>
    <w:p w:rsidRDefault="00DD517E" w:rsidR="00DD517E">
      <w:pPr>
        <w:rPr>
          <w:sz w:val="24"/>
        </w:rPr>
      </w:pPr>
      <w:r>
        <w:rPr>
          <w:sz w:val="24"/>
        </w:rPr>
        <w:t>2. skupština vjerovnika</w:t>
      </w:r>
    </w:p>
    <w:p w:rsidRDefault="00DD517E" w:rsidR="00DD517E">
      <w:pPr>
        <w:rPr>
          <w:sz w:val="24"/>
        </w:rPr>
      </w:pPr>
      <w:r>
        <w:rPr>
          <w:sz w:val="24"/>
        </w:rPr>
        <w:t>3. vjerovnici stečajne mase</w:t>
      </w:r>
    </w:p>
    <w:sectPr w:rsidR="00DD517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347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19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1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3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5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7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79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1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3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0B6DF2"/>
    <w:rsid w:val="00115CEB"/>
    <w:rsid w:val="001818CE"/>
    <w:rsid w:val="00217B1C"/>
    <w:rsid w:val="0028537C"/>
    <w:rsid w:val="00305ED3"/>
    <w:rsid w:val="003D16D7"/>
    <w:rsid w:val="003D6311"/>
    <w:rsid w:val="00432BE8"/>
    <w:rsid w:val="00491C12"/>
    <w:rsid w:val="004F3FD1"/>
    <w:rsid w:val="004F65A8"/>
    <w:rsid w:val="005067C2"/>
    <w:rsid w:val="00555FBC"/>
    <w:rsid w:val="0057269A"/>
    <w:rsid w:val="005A6592"/>
    <w:rsid w:val="005F5601"/>
    <w:rsid w:val="0061302D"/>
    <w:rsid w:val="00690369"/>
    <w:rsid w:val="00696806"/>
    <w:rsid w:val="0076635E"/>
    <w:rsid w:val="007C76FA"/>
    <w:rsid w:val="007F5714"/>
    <w:rsid w:val="00823DDA"/>
    <w:rsid w:val="008263C0"/>
    <w:rsid w:val="008672D1"/>
    <w:rsid w:val="0086784E"/>
    <w:rsid w:val="008860EA"/>
    <w:rsid w:val="00893FFE"/>
    <w:rsid w:val="008B40C7"/>
    <w:rsid w:val="008F324F"/>
    <w:rsid w:val="00956036"/>
    <w:rsid w:val="009D5347"/>
    <w:rsid w:val="009E6041"/>
    <w:rsid w:val="00A40BCC"/>
    <w:rsid w:val="00A42F58"/>
    <w:rsid w:val="00AA3292"/>
    <w:rsid w:val="00AE302C"/>
    <w:rsid w:val="00B05C4E"/>
    <w:rsid w:val="00B16D26"/>
    <w:rsid w:val="00B65A6F"/>
    <w:rsid w:val="00B6757F"/>
    <w:rsid w:val="00B817BA"/>
    <w:rsid w:val="00B81811"/>
    <w:rsid w:val="00B91C88"/>
    <w:rsid w:val="00BB43A9"/>
    <w:rsid w:val="00BC1B70"/>
    <w:rsid w:val="00BD5AA0"/>
    <w:rsid w:val="00C03F35"/>
    <w:rsid w:val="00C826D8"/>
    <w:rsid w:val="00CB31E5"/>
    <w:rsid w:val="00CC115A"/>
    <w:rsid w:val="00CE10F1"/>
    <w:rsid w:val="00CE4E90"/>
    <w:rsid w:val="00CF356B"/>
    <w:rsid w:val="00CF690A"/>
    <w:rsid w:val="00D4679B"/>
    <w:rsid w:val="00D679C7"/>
    <w:rsid w:val="00DB0763"/>
    <w:rsid w:val="00DD517E"/>
    <w:rsid w:val="00DD7FBF"/>
    <w:rsid w:val="00DF5FB6"/>
    <w:rsid w:val="00E05D5D"/>
    <w:rsid w:val="00E44A96"/>
    <w:rsid w:val="00EB0603"/>
    <w:rsid w:val="00EC2BD5"/>
    <w:rsid w:val="00EF57EB"/>
    <w:rsid w:val="00F043B9"/>
    <w:rsid w:val="00F55E00"/>
    <w:rsid w:val="00F562F0"/>
    <w:rsid w:val="00F734B4"/>
    <w:rsid w:val="00F90AA6"/>
    <w:rsid w:val="00FA0481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5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7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57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5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7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57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SABO društvo s ograničenom odgovornošću za proizvodnju, trgovinu, usluge, uvoz - izvoz, Velika, Stjepana Radića 17; SABO d.o.o.  za proizvodnju, trgovinu, usluge, uvoz - izvoz, Velika, Stjepana Radića 17</izvorni_sadrzaj>
    <derivirana_varijabla naziv="DomainObject.Predmet.ProtustrankaFormated_1">  SABO društvo s ograničenom odgovornošću za proizvodnju, trgovinu, usluge, uvoz - izvoz, Velika, Stjepana Radića 17; SABO d.o.o.  za proizvodnju, trgovinu, usluge, uvoz - izvoz, Velika, Stjepana Radića 17</derivirana_varijabla>
  </DomainObject.Predmet.ProtustrankaFormated>
  <DomainObject.Predmet.ProtustrankaFormatedOIB>
    <izvorni_sadrzaj>  SABO društvo s ograničenom odgovornošću za proizvodnju, trgovinu, usluge, uvoz - izvoz, Velika, Stjepana Radića 17, OIB 91041455449; SABO d.o.o.  za proizvodnju, trgovinu, usluge, uvoz - izvoz, Velika, Stjepana Radića 17, OIB 91041455449</izvorni_sadrzaj>
    <derivirana_varijabla naziv="DomainObject.Predmet.ProtustrankaFormatedOIB_1">  SABO društvo s ograničenom odgovornošću za proizvodnju, trgovinu, usluge, uvoz - izvoz, Velika, Stjepana Radića 17, OIB 91041455449; SABO d.o.o.  za proizvodnju, trgovinu, usluge, uvoz - izvoz, Velika, Stjepana Radića 17, OIB 91041455449</derivirana_varijabla>
  </DomainObject.Predmet.ProtustrankaFormatedOIB>
  <DomainObject.Predmet.ProtustrankaFormatedWithAdress>
    <izvorni_sadrzaj> SABO društvo s ograničenom odgovornošću za proizvodnju, trgovinu, usluge, uvoz - izvoz, Velika, Stjepana Radića 17, Stjepana Radića 17, 34330 Velika; SABO d.o.o.  za proizvodnju, trgovinu, usluge, uvoz - izvoz, Velika, Stjepana Radića 17, Stjepana Radića 17, 34330 Velika</izvorni_sadrzaj>
    <derivirana_varijabla naziv="DomainObject.Predmet.ProtustrankaFormatedWithAdress_1"> SABO društvo s ograničenom odgovornošću za proizvodnju, trgovinu, usluge, uvoz - izvoz, Velika, Stjepana Radića 17, Stjepana Radića 17, 34330 Velika; SABO d.o.o.  za proizvodnju, trgovinu, usluge, uvoz - izvoz, Velika, Stjepana Radića 17, Stjepana Radića 17, 34330 Velika</derivirana_varijabla>
  </DomainObject.Predmet.ProtustrankaFormatedWithAdress>
  <DomainObject.Predmet.ProtustrankaFormatedWithAdressOIB>
    <izvorni_sadrzaj> SABO društvo s ograničenom odgovornošću za proizvodnju, trgovinu, usluge, uvoz - izvoz, Velika, Stjepana Radića 17, OIB 91041455449, Stjepana Radića 17, 34330 Velika; SABO d.o.o.  za proizvodnju, trgovinu, usluge, uvoz - izvoz, Velika, Stjepana Radića 17, OIB 91041455449, Stjepana Radića 17, 34330 Velika</izvorni_sadrzaj>
    <derivirana_varijabla naziv="DomainObject.Predmet.ProtustrankaFormatedWithAdressOIB_1"> SABO društvo s ograničenom odgovornošću za proizvodnju, trgovinu, usluge, uvoz - izvoz, Velika, Stjepana Radića 17, OIB 91041455449, Stjepana Radića 17, 34330 Velika; SABO d.o.o.  za proizvodnju, trgovinu, usluge, uvoz - izvoz, Velika, Stjepana Radića 17, OIB 91041455449, Stjepana Radića 17, 34330 Velika</derivirana_varijabla>
  </DomainObject.Predmet.ProtustrankaFormatedWithAdressOIB>
  <DomainObject.Predmet.ProtustrankaWithAdress>
    <izvorni_sadrzaj>SABO društvo s ograničenom odgovornošću za proizvodnju, trgovinu, usluge, uvoz - izvoz, Velika, Stjepana Radića 17 Stjepana Radića 17, 34330 Velika, SABO d.o.o.  za proizvodnju, trgovinu, usluge, uvoz - izvoz, Velika, Stjepana Radića 17 Stjepana Radića 17, 34330 Velika</izvorni_sadrzaj>
    <derivirana_varijabla naziv="DomainObject.Predmet.ProtustrankaWithAdress_1">SABO društvo s ograničenom odgovornošću za proizvodnju, trgovinu, usluge, uvoz - izvoz, Velika, Stjepana Radića 17 Stjepana Radića 17, 34330 Velika, SABO d.o.o.  za proizvodnju, trgovinu, usluge, uvoz - izvoz, Velika, Stjepana Radića 17 Stjepana Radića 17, 34330 Velika</derivirana_varijabla>
  </DomainObject.Predmet.ProtustrankaWithAdress>
  <DomainObject.Predmet.ProtustrankaWithAdressOIB>
    <izvorni_sadrzaj>SABO društvo s ograničenom odgovornošću za proizvodnju, trgovinu, usluge, uvoz - izvoz, Velika, Stjepana Radića 17, OIB 91041455449, Stjepana Radića 17, 34330 Velika, SABO d.o.o.  za proizvodnju, trgovinu, usluge, uvoz - izvoz, Velika, Stjepana Radića 17, OIB 91041455449, Stjepana Radića 17, 34330 Velika</izvorni_sadrzaj>
    <derivirana_varijabla naziv="DomainObject.Predmet.ProtustrankaWithAdressOIB_1">SABO društvo s ograničenom odgovornošću za proizvodnju, trgovinu, usluge, uvoz - izvoz, Velika, Stjepana Radića 17, OIB 91041455449, Stjepana Radića 17, 34330 Velika, SABO d.o.o.  za proizvodnju, trgovinu, usluge, uvoz - izvoz, Velika, Stjepana Radića 17, OIB 91041455449, Stjepana Radića 17, 34330 Velika</derivirana_varijabla>
  </DomainObject.Predmet.ProtustrankaWithAdressOIB>
  <DomainObject.Predmet.ProtustrankaNazivFormated>
    <izvorni_sadrzaj>SABO društvo s ograničenom odgovornošću za proizvodnju, trgovinu, usluge, uvoz - izvoz, Velika, Stjepana Radića 17,SABO d.o.o.  za proizvodnju, trgovinu, usluge, uvoz - izvoz, Velika, Stjepana Radića 17</izvorni_sadrzaj>
    <derivirana_varijabla naziv="DomainObject.Predmet.ProtustrankaNazivFormated_1">SABO društvo s ograničenom odgovornošću za proizvodnju, trgovinu, usluge, uvoz - izvoz, Velika, Stjepana Radića 17,SABO d.o.o.  za proizvodnju, trgovinu, usluge, uvoz - izvoz, Velika, Stjepana Radića 17</derivirana_varijabla>
  </DomainObject.Predmet.ProtustrankaNazivFormated>
  <DomainObject.Predmet.ProtustrankaNazivFormatedOIB>
    <izvorni_sadrzaj>SABO društvo s ograničenom odgovornošću za proizvodnju, trgovinu, usluge, uvoz - izvoz, Velika, Stjepana Radića 17, OIB 91041455449,SABO d.o.o.  za proizvodnju, trgovinu, usluge, uvoz - izvoz, Velika, Stjepana Radića 17, OIB 91041455449</izvorni_sadrzaj>
    <derivirana_varijabla naziv="DomainObject.Predmet.ProtustrankaNazivFormatedOIB_1">SABO društvo s ograničenom odgovornošću za proizvodnju, trgovinu, usluge, uvoz - izvoz, Velika, Stjepana Radića 17, OIB 91041455449,SABO d.o.o.  za proizvodnju, trgovinu, usluge, uvoz - izvoz, Velika, Stjepana Radića 17, OIB 91041455449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SABO društvo s ograničenom odgovornošću za proizvodnju, trgovinu, usluge, uvoz - izvoz, Velika, Stjepana Radića 17; Financijska agencija</izvorni_sadrzaj>
    <derivirana_varijabla naziv="DomainObject.Predmet.StrankaFormated_1">  SABO društvo s ograničenom odgovornošću za proizvodnju, trgovinu, usluge, uvoz - izvoz, Velika, Stjepana Radića 17; Financijska agencija</derivirana_varijabla>
  </DomainObject.Predmet.StrankaFormated>
  <DomainObject.Predmet.StrankaFormatedOIB>
    <izvorni_sadrzaj>  SABO društvo s ograničenom odgovornošću za proizvodnju, trgovinu, usluge, uvoz - izvoz, Velika, Stjepana Radića 17, OIB 91041455449; Financijska agencija, OIB 85821130368</izvorni_sadrzaj>
    <derivirana_varijabla naziv="DomainObject.Predmet.StrankaFormatedOIB_1">  SABO društvo s ograničenom odgovornošću za proizvodnju, trgovinu, usluge, uvoz - izvoz, Velika, Stjepana Radića 17, OIB 91041455449; Financijska agencija, OIB 85821130368</derivirana_varijabla>
  </DomainObject.Predmet.StrankaFormatedOIB>
  <DomainObject.Predmet.StrankaFormatedWithAdress>
    <izvorni_sadrzaj> SABO društvo s ograničenom odgovornošću za proizvodnju, trgovinu, usluge, uvoz - izvoz, Velika, Stjepana Radića 17, Stjepana Radića 17, 34330 Velika; Financijska agencija, Ulica grada Vukovara 70, 10000 Zagreb</izvorni_sadrzaj>
    <derivirana_varijabla naziv="DomainObject.Predmet.StrankaFormatedWithAdress_1"> SABO društvo s ograničenom odgovornošću za proizvodnju, trgovinu, usluge, uvoz - izvoz, Velika, Stjepana Radića 17, Stjepana Radića 17, 34330 Velika; Financijska agencija, Ulica grada Vukovara 70, 10000 Zagreb</derivirana_varijabla>
  </DomainObject.Predmet.StrankaFormatedWithAdress>
  <DomainObject.Predmet.StrankaFormatedWithAdressOIB>
    <izvorni_sadrzaj> SABO društvo s ograničenom odgovornošću za proizvodnju, trgovinu, usluge, uvoz - izvoz, Velika, Stjepana Radića 17, OIB 91041455449, Stjepana Radića 17, 34330 Velika; Financijska agencija, OIB 85821130368, Ulica grada Vukovara 70, 10000 Zagreb</izvorni_sadrzaj>
    <derivirana_varijabla naziv="DomainObject.Predmet.StrankaFormatedWithAdressOIB_1"> SABO društvo s ograničenom odgovornošću za proizvodnju, trgovinu, usluge, uvoz - izvoz, Velika, Stjepana Radića 17, OIB 91041455449, Stjepana Radića 17, 34330 Velika; Financijska agencija, OIB 85821130368, Ulica grada Vukovara 70, 10000 Zagreb</derivirana_varijabla>
  </DomainObject.Predmet.StrankaFormatedWithAdressOIB>
  <DomainObject.Predmet.StrankaWithAdress>
    <izvorni_sadrzaj>SABO društvo s ograničenom odgovornošću za proizvodnju, trgovinu, usluge, uvoz - izvoz, Velika, Stjepana Radića 17 Stjepana Radića 17,34330 Velika,Financijska agencija Ulica grada Vukovara 70,10000 Zagreb</izvorni_sadrzaj>
    <derivirana_varijabla naziv="DomainObject.Predmet.StrankaWithAdress_1">SABO društvo s ograničenom odgovornošću za proizvodnju, trgovinu, usluge, uvoz - izvoz, Velika, Stjepana Radića 17 Stjepana Radića 17,34330 Velika,Financijska agencija Ulica grada Vukovara 70,10000 Zagreb</derivirana_varijabla>
  </DomainObject.Predmet.StrankaWithAdress>
  <DomainObject.Predmet.StrankaWithAdressOIB>
    <izvorni_sadrzaj>SABO društvo s ograničenom odgovornošću za proizvodnju, trgovinu, usluge, uvoz - izvoz, Velika, Stjepana Radića 17, OIB 91041455449, Stjepana Radića 17,34330 Velika,Financijska agencija, OIB 85821130368, Ulica grada Vukovara 70,10000 Zagreb</izvorni_sadrzaj>
    <derivirana_varijabla naziv="DomainObject.Predmet.StrankaWithAdressOIB_1">SABO društvo s ograničenom odgovornošću za proizvodnju, trgovinu, usluge, uvoz - izvoz, Velika, Stjepana Radića 17, OIB 91041455449, Stjepana Radića 17,34330 Velika,Financijska agencija, OIB 85821130368, Ulica grada Vukovara 70,10000 Zagreb</derivirana_varijabla>
  </DomainObject.Predmet.StrankaWithAdressOIB>
  <DomainObject.Predmet.StrankaNazivFormated>
    <izvorni_sadrzaj>SABO društvo s ograničenom odgovornošću za proizvodnju, trgovinu, usluge, uvoz - izvoz, Velika, Stjepana Radića 17,Financijska agencija</izvorni_sadrzaj>
    <derivirana_varijabla naziv="DomainObject.Predmet.StrankaNazivFormated_1">SABO društvo s ograničenom odgovornošću za proizvodnju, trgovinu, usluge, uvoz - izvoz, Velika, Stjepana Radića 17,Financijska agencija</derivirana_varijabla>
  </DomainObject.Predmet.StrankaNazivFormated>
  <DomainObject.Predmet.StrankaNazivFormatedOIB>
    <izvorni_sadrzaj>SABO društvo s ograničenom odgovornošću za proizvodnju, trgovinu, usluge, uvoz - izvoz, Velika, Stjepana Radića 17, OIB 91041455449,Financijska agencija, OIB 85821130368</izvorni_sadrzaj>
    <derivirana_varijabla naziv="DomainObject.Predmet.StrankaNazivFormatedOIB_1">SABO društvo s ograničenom odgovornošću za proizvodnju, trgovinu, usluge, uvoz - izvoz, Velika, Stjepana Radića 17, OIB 91041455449,Financijska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SABO društvo s ograničenom odgovornošću za proizvodnju, trgovinu, usluge, uvoz - izvoz, Velika, Stjepana Radića 17</item>
      <item>Financijska agencija</item>
    </izvorni_sadrzaj>
    <derivirana_varijabla naziv="DomainObject.Predmet.StrankaListFormated_1">
      <item>SABO društvo s ograničenom odgovornošću za proizvodnju, trgovinu, usluge, uvoz - izvoz, Velika, Stjepana Radića 17</item>
      <item>Financijska agencija</item>
    </derivirana_varijabla>
  </DomainObject.Predmet.StrankaListFormated>
  <DomainObject.Predmet.StrankaListFormatedOIB>
    <izvorni_sadrzaj>
      <item>SABO društvo s ograničenom odgovornošću za proizvodnju, trgovinu, usluge, uvoz - izvoz, Velika, Stjepana Radića 17, OIB 91041455449</item>
      <item>Financijska agencija, OIB 85821130368</item>
    </izvorni_sadrzaj>
    <derivirana_varijabla naziv="DomainObject.Predmet.StrankaListFormatedOIB_1">
      <item>SABO društvo s ograničenom odgovornošću za proizvodnju, trgovinu, usluge, uvoz - izvoz, Velika, Stjepana Radića 17, OIB 91041455449</item>
      <item>Financijska agencija, OIB 85821130368</item>
    </derivirana_varijabla>
  </DomainObject.Predmet.StrankaListFormatedOIB>
  <DomainObject.Predmet.StrankaListFormatedWithAdress>
    <izvorni_sadrzaj>
      <item>SABO društvo s ograničenom odgovornošću za proizvodnju, trgovinu, usluge, uvoz - izvoz, Velika, Stjepana Radića 17, Stjepana Radića 17, 34330 Velika</item>
      <item>Financijska agencija, Ulica grada Vukovara 70, 10000 Zagreb</item>
    </izvorni_sadrzaj>
    <derivirana_varijabla naziv="DomainObject.Predmet.StrankaListFormatedWithAdress_1">
      <item>SABO društvo s ograničenom odgovornošću za proizvodnju, trgovinu, usluge, uvoz - izvoz, Velika, Stjepana Radića 17, Stjepana Radića 17, 34330 Velika</item>
      <item>Financijska agencija, Ulica grada Vukovara 70, 10000 Zagreb</item>
    </derivirana_varijabla>
  </DomainObject.Predmet.StrankaListFormatedWithAdress>
  <DomainObject.Predmet.StrankaListFormatedWithAdressOIB>
    <izvorni_sadrzaj>
      <item>SABO društvo s ograničenom odgovornošću za proizvodnju, trgovinu, usluge, uvoz - izvoz, Velika, Stjepana Radića 17, OIB 91041455449, Stjepana Radića 17, 34330 Velika</item>
      <item>Financijska agencija, OIB 85821130368, Ulica grada Vukovara 70, 10000 Zagreb</item>
    </izvorni_sadrzaj>
    <derivirana_varijabla naziv="DomainObject.Predmet.StrankaListFormatedWithAdressOIB_1">
      <item>SABO društvo s ograničenom odgovornošću za proizvodnju, trgovinu, usluge, uvoz - izvoz, Velika, Stjepana Radića 17, OIB 91041455449, Stjepana Radića 17, 34330 Velika</item>
      <item>Financijska agencija, OIB 85821130368, Ulica grada Vukovara 70, 10000 Zagreb</item>
    </derivirana_varijabla>
  </DomainObject.Predmet.StrankaListFormatedWithAdressOIB>
  <DomainObject.Predmet.StrankaListNazivFormated>
    <izvorni_sadrzaj>
      <item>SABO društvo s ograničenom odgovornošću za proizvodnju, trgovinu, usluge, uvoz - izvoz, Velika, Stjepana Radića 17</item>
      <item>Financijska agencija</item>
    </izvorni_sadrzaj>
    <derivirana_varijabla naziv="DomainObject.Predmet.StrankaListNazivFormated_1">
      <item>SABO društvo s ograničenom odgovornošću za proizvodnju, trgovinu, usluge, uvoz - izvoz, Velika, Stjepana Radića 17</item>
      <item>Financijska agencija</item>
    </derivirana_varijabla>
  </DomainObject.Predmet.StrankaListNazivFormated>
  <DomainObject.Predmet.StrankaListNazivFormatedOIB>
    <izvorni_sadrzaj>
      <item>SABO društvo s ograničenom odgovornošću za proizvodnju, trgovinu, usluge, uvoz - izvoz, Velika, Stjepana Radića 17, OIB 91041455449</item>
      <item>Financijska agencija, OIB 85821130368</item>
    </izvorni_sadrzaj>
    <derivirana_varijabla naziv="DomainObject.Predmet.StrankaListNazivFormatedOIB_1">
      <item>SABO društvo s ograničenom odgovornošću za proizvodnju, trgovinu, usluge, uvoz - izvoz, Velika, Stjepana Radića 17, OIB 91041455449</item>
      <item>Financijska agencija, OIB 85821130368</item>
    </derivirana_varijabla>
  </DomainObject.Predmet.StrankaListNazivFormatedOIB>
  <DomainObject.Predmet.ProtuStrankaListFormated>
    <izvorni_sadrzaj>
      <item>SABO društvo s ograničenom odgovornošću za proizvodnju, trgovinu, usluge, uvoz - izvoz, Velika, Stjepana Radića 17</item>
      <item>SABO d.o.o.  za proizvodnju, trgovinu, usluge, uvoz - izvoz, Velika, Stjepana Radića 17</item>
    </izvorni_sadrzaj>
    <derivirana_varijabla naziv="DomainObject.Predmet.ProtuStrankaListFormated_1">
      <item>SABO društvo s ograničenom odgovornošću za proizvodnju, trgovinu, usluge, uvoz - izvoz, Velika, Stjepana Radića 17</item>
      <item>SABO d.o.o.  za proizvodnju, trgovinu, usluge, uvoz - izvoz, Velika, Stjepana Radića 17</item>
    </derivirana_varijabla>
  </DomainObject.Predmet.ProtuStrankaListFormated>
  <DomainObject.Predmet.ProtuStrankaListFormatedOIB>
    <izvorni_sadrzaj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izvorni_sadrzaj>
    <derivirana_varijabla naziv="DomainObject.Predmet.ProtuStrankaListFormatedOIB_1"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derivirana_varijabla>
  </DomainObject.Predmet.ProtuStrankaListFormatedOIB>
  <DomainObject.Predmet.ProtuStrankaListFormatedWithAdress>
    <izvorni_sadrzaj>
      <item>SABO društvo s ograničenom odgovornošću za proizvodnju, trgovinu, usluge, uvoz - izvoz, Velika, Stjepana Radića 17, Stjepana Radića 17, 34330 Velika</item>
      <item>SABO d.o.o.  za proizvodnju, trgovinu, usluge, uvoz - izvoz, Velika, Stjepana Radića 17, Stjepana Radića 17, 34330 Velika</item>
    </izvorni_sadrzaj>
    <derivirana_varijabla naziv="DomainObject.Predmet.ProtuStrankaListFormatedWithAdress_1">
      <item>SABO društvo s ograničenom odgovornošću za proizvodnju, trgovinu, usluge, uvoz - izvoz, Velika, Stjepana Radića 17, Stjepana Radića 17, 34330 Velika</item>
      <item>SABO d.o.o.  za proizvodnju, trgovinu, usluge, uvoz - izvoz, Velika, Stjepana Radića 17, Stjepana Radića 17, 34330 Velika</item>
    </derivirana_varijabla>
  </DomainObject.Predmet.ProtuStrankaListFormatedWithAdress>
  <DomainObject.Predmet.ProtuStrankaListFormatedWithAdressOIB>
    <izvorni_sadrzaj>
      <item>SABO društvo s ograničenom odgovornošću za proizvodnju, trgovinu, usluge, uvoz - izvoz, Velika, Stjepana Radića 17, OIB 91041455449, Stjepana Radića 17, 34330 Velika</item>
      <item>SABO d.o.o.  za proizvodnju, trgovinu, usluge, uvoz - izvoz, Velika, Stjepana Radića 17, OIB 91041455449, Stjepana Radića 17, 34330 Velika</item>
    </izvorni_sadrzaj>
    <derivirana_varijabla naziv="DomainObject.Predmet.ProtuStrankaListFormatedWithAdressOIB_1">
      <item>SABO društvo s ograničenom odgovornošću za proizvodnju, trgovinu, usluge, uvoz - izvoz, Velika, Stjepana Radića 17, OIB 91041455449, Stjepana Radića 17, 34330 Velika</item>
      <item>SABO d.o.o.  za proizvodnju, trgovinu, usluge, uvoz - izvoz, Velika, Stjepana Radića 17, OIB 91041455449, Stjepana Radića 17, 34330 Velika</item>
    </derivirana_varijabla>
  </DomainObject.Predmet.ProtuStrankaListFormatedWithAdressOIB>
  <DomainObject.Predmet.ProtuStrankaListNazivFormated>
    <izvorni_sadrzaj>
      <item>SABO društvo s ograničenom odgovornošću za proizvodnju, trgovinu, usluge, uvoz - izvoz, Velika, Stjepana Radića 17</item>
      <item>SABO d.o.o.  za proizvodnju, trgovinu, usluge, uvoz - izvoz, Velika, Stjepana Radića 17</item>
    </izvorni_sadrzaj>
    <derivirana_varijabla naziv="DomainObject.Predmet.ProtuStrankaListNazivFormated_1">
      <item>SABO društvo s ograničenom odgovornošću za proizvodnju, trgovinu, usluge, uvoz - izvoz, Velika, Stjepana Radića 17</item>
      <item>SABO d.o.o.  za proizvodnju, trgovinu, usluge, uvoz - izvoz, Velika, Stjepana Radića 17</item>
    </derivirana_varijabla>
  </DomainObject.Predmet.ProtuStrankaListNazivFormated>
  <DomainObject.Predmet.ProtuStrankaListNazivFormatedOIB>
    <izvorni_sadrzaj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izvorni_sadrzaj>
    <derivirana_varijabla naziv="DomainObject.Predmet.ProtuStrankaListNazivFormatedOIB_1"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derivirana_varijabla>
  </DomainObject.Predmet.ProtuStrankaListNazivFormatedOIB>
  <DomainObject.Predmet.OstaliListFormated>
    <izvorni_sadrzaj>
      <item>Ivan Sabo</item>
      <item>Ivan Perković</item>
      <item>Gabrijel Zovak</item>
    </izvorni_sadrzaj>
    <derivirana_varijabla naziv="DomainObject.Predmet.OstaliListFormated_1">
      <item>Ivan Sabo</item>
      <item>Ivan Perković</item>
      <item>Gabrijel Zovak</item>
    </derivirana_varijabla>
  </DomainObject.Predmet.OstaliListFormated>
  <DomainObject.Predmet.OstaliListFormatedOIB>
    <izvorni_sadrzaj>
      <item>Ivan Sabo</item>
      <item>Ivan Perković, OIB 81615580056</item>
      <item>Gabrijel Zovak</item>
    </izvorni_sadrzaj>
    <derivirana_varijabla naziv="DomainObject.Predmet.OstaliListFormatedOIB_1">
      <item>Ivan Sabo</item>
      <item>Ivan Perković, OIB 81615580056</item>
      <item>Gabrijel Zovak</item>
    </derivirana_varijabla>
  </DomainObject.Predmet.OstaliListFormatedOIB>
  <DomainObject.Predmet.OstaliListFormatedWithAdress>
    <izvorni_sadrzaj>
      <item>Ivan Sabo, Stjepana Radića 17, 34330 Velika</item>
      <item>Ivan Perković, Kneza Branimira 9, 31220 Josipovac</item>
      <item>Gabrijel Zovak</item>
    </izvorni_sadrzaj>
    <derivirana_varijabla naziv="DomainObject.Predmet.OstaliListFormatedWithAdress_1">
      <item>Ivan Sabo, Stjepana Radića 17, 34330 Velika</item>
      <item>Ivan Perković, Kneza Branimira 9, 31220 Josipovac</item>
      <item>Gabrijel Zovak</item>
    </derivirana_varijabla>
  </DomainObject.Predmet.OstaliListFormatedWithAdress>
  <DomainObject.Predmet.OstaliListFormatedWithAdressOIB>
    <izvorni_sadrzaj>
      <item>Ivan Sabo, Stjepana Radića 17, 34330 Velika</item>
      <item>Ivan Perković, OIB 81615580056, Kneza Branimira 9, 31220 Josipovac</item>
      <item>Gabrijel Zovak</item>
    </izvorni_sadrzaj>
    <derivirana_varijabla naziv="DomainObject.Predmet.OstaliListFormatedWithAdressOIB_1">
      <item>Ivan Sabo, Stjepana Radića 17, 34330 Velika</item>
      <item>Ivan Perković, OIB 81615580056, Kneza Branimira 9, 31220 Josipovac</item>
      <item>Gabrijel Zovak</item>
    </derivirana_varijabla>
  </DomainObject.Predmet.OstaliListFormatedWithAdressOIB>
  <DomainObject.Predmet.OstaliListNazivFormated>
    <izvorni_sadrzaj>
      <item>Ivan Sabo</item>
      <item>Ivan Perković</item>
      <item>Gabrijel Zovak</item>
    </izvorni_sadrzaj>
    <derivirana_varijabla naziv="DomainObject.Predmet.OstaliListNazivFormated_1">
      <item>Ivan Sabo</item>
      <item>Ivan Perković</item>
      <item>Gabrijel Zovak</item>
    </derivirana_varijabla>
  </DomainObject.Predmet.OstaliListNazivFormated>
  <DomainObject.Predmet.OstaliListNazivFormatedOIB>
    <izvorni_sadrzaj>
      <item>Ivan Sabo</item>
      <item>Ivan Perković, OIB 81615580056</item>
      <item>Gabrijel Zovak</item>
    </izvorni_sadrzaj>
    <derivirana_varijabla naziv="DomainObject.Predmet.OstaliListNazivFormatedOIB_1">
      <item>Ivan Sabo</item>
      <item>Ivan Perković, OIB 81615580056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SABO društvo s ograničenom odgovornošću za proizvodnju, trgovinu, usluge, uvoz - izvoz, Velika, Stjepana Radića 17 i dr.</izvorni_sadrzaj>
    <derivirana_varijabla naziv="DomainObject.Predmet.StrankaIDrugi_1">SABO društvo s ograničenom odgovornošću za proizvodnju, trgovinu, usluge, uvoz - izvoz, Velika, Stjepana Radića 17 i dr.</derivirana_varijabla>
  </DomainObject.Predmet.StrankaIDrugi>
  <DomainObject.Predmet.ProtustrankaIDrugi>
    <izvorni_sadrzaj>SABO društvo s ograničenom odgovornošću za proizvodnju, trgovinu, usluge, uvoz - izvoz, Velika, Stjepana Radića 17 i dr.</izvorni_sadrzaj>
    <derivirana_varijabla naziv="DomainObject.Predmet.ProtustrankaIDrugi_1">SABO društvo s ograničenom odgovornošću za proizvodnju, trgovinu, usluge, uvoz - izvoz, Velika, Stjepana Radića 17 i dr.</derivirana_varijabla>
  </DomainObject.Predmet.ProtustrankaIDrugi>
  <DomainObject.Predmet.StrankaIDrugiAdressOIB>
    <izvorni_sadrzaj>SABO društvo s ograničenom odgovornošću za proizvodnju, trgovinu, usluge, uvoz - izvoz, Velika, Stjepana Radića 17, OIB 91041455449, Stjepana Radića 17, 34330 Velika i dr.</izvorni_sadrzaj>
    <derivirana_varijabla naziv="DomainObject.Predmet.StrankaIDrugiAdressOIB_1">SABO društvo s ograničenom odgovornošću za proizvodnju, trgovinu, usluge, uvoz - izvoz, Velika, Stjepana Radića 17, OIB 91041455449, Stjepana Radića 17, 34330 Velika i dr.</derivirana_varijabla>
  </DomainObject.Predmet.StrankaIDrugiAdressOIB>
  <DomainObject.Predmet.ProtustrankaIDrugiAdressOIB>
    <izvorni_sadrzaj>SABO društvo s ograničenom odgovornošću za proizvodnju, trgovinu, usluge, uvoz - izvoz, Velika, Stjepana Radića 17, OIB 91041455449, Stjepana Radića 17, 34330 Velika i dr.</izvorni_sadrzaj>
    <derivirana_varijabla naziv="DomainObject.Predmet.ProtustrankaIDrugiAdressOIB_1">SABO društvo s ograničenom odgovornošću za proizvodnju, trgovinu, usluge, uvoz - izvoz, Velika, Stjepana Radića 17, OIB 91041455449, Stjepana Radića 17, 34330 Velika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SABO društvo s ograničenom odgovornošću za proizvodnju, trgovinu, usluge, uvoz - izvoz, Velika, Stjepana Radića 17</item>
      <item>SABO društvo s ograničenom odgovornošću za proizvodnju, trgovinu, usluge, uvoz - izvoz, Velika, Stjepana Radića 17</item>
      <item>Ivan Sabo</item>
      <item>Ivan Perković</item>
      <item>Financijska agencija</item>
      <item>SABO d.o.o.  za proizvodnju, trgovinu, usluge, uvoz - izvoz, Velika, Stjepana Radića 17</item>
      <item>Gabrijel Zovak</item>
    </izvorni_sadrzaj>
    <derivirana_varijabla naziv="DomainObject.Predmet.SudioniciListNaziv_1">
      <item>SABO društvo s ograničenom odgovornošću za proizvodnju, trgovinu, usluge, uvoz - izvoz, Velika, Stjepana Radića 17</item>
      <item>SABO društvo s ograničenom odgovornošću za proizvodnju, trgovinu, usluge, uvoz - izvoz, Velika, Stjepana Radića 17</item>
      <item>Ivan Sabo</item>
      <item>Ivan Perković</item>
      <item>Financijska agencija</item>
      <item>SABO d.o.o.  za proizvodnju, trgovinu, usluge, uvoz - izvoz, Velika, Stjepana Radića 17</item>
      <item>Gabrijel Zovak</item>
    </derivirana_varijabla>
  </DomainObject.Predmet.SudioniciListNaziv>
  <DomainObject.Predmet.SudioniciListAdressOIB>
    <izvorni_sadrzaj>
      <item>SABO društvo s ograničenom odgovornošću za proizvodnju, trgovinu, usluge, uvoz - izvoz, Velika, Stjepana Radića 17, OIB 91041455449, Stjepana Radića 17,34330 Velika</item>
      <item>SABO društvo s ograničenom odgovornošću za proizvodnju, trgovinu, usluge, uvoz - izvoz, Velika, Stjepana Radića 17, OIB 91041455449, Stjepana Radića 17,34330 Velika</item>
      <item>Ivan Sabo, Stjepana Radića 17,34330 Velika</item>
      <item>Ivan Perković, OIB 81615580056, Kneza Branimira 9,31220 Josipovac</item>
      <item>Financijska agencija, OIB 85821130368, Ulica grada Vukovara 70,10000 Zagreb</item>
      <item>SABO d.o.o.  za proizvodnju, trgovinu, usluge, uvoz - izvoz, Velika, Stjepana Radića 17, OIB 91041455449, Stjepana Radića 17,34330 Velika</item>
      <item>Gabrijel Zovak</item>
    </izvorni_sadrzaj>
    <derivirana_varijabla naziv="DomainObject.Predmet.SudioniciListAdressOIB_1">
      <item>SABO društvo s ograničenom odgovornošću za proizvodnju, trgovinu, usluge, uvoz - izvoz, Velika, Stjepana Radića 17, OIB 91041455449, Stjepana Radića 17,34330 Velika</item>
      <item>SABO društvo s ograničenom odgovornošću za proizvodnju, trgovinu, usluge, uvoz - izvoz, Velika, Stjepana Radića 17, OIB 91041455449, Stjepana Radića 17,34330 Velika</item>
      <item>Ivan Sabo, Stjepana Radića 17,34330 Velika</item>
      <item>Ivan Perković, OIB 81615580056, Kneza Branimira 9,31220 Josipovac</item>
      <item>Financijska agencija, OIB 85821130368, Ulica grada Vukovara 70,10000 Zagreb</item>
      <item>SABO d.o.o.  za proizvodnju, trgovinu, usluge, uvoz - izvoz, Velika, Stjepana Radića 17, OIB 91041455449, Stjepana Radića 17,34330 Velika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91041455449</item>
      <item>, OIB 91041455449</item>
      <item>, OIB null</item>
      <item>, OIB 81615580056</item>
      <item>, OIB 85821130368</item>
      <item>, OIB 91041455449</item>
      <item>, OIB null</item>
    </izvorni_sadrzaj>
    <derivirana_varijabla naziv="DomainObject.Predmet.SudioniciListNazivOIB_1">
      <item>, OIB 91041455449</item>
      <item>, OIB 91041455449</item>
      <item>, OIB null</item>
      <item>, OIB 81615580056</item>
      <item>, OIB 85821130368</item>
      <item>, OIB 91041455449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748</properties:Words>
  <properties:Characters>4247</properties:Characters>
  <properties:Lines>90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5291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2017-02-16T11:55:00Z</dcterms:created>
  <dc:creator>Trgovacki sud</dc:creator>
  <cp:lastModifiedBy>wsadmin</cp:lastModifiedBy>
  <cp:lastPrinted>2017-02-16T11:55:00Z</cp:lastPrinted>
  <dcterms:modified xmlns:xsi="http://www.w3.org/2001/XMLSchema-instance" xsi:type="dcterms:W3CDTF">2017-02-16T11:56:00Z</dcterms:modified>
  <cp:revision>3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