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d3d2" w14:paraId="40fd3d2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E42317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jc w:val="both"/>
      </w:pPr>
      <w:r w:rsidRPr="00F06A9B">
        <w:tab/>
      </w:r>
      <w:r w:rsidR="00DB75B7">
        <w:t>Trgovački sud u Pazinu, po sutkinji Tijani Licul, u stečajnom postupku nad stečajnom masom iza AUDAX d. o. o. u stečaju Zagreb, Horvatovac 13, OIB 22805166659</w:t>
      </w:r>
      <w:r w:rsidR="00CC009C">
        <w:t xml:space="preserve">, dana </w:t>
      </w:r>
      <w:r w:rsidR="00C449A4">
        <w:t>7</w:t>
      </w:r>
      <w:r w:rsidR="00CC009C">
        <w:t xml:space="preserve">. </w:t>
      </w:r>
      <w:r w:rsidR="00C449A4">
        <w:t>kolovoza</w:t>
      </w:r>
      <w:r w:rsidR="00CC009C">
        <w:t xml:space="preserve"> 2018. donio je slijedeći</w:t>
      </w: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E83E93" w:rsidR="00630DB0" w:rsidRPr="00BF7A5C">
      <w:pPr>
        <w:jc w:val="both"/>
      </w:pPr>
      <w:r>
        <w:tab/>
      </w:r>
      <w:r w:rsidR="00E83E93" w:rsidRPr="00BF7A5C">
        <w:t>Nalaže se Financijskoj agenciji da sa računa broj HR3323900011300028779 izvrši povrat jamčevine:</w:t>
      </w:r>
    </w:p>
    <w:p w:rsidRDefault="009F706D" w:rsidP="00E83E93" w:rsidR="009F706D">
      <w:pPr>
        <w:jc w:val="both"/>
      </w:pPr>
      <w:r w:rsidRPr="00BF7A5C">
        <w:tab/>
        <w:t xml:space="preserve">- </w:t>
      </w:r>
      <w:r w:rsidR="00A77755" w:rsidRPr="00BF7A5C">
        <w:t>SUPERUM YACHTING d.o.o. Rovinj</w:t>
      </w:r>
      <w:r w:rsidRPr="00BF7A5C">
        <w:t xml:space="preserve">, </w:t>
      </w:r>
      <w:r w:rsidR="006E29EB" w:rsidRPr="00BF7A5C">
        <w:t>Giuseppe Tartini 1</w:t>
      </w:r>
      <w:r w:rsidRPr="00BF7A5C">
        <w:t xml:space="preserve">, OIB: </w:t>
      </w:r>
      <w:r w:rsidR="006E29EB" w:rsidRPr="00BF7A5C">
        <w:t>32393974749</w:t>
      </w:r>
      <w:r w:rsidRPr="00BF7A5C">
        <w:t>, na račun HR</w:t>
      </w:r>
      <w:r w:rsidR="0065135C" w:rsidRPr="00BF7A5C">
        <w:t>5724020061100611151</w:t>
      </w:r>
      <w:r w:rsidRPr="00BF7A5C">
        <w:t xml:space="preserve">, u iznosu od </w:t>
      </w:r>
      <w:r w:rsidR="00CC3041">
        <w:t>56.547,06</w:t>
      </w:r>
      <w:r w:rsidR="00E40DC0" w:rsidRPr="00BF7A5C">
        <w:t xml:space="preserve"> </w:t>
      </w:r>
      <w:r w:rsidRPr="00BF7A5C">
        <w:t xml:space="preserve">kuna, identifikator nadmetanja </w:t>
      </w:r>
      <w:r w:rsidR="006B200F">
        <w:t>8731</w:t>
      </w:r>
      <w:r w:rsidR="00AA6865" w:rsidRPr="00BF7A5C">
        <w:t>,</w:t>
      </w:r>
    </w:p>
    <w:p w:rsidRDefault="00AD1285" w:rsidP="00E83E93" w:rsidR="00AD1285">
      <w:pPr>
        <w:jc w:val="both"/>
      </w:pPr>
      <w:r>
        <w:tab/>
      </w:r>
      <w:r w:rsidRPr="00BF7A5C">
        <w:t xml:space="preserve">- SPORTMAR d.o.o. iz Njivica, Cvjetni Trg 5, OIB: 85992364960, na račun HR9424020061100408725, u iznosu od </w:t>
      </w:r>
      <w:r>
        <w:t>56.547,06</w:t>
      </w:r>
      <w:r w:rsidRPr="00BF7A5C">
        <w:t xml:space="preserve"> kuna, identifikator nadmetanja </w:t>
      </w:r>
      <w:r>
        <w:t>8731</w:t>
      </w:r>
      <w:r w:rsidRPr="00BF7A5C">
        <w:t>,</w:t>
      </w:r>
    </w:p>
    <w:p w:rsidRDefault="001059E3" w:rsidP="001059E3" w:rsidR="001059E3" w:rsidRPr="00677975">
      <w:pPr>
        <w:jc w:val="both"/>
      </w:pPr>
      <w:r w:rsidRPr="00A37AB7">
        <w:tab/>
        <w:t xml:space="preserve">- KOREL d.o.o. Zagreb, Trgovačka 6, OIB: 78687141921, na račun </w:t>
      </w:r>
      <w:r w:rsidRPr="00677975">
        <w:t xml:space="preserve">HR9323400091110345139, u iznosu od 56.547,06 kuna, identifikator nadmetanja 8731, </w:t>
      </w:r>
    </w:p>
    <w:p w:rsidRDefault="001059E3" w:rsidP="00E83E93" w:rsidR="00AD1285" w:rsidRPr="00677975">
      <w:pPr>
        <w:jc w:val="both"/>
      </w:pPr>
      <w:r w:rsidRPr="00677975">
        <w:tab/>
      </w:r>
      <w:r w:rsidR="00A37AB7" w:rsidRPr="00677975">
        <w:t>- ALVEUS d.o.o. Rijeka, Kvaternikova 62b, OIB: 43667383517, na račun HR</w:t>
      </w:r>
      <w:r w:rsidR="004E547C">
        <w:t>5024840081103379881</w:t>
      </w:r>
      <w:r w:rsidR="00A37AB7" w:rsidRPr="00677975">
        <w:t xml:space="preserve">, u iznosu od 56.547,06 kuna, identifikator nadmetanja 8731, </w:t>
      </w:r>
    </w:p>
    <w:p w:rsidRDefault="00042B62" w:rsidP="009F706D" w:rsidR="00810207" w:rsidRPr="00677975">
      <w:pPr>
        <w:jc w:val="both"/>
      </w:pPr>
      <w:r w:rsidRPr="00677975">
        <w:tab/>
        <w:t xml:space="preserve">- </w:t>
      </w:r>
      <w:r w:rsidR="0042678A" w:rsidRPr="00677975">
        <w:t>Safiji Denkwitz Cerić iz Staro Čiče, Seljine brigade 55c</w:t>
      </w:r>
      <w:r w:rsidR="00E00844" w:rsidRPr="00677975">
        <w:t xml:space="preserve">, OIB: </w:t>
      </w:r>
      <w:r w:rsidR="00594E93" w:rsidRPr="00677975">
        <w:t>26929862693</w:t>
      </w:r>
      <w:r w:rsidR="00E00844" w:rsidRPr="00677975">
        <w:t>, na račun HR</w:t>
      </w:r>
      <w:r w:rsidR="006D4546" w:rsidRPr="00677975">
        <w:t>9723600003219946507</w:t>
      </w:r>
      <w:r w:rsidR="00E00844" w:rsidRPr="00677975">
        <w:t xml:space="preserve">, u iznosu od </w:t>
      </w:r>
      <w:r w:rsidR="00CC3041" w:rsidRPr="00677975">
        <w:t xml:space="preserve">56.547,06 </w:t>
      </w:r>
      <w:r w:rsidR="00E00844" w:rsidRPr="00677975">
        <w:t xml:space="preserve">kuna, identifikator nadmetanja </w:t>
      </w:r>
      <w:r w:rsidR="006B200F" w:rsidRPr="00677975">
        <w:t>8731</w:t>
      </w:r>
      <w:r w:rsidR="009F706D" w:rsidRPr="00677975">
        <w:t>,</w:t>
      </w:r>
      <w:r w:rsidR="00550E17" w:rsidRPr="00677975">
        <w:t xml:space="preserve"> </w:t>
      </w:r>
      <w:r w:rsidR="00810207" w:rsidRPr="00677975">
        <w:t xml:space="preserve"> </w:t>
      </w:r>
    </w:p>
    <w:p w:rsidRDefault="00550E17" w:rsidP="001059E3" w:rsidR="00CF0EF1" w:rsidRPr="00677975">
      <w:pPr>
        <w:jc w:val="both"/>
      </w:pPr>
      <w:r w:rsidRPr="00677975">
        <w:tab/>
      </w:r>
      <w:r w:rsidR="00AA1DD3" w:rsidRPr="00677975">
        <w:t xml:space="preserve">- Ivici Bijeliću iz Grbavca, </w:t>
      </w:r>
      <w:r w:rsidR="00067B00" w:rsidRPr="00677975">
        <w:t>Grbavac 37</w:t>
      </w:r>
      <w:r w:rsidR="00AA1DD3" w:rsidRPr="00677975">
        <w:t xml:space="preserve">, OIB: </w:t>
      </w:r>
      <w:r w:rsidR="00067B00" w:rsidRPr="00677975">
        <w:t>53399355080</w:t>
      </w:r>
      <w:r w:rsidR="00AA1DD3" w:rsidRPr="00677975">
        <w:t>, na račun HR</w:t>
      </w:r>
      <w:r w:rsidR="00363FD3">
        <w:t>7523400093219551681</w:t>
      </w:r>
      <w:r w:rsidR="00AA1DD3" w:rsidRPr="00677975">
        <w:t>, u iznosu od 56.</w:t>
      </w:r>
      <w:r w:rsidR="00FD13E1" w:rsidRPr="00677975">
        <w:t xml:space="preserve">600,00 </w:t>
      </w:r>
      <w:r w:rsidR="00AA1DD3" w:rsidRPr="00677975">
        <w:t xml:space="preserve">kuna, identifikator nadmetanja 8731, </w:t>
      </w:r>
    </w:p>
    <w:p w:rsidRDefault="00034E1B" w:rsidP="00E00844" w:rsidR="00034E1B" w:rsidRPr="00677975">
      <w:pPr>
        <w:jc w:val="both"/>
      </w:pPr>
      <w:r w:rsidRPr="00677975">
        <w:tab/>
        <w:t xml:space="preserve">- Nenadu Mihaljeviću iz Njivica, </w:t>
      </w:r>
      <w:r w:rsidR="00F37F68" w:rsidRPr="00677975">
        <w:t>Gromačine 20</w:t>
      </w:r>
      <w:r w:rsidRPr="00677975">
        <w:t xml:space="preserve">, OIB: </w:t>
      </w:r>
      <w:r w:rsidR="00F37F68" w:rsidRPr="00677975">
        <w:t>24222139318</w:t>
      </w:r>
      <w:r w:rsidRPr="00677975">
        <w:t>, na račun HR</w:t>
      </w:r>
      <w:r w:rsidR="002743BE" w:rsidRPr="00677975">
        <w:t>8725000093200935153</w:t>
      </w:r>
      <w:r w:rsidRPr="00677975">
        <w:t xml:space="preserve">, u iznosu od </w:t>
      </w:r>
      <w:r w:rsidR="00CC3041" w:rsidRPr="00677975">
        <w:t xml:space="preserve">56.547,06 </w:t>
      </w:r>
      <w:r w:rsidRPr="00677975">
        <w:t xml:space="preserve">kuna, identifikator nadmetanja </w:t>
      </w:r>
      <w:r w:rsidR="006B200F" w:rsidRPr="00677975">
        <w:t>8731</w:t>
      </w:r>
      <w:r w:rsidR="00F37F68" w:rsidRPr="00677975">
        <w:t xml:space="preserve">, </w:t>
      </w:r>
    </w:p>
    <w:p w:rsidRDefault="00BA20B4" w:rsidP="00E00844" w:rsidR="00BA20B4" w:rsidRPr="00677975">
      <w:pPr>
        <w:jc w:val="both"/>
      </w:pPr>
      <w:r w:rsidRPr="00677975">
        <w:tab/>
        <w:t xml:space="preserve">- MADURA PROJECT d.o.o. iz Zagreba, Čemernička 6, OIB: </w:t>
      </w:r>
      <w:r w:rsidR="001C29C9" w:rsidRPr="00677975">
        <w:t>03115509917</w:t>
      </w:r>
      <w:r w:rsidRPr="00677975">
        <w:t>, na račun HR</w:t>
      </w:r>
      <w:r w:rsidR="00363FD3">
        <w:t>2124840081107071253</w:t>
      </w:r>
      <w:r w:rsidRPr="00677975">
        <w:t>, u iznosu od 56.547,06 kuna, identifikator nadmetanja 8731,</w:t>
      </w:r>
    </w:p>
    <w:p w:rsidRDefault="0037646E" w:rsidP="00E00844" w:rsidR="00AA388A" w:rsidRPr="00677975">
      <w:pPr>
        <w:jc w:val="both"/>
      </w:pPr>
      <w:r w:rsidRPr="00677975">
        <w:tab/>
        <w:t xml:space="preserve">- KorBox d.o.o. iz Zagreba, Trgovačka 6, OIB: 54253942164, na račun HR7423300031133910038, u iznosu od </w:t>
      </w:r>
      <w:r w:rsidR="00CC3041" w:rsidRPr="00677975">
        <w:t xml:space="preserve">56.547,06 </w:t>
      </w:r>
      <w:r w:rsidRPr="00677975">
        <w:t xml:space="preserve">kuna, identifikator nadmetanja </w:t>
      </w:r>
      <w:r w:rsidR="006B200F" w:rsidRPr="00677975">
        <w:t>8731</w:t>
      </w:r>
      <w:r w:rsidRPr="00677975">
        <w:t>,</w:t>
      </w:r>
    </w:p>
    <w:p w:rsidRDefault="00AA388A" w:rsidP="00E00844" w:rsidR="00AA388A" w:rsidRPr="00677975">
      <w:pPr>
        <w:jc w:val="both"/>
      </w:pPr>
      <w:r w:rsidRPr="00677975">
        <w:tab/>
        <w:t>- PANDO NEKRETNINE d.o.o. Miličani, Vinogradi 22, OIB: 03699858337, na račun HR7424840081135064887, u iznosu od 56.547,06 kuna, identifikator nadmetanja 8731,</w:t>
      </w:r>
    </w:p>
    <w:p w:rsidRDefault="001324EB" w:rsidP="001D5F54" w:rsidR="001D5F54" w:rsidRPr="00677975">
      <w:pPr>
        <w:jc w:val="both"/>
      </w:pPr>
      <w:r w:rsidRPr="00677975">
        <w:tab/>
        <w:t xml:space="preserve">- </w:t>
      </w:r>
      <w:r w:rsidR="00425A7F" w:rsidRPr="00677975">
        <w:t xml:space="preserve">BOXKOR </w:t>
      </w:r>
      <w:r w:rsidRPr="00677975">
        <w:t xml:space="preserve">d.o.o. iz Zagreba, </w:t>
      </w:r>
      <w:r w:rsidR="00425A7F" w:rsidRPr="00677975">
        <w:t>Trgovačka</w:t>
      </w:r>
      <w:r w:rsidRPr="00677975">
        <w:t xml:space="preserve"> 6, OIB: </w:t>
      </w:r>
      <w:r w:rsidR="00425A7F" w:rsidRPr="00677975">
        <w:t>99772654600</w:t>
      </w:r>
      <w:r w:rsidRPr="00677975">
        <w:t>, na račun HR</w:t>
      </w:r>
      <w:r w:rsidR="00014405" w:rsidRPr="00677975">
        <w:t>4023300031133530895</w:t>
      </w:r>
      <w:r w:rsidRPr="00677975">
        <w:t xml:space="preserve">, u iznosu od </w:t>
      </w:r>
      <w:r w:rsidR="00CC3041" w:rsidRPr="00677975">
        <w:t xml:space="preserve">56.547,06 </w:t>
      </w:r>
      <w:r w:rsidRPr="00677975">
        <w:t xml:space="preserve">kuna, identifikator nadmetanja </w:t>
      </w:r>
      <w:r w:rsidR="006B200F" w:rsidRPr="00677975">
        <w:t>8731</w:t>
      </w:r>
      <w:r w:rsidR="00E42317" w:rsidRPr="00677975">
        <w:t xml:space="preserve">, </w:t>
      </w:r>
    </w:p>
    <w:p w:rsidRDefault="001C29C9" w:rsidP="001D5F54" w:rsidR="006D1DE4" w:rsidRPr="00677975">
      <w:pPr>
        <w:jc w:val="both"/>
      </w:pPr>
      <w:r w:rsidRPr="00677975">
        <w:tab/>
        <w:t xml:space="preserve">- Hrvoju Bogneru iz Zagreba, Ul. Hrvatskih iseljenika 5, OIB: </w:t>
      </w:r>
      <w:r w:rsidR="00677975" w:rsidRPr="00677975">
        <w:t>63766234952</w:t>
      </w:r>
      <w:r w:rsidRPr="00677975">
        <w:t>, na račun HR</w:t>
      </w:r>
      <w:r w:rsidR="00D54CEE">
        <w:t>5223600003219497528</w:t>
      </w:r>
      <w:r w:rsidRPr="00677975">
        <w:t>, u iznosu od 56.547,06 kuna, identifikator nadmetanja 8731,</w:t>
      </w:r>
    </w:p>
    <w:p w:rsidRDefault="006D1DE4" w:rsidP="001D5F54" w:rsidR="006D1DE4" w:rsidRPr="00677975">
      <w:pPr>
        <w:jc w:val="both"/>
      </w:pPr>
      <w:r w:rsidRPr="00677975">
        <w:tab/>
        <w:t>- Lovri Oreškoviću iz Samobora, Ferde Livadića 6, OIB: 23209972838, na račun HR</w:t>
      </w:r>
      <w:r w:rsidR="00D54CEE">
        <w:t>4423600003232149285</w:t>
      </w:r>
      <w:r w:rsidRPr="00677975">
        <w:t>, u iznosu od 56.547,06 kuna, identifikator nadmetanja 8731,</w:t>
      </w:r>
    </w:p>
    <w:p w:rsidRDefault="00DC00E4" w:rsidP="001D5F54" w:rsidR="001014FB">
      <w:pPr>
        <w:jc w:val="both"/>
      </w:pPr>
      <w:r w:rsidRPr="00677975">
        <w:tab/>
      </w:r>
      <w:r w:rsidR="001014FB" w:rsidRPr="00677975">
        <w:t xml:space="preserve">- CLAUS SIEBEN SCHWOGENSTRASSE 002, 41063 MONCHENGLADBACH, NJEMAČKA, OIB: 22631439438, na račun HR0224070001300000613, u iznosu od </w:t>
      </w:r>
      <w:r w:rsidR="00EC2B19" w:rsidRPr="00677975">
        <w:t xml:space="preserve">56.547,06 </w:t>
      </w:r>
      <w:r w:rsidR="001014FB" w:rsidRPr="00677975">
        <w:t xml:space="preserve">kuna, identifikator nadmetanja </w:t>
      </w:r>
      <w:r w:rsidR="006B200F" w:rsidRPr="00677975">
        <w:t>8731</w:t>
      </w:r>
      <w:r w:rsidR="00677975">
        <w:t>.</w:t>
      </w: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C449A4">
        <w:t>7</w:t>
      </w:r>
      <w:r w:rsidR="00066596" w:rsidRPr="00F06A9B">
        <w:t xml:space="preserve">. </w:t>
      </w:r>
      <w:r w:rsidR="00C449A4">
        <w:t>kolovoza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8322C5">
        <w:t>, v. r.</w:t>
      </w:r>
    </w:p>
    <w:p w:rsidRDefault="00E118FD" w:rsidP="00110932" w:rsidR="00E118FD"/>
    <w:p w:rsidRDefault="00015834" w:rsidP="00110932" w:rsidR="00015834"/>
    <w:p w:rsidRDefault="00015834" w:rsidP="00110932" w:rsidR="00015834"/>
    <w:p w:rsidRDefault="00110932" w:rsidP="00110932" w:rsidR="00110932" w:rsidRPr="00CB66E1">
      <w:pPr>
        <w:rPr>
          <w:b/>
        </w:rPr>
      </w:pPr>
      <w:r w:rsidRPr="00CB66E1">
        <w:lastRenderedPageBreak/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27729F" w:rsidR="002772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3749">
          <w:rPr>
            <w:noProof/>
          </w:rPr>
          <w:t>2</w:t>
        </w:r>
        <w:r>
          <w:fldChar w:fldCharType="end"/>
        </w:r>
        <w:r>
          <w:tab/>
        </w:r>
        <w:r w:rsidR="0027729F">
          <w:t>Posl. broj: 4 St-826/2016-</w:t>
        </w:r>
        <w:r w:rsidR="00C449A4">
          <w:t>148</w:t>
        </w:r>
      </w:p>
      <w:p w:rsidRDefault="00CC3749" w:rsidR="003E5AEE">
        <w:pPr>
          <w:pStyle w:val="Zaglavlje"/>
          <w:jc w:val="center"/>
        </w:pPr>
      </w:p>
    </w:sdtContent>
  </w:sdt>
  <w:p w:rsidRDefault="00CC3749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</w:t>
    </w:r>
    <w:r w:rsidR="00E83E93">
      <w:t xml:space="preserve"> St-</w:t>
    </w:r>
    <w:r w:rsidR="00DB75B7">
      <w:t>826/2016-</w:t>
    </w:r>
    <w:r w:rsidR="00C449A4">
      <w:t>148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14405"/>
    <w:rsid w:val="00015834"/>
    <w:rsid w:val="0002282D"/>
    <w:rsid w:val="00034E1B"/>
    <w:rsid w:val="0003699F"/>
    <w:rsid w:val="000373BA"/>
    <w:rsid w:val="00041E04"/>
    <w:rsid w:val="00042B62"/>
    <w:rsid w:val="00066596"/>
    <w:rsid w:val="00067B00"/>
    <w:rsid w:val="000B53C7"/>
    <w:rsid w:val="000F2186"/>
    <w:rsid w:val="000F2A16"/>
    <w:rsid w:val="001014FB"/>
    <w:rsid w:val="001059E3"/>
    <w:rsid w:val="00110932"/>
    <w:rsid w:val="001324EB"/>
    <w:rsid w:val="00153FC9"/>
    <w:rsid w:val="00155103"/>
    <w:rsid w:val="00180267"/>
    <w:rsid w:val="00183C04"/>
    <w:rsid w:val="0019063E"/>
    <w:rsid w:val="001C29C9"/>
    <w:rsid w:val="001D5F54"/>
    <w:rsid w:val="001E5CBF"/>
    <w:rsid w:val="001F32E3"/>
    <w:rsid w:val="002230AE"/>
    <w:rsid w:val="0022561B"/>
    <w:rsid w:val="002374A3"/>
    <w:rsid w:val="00250548"/>
    <w:rsid w:val="002743BE"/>
    <w:rsid w:val="0027600A"/>
    <w:rsid w:val="0027729F"/>
    <w:rsid w:val="002833D3"/>
    <w:rsid w:val="002B0EE9"/>
    <w:rsid w:val="002E71DD"/>
    <w:rsid w:val="002F3948"/>
    <w:rsid w:val="00301B00"/>
    <w:rsid w:val="0031065F"/>
    <w:rsid w:val="00344184"/>
    <w:rsid w:val="00344284"/>
    <w:rsid w:val="003469DE"/>
    <w:rsid w:val="00363FD3"/>
    <w:rsid w:val="0037426C"/>
    <w:rsid w:val="0037646E"/>
    <w:rsid w:val="0039275C"/>
    <w:rsid w:val="003954A9"/>
    <w:rsid w:val="003A3A66"/>
    <w:rsid w:val="003E1F78"/>
    <w:rsid w:val="003E710E"/>
    <w:rsid w:val="003E7AD5"/>
    <w:rsid w:val="003F404F"/>
    <w:rsid w:val="00402146"/>
    <w:rsid w:val="00422593"/>
    <w:rsid w:val="00425A7F"/>
    <w:rsid w:val="0042678A"/>
    <w:rsid w:val="00460E61"/>
    <w:rsid w:val="00467ACD"/>
    <w:rsid w:val="0047310D"/>
    <w:rsid w:val="0048523E"/>
    <w:rsid w:val="004A0C06"/>
    <w:rsid w:val="004B46D5"/>
    <w:rsid w:val="004C3370"/>
    <w:rsid w:val="004E0F3F"/>
    <w:rsid w:val="004E547C"/>
    <w:rsid w:val="004F1C5E"/>
    <w:rsid w:val="004F409C"/>
    <w:rsid w:val="00507C38"/>
    <w:rsid w:val="00515486"/>
    <w:rsid w:val="00536BF1"/>
    <w:rsid w:val="00550E17"/>
    <w:rsid w:val="00554328"/>
    <w:rsid w:val="00562161"/>
    <w:rsid w:val="00594E93"/>
    <w:rsid w:val="005B09FD"/>
    <w:rsid w:val="005B6AEF"/>
    <w:rsid w:val="006000EA"/>
    <w:rsid w:val="00630DB0"/>
    <w:rsid w:val="006468D2"/>
    <w:rsid w:val="0065135C"/>
    <w:rsid w:val="00654BC2"/>
    <w:rsid w:val="00663B44"/>
    <w:rsid w:val="00677975"/>
    <w:rsid w:val="006B200F"/>
    <w:rsid w:val="006B5EE4"/>
    <w:rsid w:val="006C504E"/>
    <w:rsid w:val="006C5D46"/>
    <w:rsid w:val="006D1DE4"/>
    <w:rsid w:val="006D4546"/>
    <w:rsid w:val="006E29EB"/>
    <w:rsid w:val="00712F29"/>
    <w:rsid w:val="00725C6C"/>
    <w:rsid w:val="00765198"/>
    <w:rsid w:val="00770CA4"/>
    <w:rsid w:val="00792B8A"/>
    <w:rsid w:val="007E20E5"/>
    <w:rsid w:val="007E221B"/>
    <w:rsid w:val="007E248B"/>
    <w:rsid w:val="007E65D9"/>
    <w:rsid w:val="007F148C"/>
    <w:rsid w:val="00804457"/>
    <w:rsid w:val="00810207"/>
    <w:rsid w:val="00824BB1"/>
    <w:rsid w:val="008322C5"/>
    <w:rsid w:val="008366D5"/>
    <w:rsid w:val="008546A7"/>
    <w:rsid w:val="0088093C"/>
    <w:rsid w:val="008901D1"/>
    <w:rsid w:val="00893BCB"/>
    <w:rsid w:val="008B0450"/>
    <w:rsid w:val="008E2676"/>
    <w:rsid w:val="008E46C2"/>
    <w:rsid w:val="008F5616"/>
    <w:rsid w:val="00927ACF"/>
    <w:rsid w:val="009309A7"/>
    <w:rsid w:val="00933F52"/>
    <w:rsid w:val="009362C5"/>
    <w:rsid w:val="00947FD8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33BAA"/>
    <w:rsid w:val="00A37AB7"/>
    <w:rsid w:val="00A51D4F"/>
    <w:rsid w:val="00A5705A"/>
    <w:rsid w:val="00A57DBF"/>
    <w:rsid w:val="00A72066"/>
    <w:rsid w:val="00A77755"/>
    <w:rsid w:val="00AA1DD3"/>
    <w:rsid w:val="00AA388A"/>
    <w:rsid w:val="00AA6865"/>
    <w:rsid w:val="00AB7C98"/>
    <w:rsid w:val="00AC5CC3"/>
    <w:rsid w:val="00AC765E"/>
    <w:rsid w:val="00AD1285"/>
    <w:rsid w:val="00AE4482"/>
    <w:rsid w:val="00AF0484"/>
    <w:rsid w:val="00AF7B25"/>
    <w:rsid w:val="00B26280"/>
    <w:rsid w:val="00B271A0"/>
    <w:rsid w:val="00B65749"/>
    <w:rsid w:val="00B66DD2"/>
    <w:rsid w:val="00B77706"/>
    <w:rsid w:val="00B86797"/>
    <w:rsid w:val="00BA0CF9"/>
    <w:rsid w:val="00BA20B4"/>
    <w:rsid w:val="00BB04C4"/>
    <w:rsid w:val="00BC5F91"/>
    <w:rsid w:val="00BD53A9"/>
    <w:rsid w:val="00BE38DB"/>
    <w:rsid w:val="00BF3915"/>
    <w:rsid w:val="00BF3DF8"/>
    <w:rsid w:val="00BF7A5C"/>
    <w:rsid w:val="00C25BFC"/>
    <w:rsid w:val="00C37927"/>
    <w:rsid w:val="00C449A4"/>
    <w:rsid w:val="00C4706B"/>
    <w:rsid w:val="00C77BF0"/>
    <w:rsid w:val="00C94429"/>
    <w:rsid w:val="00CC009C"/>
    <w:rsid w:val="00CC2893"/>
    <w:rsid w:val="00CC3041"/>
    <w:rsid w:val="00CC3749"/>
    <w:rsid w:val="00CE3073"/>
    <w:rsid w:val="00CE5D40"/>
    <w:rsid w:val="00CE646D"/>
    <w:rsid w:val="00CF0EF1"/>
    <w:rsid w:val="00CF2A55"/>
    <w:rsid w:val="00D000C5"/>
    <w:rsid w:val="00D00E83"/>
    <w:rsid w:val="00D54CEE"/>
    <w:rsid w:val="00D82731"/>
    <w:rsid w:val="00DA058E"/>
    <w:rsid w:val="00DB75B7"/>
    <w:rsid w:val="00DC00E4"/>
    <w:rsid w:val="00E00844"/>
    <w:rsid w:val="00E118FD"/>
    <w:rsid w:val="00E25A94"/>
    <w:rsid w:val="00E40D96"/>
    <w:rsid w:val="00E40DC0"/>
    <w:rsid w:val="00E42317"/>
    <w:rsid w:val="00E473CF"/>
    <w:rsid w:val="00E51F88"/>
    <w:rsid w:val="00E83E93"/>
    <w:rsid w:val="00EA09F0"/>
    <w:rsid w:val="00EA2A63"/>
    <w:rsid w:val="00EB17B1"/>
    <w:rsid w:val="00EC2B19"/>
    <w:rsid w:val="00ED2D43"/>
    <w:rsid w:val="00F00731"/>
    <w:rsid w:val="00F06A9B"/>
    <w:rsid w:val="00F31A55"/>
    <w:rsid w:val="00F32EBF"/>
    <w:rsid w:val="00F37F68"/>
    <w:rsid w:val="00F600EC"/>
    <w:rsid w:val="00F81BFD"/>
    <w:rsid w:val="00FB38CA"/>
    <w:rsid w:val="00FC6807"/>
    <w:rsid w:val="00FD0982"/>
    <w:rsid w:val="00FD13E1"/>
    <w:rsid w:val="00F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7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7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7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7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7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2453</properties:Characters>
  <properties:Lines>55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2018-08-07T07:51:00Z</dcterms:created>
  <dc:creator>Jasmina Matika</dc:creator>
  <cp:lastModifiedBy>Sanja Prodan</cp:lastModifiedBy>
  <cp:lastPrinted>2018-08-07T08:18:00Z</cp:lastPrinted>
  <dcterms:modified xmlns:xsi="http://www.w3.org/2001/XMLSchema-instance" xsi:type="dcterms:W3CDTF">2018-08-07T08:19:00Z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(St-826-2016-148-povrat jamčevine malvazija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