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38314af" w14:paraId="38314af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8D5257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2D791F">
              <w:rPr>
                <w:rFonts w:cs="Times New Roman" w:eastAsia="Times New Roman"/>
                <w:lang w:eastAsia="hr-HR"/>
              </w:rPr>
              <w:t>2/18-9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8D5257">
        <w:rPr>
          <w:rFonts w:cs="Times New Roman"/>
          <w:kern w:val="2"/>
        </w:rPr>
        <w:t xml:space="preserve"> BEST FOR WOMEN j.d.o.o., Čakovec, Franje Punčeca 2, OIB: 93824399386</w:t>
      </w:r>
      <w:r w:rsidR="005D11BB">
        <w:t>,</w:t>
      </w:r>
      <w:r w:rsidR="00B87FE4">
        <w:t xml:space="preserve"> 3</w:t>
      </w:r>
      <w:r w:rsidR="0041227D">
        <w:t xml:space="preserve">. </w:t>
      </w:r>
      <w:r w:rsidR="00B87FE4">
        <w:t>travnja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8D5257">
        <w:rPr>
          <w:rFonts w:cs="Times New Roman"/>
          <w:kern w:val="2"/>
        </w:rPr>
        <w:t xml:space="preserve"> BEST FOR WOMEN j.d.o.o., Čakovec, Franje Punčeca 2, OIB: 93824399386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D25FE9">
        <w:rPr>
          <w:rFonts w:cs="Times New Roman"/>
        </w:rPr>
        <w:t>Marija Domijan, Prelog, Sajmišna 8, OIB: 33388938738.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8D5257">
        <w:rPr>
          <w:rFonts w:cs="Times New Roman"/>
        </w:rPr>
        <w:t>2. siječnja 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8D5257">
        <w:rPr>
          <w:rFonts w:cs="Times New Roman"/>
        </w:rPr>
        <w:t>28. prosinca</w:t>
      </w:r>
      <w:r w:rsidR="005D11BB">
        <w:rPr>
          <w:rFonts w:cs="Times New Roman"/>
        </w:rPr>
        <w:t xml:space="preserve">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8D5257">
        <w:rPr>
          <w:rFonts w:cs="Times New Roman"/>
        </w:rPr>
        <w:t>20.342,22</w:t>
      </w:r>
      <w:r>
        <w:rPr>
          <w:rFonts w:cs="Times New Roman"/>
        </w:rPr>
        <w:t xml:space="preserve"> kn.</w:t>
      </w:r>
    </w:p>
    <w:p w:rsidRDefault="004E2A90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8D5257">
        <w:rPr>
          <w:rFonts w:cs="Times New Roman"/>
        </w:rPr>
        <w:t>21</w:t>
      </w:r>
      <w:r w:rsidR="00B87FE4">
        <w:rPr>
          <w:rFonts w:cs="Times New Roman"/>
        </w:rPr>
        <w:t>. veljače 2018</w:t>
      </w:r>
      <w:r w:rsidR="005D11BB">
        <w:rPr>
          <w:rFonts w:cs="Times New Roman"/>
        </w:rPr>
        <w:t xml:space="preserve">. na koje </w:t>
      </w:r>
      <w:r w:rsidR="00394F11">
        <w:rPr>
          <w:rFonts w:cs="Times New Roman"/>
        </w:rPr>
        <w:t>direktor</w:t>
      </w:r>
      <w:r w:rsidR="008D5257">
        <w:rPr>
          <w:rFonts w:cs="Times New Roman"/>
        </w:rPr>
        <w:t>ica</w:t>
      </w:r>
      <w:r w:rsidR="00394F11">
        <w:rPr>
          <w:rFonts w:cs="Times New Roman"/>
        </w:rPr>
        <w:t xml:space="preserve"> dužnika </w:t>
      </w:r>
      <w:r w:rsidR="008D5257">
        <w:rPr>
          <w:rFonts w:cs="Times New Roman"/>
        </w:rPr>
        <w:t>nije pristupila</w:t>
      </w:r>
      <w:r w:rsidR="005D11BB">
        <w:rPr>
          <w:rFonts w:cs="Times New Roman"/>
        </w:rPr>
        <w:t xml:space="preserve"> </w:t>
      </w:r>
      <w:r w:rsidR="008D5257">
        <w:rPr>
          <w:rFonts w:cs="Times New Roman" w:eastAsia="Calibri"/>
        </w:rPr>
        <w:t>iako je bila</w:t>
      </w:r>
      <w:r w:rsidR="00394F11" w:rsidRPr="00394F11">
        <w:rPr>
          <w:rFonts w:cs="Times New Roman" w:eastAsia="Calibri"/>
        </w:rPr>
        <w:t xml:space="preserve"> uredno pozvan</w:t>
      </w:r>
      <w:r w:rsidR="008D5257">
        <w:rPr>
          <w:rFonts w:cs="Times New Roman" w:eastAsia="Calibri"/>
        </w:rPr>
        <w:t>a</w:t>
      </w:r>
      <w:r w:rsidR="00394F11" w:rsidRPr="00394F11">
        <w:rPr>
          <w:rFonts w:cs="Times New Roman" w:eastAsia="Calibri"/>
        </w:rPr>
        <w:t>,</w:t>
      </w:r>
      <w:r w:rsidR="008D5257">
        <w:rPr>
          <w:rFonts w:cs="Times New Roman" w:eastAsia="Calibri"/>
        </w:rPr>
        <w:t xml:space="preserve"> u spis je istoga dana, prije ročišta, dostavljeno od strane zastupnice </w:t>
      </w:r>
      <w:r w:rsidR="005451F2">
        <w:rPr>
          <w:rFonts w:cs="Times New Roman" w:eastAsia="Calibri"/>
        </w:rPr>
        <w:t xml:space="preserve">Republike Hrvatske </w:t>
      </w:r>
      <w:r w:rsidR="008D5257">
        <w:rPr>
          <w:rFonts w:cs="Times New Roman" w:eastAsia="Calibri"/>
        </w:rPr>
        <w:t xml:space="preserve">stanje </w:t>
      </w:r>
      <w:r w:rsidR="00394F11" w:rsidRPr="00394F11">
        <w:rPr>
          <w:rFonts w:cs="Times New Roman" w:eastAsia="Calibri"/>
        </w:rPr>
        <w:t xml:space="preserve">računa poreznog obveznika na dan </w:t>
      </w:r>
      <w:r w:rsidR="008D5257">
        <w:rPr>
          <w:rFonts w:cs="Times New Roman" w:eastAsia="Calibri"/>
        </w:rPr>
        <w:t>25</w:t>
      </w:r>
      <w:r w:rsidR="00B87FE4">
        <w:rPr>
          <w:rFonts w:cs="Times New Roman" w:eastAsia="Calibri"/>
        </w:rPr>
        <w:t>. siječnja 2018</w:t>
      </w:r>
      <w:r w:rsidR="00394F11" w:rsidRPr="00394F11">
        <w:rPr>
          <w:rFonts w:cs="Times New Roman" w:eastAsia="Calibri"/>
        </w:rPr>
        <w:t xml:space="preserve">. </w:t>
      </w:r>
      <w:r w:rsidR="008D5257">
        <w:rPr>
          <w:rFonts w:cs="Times New Roman" w:eastAsia="Calibri"/>
        </w:rPr>
        <w:t xml:space="preserve">prema kojem </w:t>
      </w:r>
      <w:r w:rsidR="00394F11" w:rsidRPr="00394F11">
        <w:rPr>
          <w:rFonts w:cs="Times New Roman" w:eastAsia="Calibri"/>
        </w:rPr>
        <w:t xml:space="preserve">proizlazi kako dug s osnova javnih davanja prema Republici Hrvatskoj iznosi </w:t>
      </w:r>
      <w:r w:rsidR="008D5257">
        <w:rPr>
          <w:rFonts w:cs="Times New Roman" w:eastAsia="Calibri"/>
        </w:rPr>
        <w:t>2.548,27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8D5257">
        <w:rPr>
          <w:rFonts w:cs="Times New Roman"/>
        </w:rPr>
        <w:t>21</w:t>
      </w:r>
      <w:r w:rsidR="00B87FE4">
        <w:rPr>
          <w:rFonts w:cs="Times New Roman"/>
        </w:rPr>
        <w:t>. veljače 2018</w:t>
      </w:r>
      <w:r>
        <w:rPr>
          <w:rFonts w:cs="Times New Roman"/>
        </w:rPr>
        <w:t>., poslovni broj St-</w:t>
      </w:r>
      <w:r w:rsidR="008D5257">
        <w:rPr>
          <w:rFonts w:cs="Times New Roman"/>
        </w:rPr>
        <w:t>2/18-8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87FE4">
        <w:rPr>
          <w:rFonts w:cs="Times New Roman"/>
        </w:rPr>
        <w:t>3. travnja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D25FE9">
        <w:rPr>
          <w:rFonts w:cs="Times New Roman"/>
        </w:rPr>
        <w:t>Čakovec</w:t>
      </w:r>
      <w:r w:rsidR="005D11BB">
        <w:rPr>
          <w:rFonts w:cs="Times New Roman"/>
        </w:rPr>
        <w:t xml:space="preserve">, Ispostava </w:t>
      </w:r>
      <w:r w:rsidR="00D25FE9">
        <w:rPr>
          <w:rFonts w:cs="Times New Roman"/>
        </w:rPr>
        <w:t>Čakovec, O. Keršovanija 11,</w:t>
      </w:r>
      <w:r w:rsidR="005D11BB">
        <w:rPr>
          <w:rFonts w:cs="Times New Roman"/>
        </w:rPr>
        <w:t xml:space="preserve"> 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8D5257">
        <w:rPr>
          <w:rFonts w:cs="Times New Roman"/>
          <w:kern w:val="2"/>
        </w:rPr>
        <w:t>BEST FOR WOMEN j.d.o.o., Čakovec, Franje Punčeca 2,</w:t>
      </w:r>
    </w:p>
    <w:p w:rsidRDefault="00D25FE9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Direktorica dužnika, Augustina Blagus Leško, Čakovec, Ulica Jakova Gotovca 1/A,</w:t>
      </w:r>
    </w:p>
    <w:p w:rsidRDefault="00D25FE9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 w:rsidRPr="00D25FE9">
        <w:rPr>
          <w:rFonts w:cs="Times New Roman"/>
        </w:rPr>
        <w:t xml:space="preserve"> </w:t>
      </w:r>
      <w:r>
        <w:rPr>
          <w:rFonts w:cs="Times New Roman"/>
        </w:rPr>
        <w:t xml:space="preserve">Marija Domijan, Prelog, Sajmišna 8, 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B22" w:rsidP="004E2A90" w:rsidR="00D56B22">
      <w:pPr>
        <w:spacing w:after="0"/>
      </w:pPr>
      <w:r>
        <w:separator/>
      </w:r>
    </w:p>
  </w:endnote>
  <w:endnote w:id="0" w:type="continuationSeparator">
    <w:p w:rsidRDefault="00D56B22" w:rsidP="004E2A90" w:rsidR="00D56B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B22" w:rsidP="004E2A90" w:rsidR="00D56B22">
      <w:pPr>
        <w:spacing w:after="0"/>
      </w:pPr>
      <w:r>
        <w:separator/>
      </w:r>
    </w:p>
  </w:footnote>
  <w:footnote w:id="0" w:type="continuationSeparator">
    <w:p w:rsidRDefault="00D56B22" w:rsidP="004E2A90" w:rsidR="00D56B2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ACA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2D791F">
      <w:t>2/18-9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6698B"/>
    <w:rsid w:val="002D791F"/>
    <w:rsid w:val="003170CC"/>
    <w:rsid w:val="00320BA3"/>
    <w:rsid w:val="00346AE1"/>
    <w:rsid w:val="00394F11"/>
    <w:rsid w:val="003F275E"/>
    <w:rsid w:val="0041227D"/>
    <w:rsid w:val="004C7B2D"/>
    <w:rsid w:val="004E2A90"/>
    <w:rsid w:val="00502A42"/>
    <w:rsid w:val="005451F2"/>
    <w:rsid w:val="005D11BB"/>
    <w:rsid w:val="00664336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B37617"/>
    <w:rsid w:val="00B83CB9"/>
    <w:rsid w:val="00B87FE4"/>
    <w:rsid w:val="00C56095"/>
    <w:rsid w:val="00D13923"/>
    <w:rsid w:val="00D15ACA"/>
    <w:rsid w:val="00D15F81"/>
    <w:rsid w:val="00D25FE9"/>
    <w:rsid w:val="00D56B22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AC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ACA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AC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AC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AC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ACA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AC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AC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FOR WOMEN jednostavno društvo s ograničenom odgovornošću za tjelesno i zdravstveno vježbanje žena zastupanog po punomoćniku Augustina Blagus Leško</izvorni_sadrzaj>
    <derivirana_varijabla naziv="DomainObject.Predmet.ProtustrankaFormated_1">  BEST FOR WOMEN jednostavno društvo s ograničenom odgovornošću za tjelesno i zdravstveno vježbanje žena zastupanog po punomoćniku Augustina Blagus Leško</derivirana_varijabla>
  </DomainObject.Predmet.ProtustrankaFormated>
  <DomainObject.Predmet.ProtustrankaFormatedOIB>
    <izvorni_sadrzaj>  BEST FOR WOMEN jednostavno društvo s ograničenom odgovornošću za tjelesno i zdravstveno vježbanje žena, OIB 93824399386 zastupanog po punomoćniku Augustina Blagus Leško</izvorni_sadrzaj>
    <derivirana_varijabla naziv="DomainObject.Predmet.ProtustrankaFormatedOIB_1">  BEST FOR WOMEN jednostavno društvo s ograničenom odgovornošću za tjelesno i zdravstveno vježbanje žena, OIB 93824399386 zastupanog po punomoćniku Augustina Blagus Leško</derivirana_varijabla>
  </DomainObject.Predmet.ProtustrankaFormatedOIB>
  <DomainObject.Predmet.ProtustrankaFormatedWithAdress>
    <izvorni_sadrzaj> BEST FOR WOMEN jednostavno društvo s ograničenom odgovornošću za tjelesno i zdravstveno vježbanje žena, Franje Punčeca 2, 40000 Čakovec zastupanog po punomoćniku Augustina Blagus Leško</izvorni_sadrzaj>
    <derivirana_varijabla naziv="DomainObject.Predmet.ProtustrankaFormatedWithAdress_1"> BEST FOR WOMEN jednostavno društvo s ograničenom odgovornošću za tjelesno i zdravstveno vježbanje žena, Franje Punčeca 2, 40000 Čakovec zastupanog po punomoćniku Augustina Blagus Leško</derivirana_varijabla>
  </DomainObject.Predmet.ProtustrankaFormatedWithAdress>
  <DomainObject.Predmet.ProtustrankaFormatedWithAdressOIB>
    <izvorni_sadrzaj> BEST FOR WOMEN jednostavno društvo s ograničenom odgovornošću za tjelesno i zdravstveno vježbanje žena, OIB 93824399386, Franje Punčeca 2, 40000 Čakovec zastupanog po punomoćniku Augustina Blagus Leško</izvorni_sadrzaj>
    <derivirana_varijabla naziv="DomainObject.Predmet.ProtustrankaFormatedWithAdressOIB_1"> BEST FOR WOMEN jednostavno društvo s ograničenom odgovornošću za tjelesno i zdravstveno vježbanje žena, OIB 93824399386, Franje Punčeca 2, 40000 Čakovec zastupanog po punomoćniku Augustina Blagus Leško</derivirana_varijabla>
  </DomainObject.Predmet.ProtustrankaFormatedWithAdressOIB>
  <DomainObject.Predmet.ProtustrankaWithAdress>
    <izvorni_sadrzaj>BEST FOR WOMEN jednostavno društvo s ograničenom odgovornošću za tjelesno i zdravstveno vježbanje žena Franje Punčeca 2, 40000 Čakovec</izvorni_sadrzaj>
    <derivirana_varijabla naziv="DomainObject.Predmet.ProtustrankaWithAdress_1">BEST FOR WOMEN jednostavno društvo s ograničenom odgovornošću za tjelesno i zdravstveno vježbanje žena Franje Punčeca 2, 40000 Čakovec</derivirana_varijabla>
  </DomainObject.Predmet.ProtustrankaWithAdress>
  <DomainObject.Predmet.ProtustrankaWithAdressOIB>
    <izvorni_sadrzaj>BEST FOR WOMEN jednostavno društvo s ograničenom odgovornošću za tjelesno i zdravstveno vježbanje žena, OIB 93824399386, Franje Punčeca 2, 40000 Čakovec</izvorni_sadrzaj>
    <derivirana_varijabla naziv="DomainObject.Predmet.ProtustrankaWithAdressOIB_1">BEST FOR WOMEN jednostavno društvo s ograničenom odgovornošću za tjelesno i zdravstveno vježbanje žena, OIB 93824399386, Franje Punčeca 2, 40000 Čakovec</derivirana_varijabla>
  </DomainObject.Predmet.ProtustrankaWithAdressOIB>
  <DomainObject.Predmet.ProtustrankaNazivFormated>
    <izvorni_sadrzaj>BEST FOR WOMEN jednostavno društvo s ograničenom odgovornošću za tjelesno i zdravstveno vježbanje žena</izvorni_sadrzaj>
    <derivirana_varijabla naziv="DomainObject.Predmet.ProtustrankaNazivFormated_1">BEST FOR WOMEN jednostavno društvo s ograničenom odgovornošću za tjelesno i zdravstveno vježbanje žena</derivirana_varijabla>
  </DomainObject.Predmet.ProtustrankaNazivFormated>
  <DomainObject.Predmet.ProtustrankaNazivFormatedOIB>
    <izvorni_sadrzaj>BEST FOR WOMEN jednostavno društvo s ograničenom odgovornošću za tjelesno i zdravstveno vježbanje žena, OIB 93824399386</izvorni_sadrzaj>
    <derivirana_varijabla naziv="DomainObject.Predmet.ProtustrankaNazivFormatedOIB_1">BEST FOR WOMEN jednostavno društvo s ograničenom odgovornošću za tjelesno i zdravstveno vježbanje žena, OIB 93824399386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20342.22</izvorni_sadrzaj>
    <derivirana_varijabla naziv="DomainObject.Predmet.TrenutnaVrijednost_1">20342.22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 FOR WOMEN jednostavno društvo s ograničenom odgovornošću za tjelesno i zdravstveno vježbanje žena zastupanog po punomoćniku Augustina Blagus Leško</item>
    </izvorni_sadrzaj>
    <derivirana_varijabla naziv="DomainObject.Predmet.ProtuStrankaListFormated_1">
      <item>BEST FOR WOMEN jednostavno društvo s ograničenom odgovornošću za tjelesno i zdravstveno vježbanje žena zastupanog po punomoćniku Augustina Blagus Leško</item>
    </derivirana_varijabla>
  </DomainObject.Predmet.ProtuStrankaListFormated>
  <DomainObject.Predmet.ProtuStrankaListFormatedOIB>
    <izvorni_sadrzaj>
      <item>BEST FOR WOMEN jednostavno društvo s ograničenom odgovornošću za tjelesno i zdravstveno vježbanje žena, OIB 93824399386 zastupanog po punomoćniku Augustina Blagus Leško</item>
    </izvorni_sadrzaj>
    <derivirana_varijabla naziv="DomainObject.Predmet.ProtuStrankaListFormatedOIB_1">
      <item>BEST FOR WOMEN jednostavno društvo s ograničenom odgovornošću za tjelesno i zdravstveno vježbanje žena, OIB 93824399386 zastupanog po punomoćniku Augustina Blagus Leško</item>
    </derivirana_varijabla>
  </DomainObject.Predmet.ProtuStrankaListFormatedOIB>
  <DomainObject.Predmet.ProtuStrankaListFormatedWithAdress>
    <izvorni_sadrzaj>
      <item>BEST FOR WOMEN jednostavno društvo s ograničenom odgovornošću za tjelesno i zdravstveno vježbanje žena, Franje Punčeca 2, 40000 Čakovec zastupanog po punomoćniku Augustina Blagus Leško</item>
    </izvorni_sadrzaj>
    <derivirana_varijabla naziv="DomainObject.Predmet.ProtuStrankaListFormatedWithAdress_1">
      <item>BEST FOR WOMEN jednostavno društvo s ograničenom odgovornošću za tjelesno i zdravstveno vježbanje žena, Franje Punčeca 2, 40000 Čakovec zastupanog po punomoćniku Augustina Blagus Leško</item>
    </derivirana_varijabla>
  </DomainObject.Predmet.ProtuStrankaListFormatedWithAdress>
  <DomainObject.Predmet.ProtuStrankaListFormatedWithAdressOIB>
    <izvorni_sadrzaj>
      <item>BEST FOR WOMEN jednostavno društvo s ograničenom odgovornošću za tjelesno i zdravstveno vježbanje žena, OIB 93824399386, Franje Punčeca 2, 40000 Čakovec zastupanog po punomoćniku Augustina Blagus Leško</item>
    </izvorni_sadrzaj>
    <derivirana_varijabla naziv="DomainObject.Predmet.ProtuStrankaListFormatedWithAdressOIB_1">
      <item>BEST FOR WOMEN jednostavno društvo s ograničenom odgovornošću za tjelesno i zdravstveno vježbanje žena, OIB 93824399386, Franje Punčeca 2, 40000 Čakovec zastupanog po punomoćniku Augustina Blagus Leško</item>
    </derivirana_varijabla>
  </DomainObject.Predmet.ProtuStrankaListFormatedWithAdressOIB>
  <DomainObject.Predmet.ProtuStrankaListNazivFormated>
    <izvorni_sadrzaj>
      <item>BEST FOR WOMEN jednostavno društvo s ograničenom odgovornošću za tjelesno i zdravstveno vježbanje žena</item>
    </izvorni_sadrzaj>
    <derivirana_varijabla naziv="DomainObject.Predmet.ProtuStrankaListNazivFormated_1">
      <item>BEST FOR WOMEN jednostavno društvo s ograničenom odgovornošću za tjelesno i zdravstveno vježbanje žena</item>
    </derivirana_varijabla>
  </DomainObject.Predmet.ProtuStrankaListNazivFormated>
  <DomainObject.Predmet.ProtuStrankaListNazivFormatedOIB>
    <izvorni_sadrzaj>
      <item>BEST FOR WOMEN jednostavno društvo s ograničenom odgovornošću za tjelesno i zdravstveno vježbanje žena, OIB 93824399386</item>
    </izvorni_sadrzaj>
    <derivirana_varijabla naziv="DomainObject.Predmet.ProtuStrankaListNazivFormatedOIB_1">
      <item>BEST FOR WOMEN jednostavno društvo s ograničenom odgovornošću za tjelesno i zdravstveno vježbanje žena, OIB 93824399386</item>
    </derivirana_varijabla>
  </DomainObject.Predmet.ProtuStrankaListNazivFormatedOIB>
  <DomainObject.Predmet.OstaliListFormated>
    <izvorni_sadrzaj>
      <item>Sudski registar</item>
      <item>Augustina Blagus Leško punomoćnik sudionika u postupku BEST FOR WOMEN jednostavno društvo s ograničenom odgovornošću za tjelesno i zdravstveno vježbanje žena</item>
    </izvorni_sadrzaj>
    <derivirana_varijabla naziv="DomainObject.Predmet.OstaliListFormated_1">
      <item>Sudski registar</item>
      <item>Augustina Blagus Leško punomoćnik sudionika u postupku BEST FOR WOMEN jednostavno društvo s ograničenom odgovornošću za tjelesno i zdravstveno vježbanje žena</item>
    </derivirana_varijabla>
  </DomainObject.Predmet.OstaliListFormated>
  <DomainObject.Predmet.OstaliListFormatedOIB>
    <izvorni_sadrzaj>
      <item>Sudski registar</item>
      <item>Augustina Blagus Leško, OIB 80946447984 punomoćnik sudionika u postupku BEST FOR WOMEN jednostavno društvo s ograničenom odgovornošću za tjelesno i zdravstveno vježbanje žena</item>
    </izvorni_sadrzaj>
    <derivirana_varijabla naziv="DomainObject.Predmet.OstaliListFormatedOIB_1">
      <item>Sudski registar</item>
      <item>Augustina Blagus Leško, OIB 80946447984 punomoćnik sudionika u postupku BEST FOR WOMEN jednostavno društvo s ograničenom odgovornošću za tjelesno i zdravstveno vježbanje žena</item>
    </derivirana_varijabla>
  </DomainObject.Predmet.OstaliListFormatedOIB>
  <DomainObject.Predmet.OstaliListFormatedWithAdress>
    <izvorni_sadrzaj>
      <item>Sudski registar</item>
      <item>Augustina Blagus Leško,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_1">
      <item>Sudski registar</item>
      <item>Augustina Blagus Leško, Ulica Jakova Gotovca 1a, 40000 Čakovec punomoćnik sudionika u postupku BEST FOR WOMEN jednostavno društvo s ograničenom odgovornošću za tjelesno i zdravstveno vježbanje žena</item>
    </derivirana_varijabla>
  </DomainObject.Predmet.OstaliListFormatedWithAdress>
  <DomainObject.Predmet.OstaliListFormatedWithAdressOIB>
    <izvorni_sadrzaj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OIB_1"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derivirana_varijabla>
  </DomainObject.Predmet.OstaliListFormatedWithAdressOIB>
  <DomainObject.Predmet.OstaliListNazivFormated>
    <izvorni_sadrzaj>
      <item>Sudski registar</item>
      <item>Augustina Blagus Leško</item>
    </izvorni_sadrzaj>
    <derivirana_varijabla naziv="DomainObject.Predmet.OstaliListNazivFormated_1">
      <item>Sudski registar</item>
      <item>Augustina Blagus Leško</item>
    </derivirana_varijabla>
  </DomainObject.Predmet.OstaliListNazivFormated>
  <DomainObject.Predmet.OstaliListNazivFormatedOIB>
    <izvorni_sadrzaj>
      <item>Sudski registar</item>
      <item>Augustina Blagus Leško, OIB 80946447984</item>
    </izvorni_sadrzaj>
    <derivirana_varijabla naziv="DomainObject.Predmet.OstaliListNazivFormatedOIB_1">
      <item>Sudski registar</item>
      <item>Augustina Blagus Leško, OIB 80946447984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 FOR WOMEN jednostavno društvo s ograničenom odgovornošću za tjelesno i zdravstveno vježbanje žena</izvorni_sadrzaj>
    <derivirana_varijabla naziv="DomainObject.Predmet.ProtustrankaIDrugi_1">BEST FOR WOMEN jednostavno društvo s ograničenom odgovornošću za tjelesno i zdravstveno vježbanje žena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BEST FOR WOMEN jednostavno društvo s ograničenom odgovornošću za tjelesno i zdravstveno vježbanje žena, OIB 93824399386, Franje Punčeca 2, 40000 Čakovec</izvorni_sadrzaj>
    <derivirana_varijabla naziv="DomainObject.Predmet.ProtustrankaIDrugiAdressOIB_1">BEST FOR WOMEN jednostavno društvo s ograničenom odgovornošću za tjelesno i zdravstveno vježbanje žena, OIB 93824399386, Franje Punčeca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BEST FOR WOMEN jednostavno društvo s ograničenom odgovornošću za tjelesno i zdravstveno vježbanje žena</item>
      <item>Sudski registar</item>
      <item>Augustina Blagus Leško</item>
    </izvorni_sadrzaj>
    <derivirana_varijabla naziv="DomainObject.Predmet.SudioniciListNaziv_1">
      <item>Financijska agencija</item>
      <item>BEST FOR WOMEN jednostavno društvo s ograničenom odgovornošću za tjelesno i zdravstveno vježbanje žena</item>
      <item>Sudski registar</item>
      <item>Augustina Blagus Leško</item>
    </derivirana_varijabla>
  </DomainObject.Predmet.SudioniciListNaziv>
  <DomainObject.Predmet.SudioniciListAdressOIB>
    <izvorni_sadrzaj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izvorni_sadrzaj>
    <derivirana_varijabla naziv="DomainObject.Predmet.SudioniciListAdressOIB_1"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93824399386</item>
      <item>, OIB null</item>
      <item>, OIB 80946447984</item>
    </izvorni_sadrzaj>
    <derivirana_varijabla naziv="DomainObject.Predmet.SudioniciListNazivOIB_1">
      <item>, OIB 85821130368</item>
      <item>, OIB 93824399386</item>
      <item>, OIB null</item>
      <item>, OIB 80946447984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3022</properties:Characters>
  <properties:Lines>78</properties:Lines>
  <properties:Paragraphs>32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2018-04-03T11:41:00Z</cp:lastPrinted>
  <dcterms:modified xmlns:xsi="http://www.w3.org/2001/XMLSchema-instance" xsi:type="dcterms:W3CDTF">2018-04-03T11:41:00Z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(ST-2-18-9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