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5fd0" w14:paraId="7eb5fd0" w:rsidRDefault="00AC6C90" w:rsidP="00AC6C90" w:rsidR="00AC6C90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AA2213">
        <w:rPr>
          <w:b w:val="false"/>
          <w:i w:val="false"/>
        </w:rPr>
        <w:t>1 Sp-</w:t>
      </w:r>
      <w:r w:rsidR="001D171E">
        <w:rPr>
          <w:b w:val="false"/>
          <w:i w:val="false"/>
        </w:rPr>
        <w:t>64/2017-2.</w:t>
      </w:r>
      <w:r w:rsidRPr="009B1113">
        <w:rPr>
          <w:b w:val="false"/>
          <w:i w:val="false"/>
        </w:rPr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2E485F" w:rsidR="00B9345F" w:rsidRPr="009B1113">
      <w:pPr>
        <w:pStyle w:val="Naslov2"/>
        <w:rPr>
          <w:b w:val="false"/>
          <w:sz w:val="24"/>
        </w:rPr>
      </w:pPr>
      <w:r w:rsidRPr="009B1113">
        <w:rPr>
          <w:b w:val="false"/>
          <w:sz w:val="24"/>
        </w:rPr>
        <w:t>R J E Š E N J E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pStyle w:val="Uvuenotijeloteksta"/>
      </w:pPr>
      <w:r w:rsidRPr="009B1113">
        <w:t xml:space="preserve">Općinski </w:t>
      </w:r>
      <w:r w:rsidR="00A638E9" w:rsidRPr="009B1113">
        <w:t xml:space="preserve">građanski </w:t>
      </w:r>
      <w:r w:rsidR="009B1113" w:rsidRPr="009B1113">
        <w:t>sud u Zagrebu, po sutkinji</w:t>
      </w:r>
      <w:r w:rsidRPr="009B1113">
        <w:t xml:space="preserve"> toga suda </w:t>
      </w:r>
      <w:r w:rsidR="009B1113" w:rsidRPr="009B1113">
        <w:t>Ani Lovrinov</w:t>
      </w:r>
      <w:r w:rsidRPr="009B1113">
        <w:t xml:space="preserve"> kao sucu pojedincu, u </w:t>
      </w:r>
      <w:r w:rsidR="009B1113" w:rsidRPr="009B1113">
        <w:t>pravnoj</w:t>
      </w:r>
      <w:r w:rsidRPr="009B1113">
        <w:t xml:space="preserve"> stvari </w:t>
      </w:r>
      <w:r w:rsidR="00862F96" w:rsidRPr="00B948CA">
        <w:t xml:space="preserve">stečaja potrošača nad imovinom potrošača </w:t>
      </w:r>
      <w:r w:rsidR="001D171E">
        <w:t>MARINE MARAS</w:t>
      </w:r>
      <w:r w:rsidR="00862F96" w:rsidRPr="00B948CA">
        <w:t xml:space="preserve">, OIB: </w:t>
      </w:r>
      <w:r w:rsidR="001D171E">
        <w:t>06938212479</w:t>
      </w:r>
      <w:r w:rsidR="00862F96" w:rsidRPr="00B948CA">
        <w:t xml:space="preserve">, iz Zagreba, </w:t>
      </w:r>
      <w:r w:rsidR="001D171E">
        <w:t>Nehruov trg 4</w:t>
      </w:r>
      <w:r w:rsidR="00862F96">
        <w:t xml:space="preserve">, </w:t>
      </w:r>
      <w:r w:rsidRPr="009B1113">
        <w:t xml:space="preserve">dana </w:t>
      </w:r>
      <w:r w:rsidR="001D171E">
        <w:t>23. ožujka 2017.</w:t>
      </w:r>
      <w:r w:rsidRPr="009B1113"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>r i j e š i o  j e</w:t>
      </w:r>
    </w:p>
    <w:p w:rsidRDefault="00B9345F" w:rsidR="00B9345F" w:rsidRPr="009B1113">
      <w:pPr>
        <w:rPr>
          <w:lang w:val="hr-HR"/>
        </w:rPr>
      </w:pPr>
    </w:p>
    <w:p w:rsidRDefault="00AA2213" w:rsidP="00AA2213" w:rsidR="00AA2213" w:rsidRPr="00FF5B4D">
      <w:pPr>
        <w:rPr>
          <w:lang w:val="hr-HR"/>
        </w:rPr>
      </w:pPr>
      <w:r w:rsidRPr="00FF5B4D">
        <w:rPr>
          <w:lang w:val="hr-HR"/>
        </w:rPr>
        <w:t>I.</w:t>
      </w:r>
      <w:r w:rsidRPr="00FF5B4D">
        <w:rPr>
          <w:lang w:val="hr-HR"/>
        </w:rPr>
        <w:tab/>
        <w:t>Ovaj sud oglašava se u gornjem predmetu mjesno nenadležnim.</w:t>
      </w:r>
    </w:p>
    <w:p w:rsidRDefault="00AA2213" w:rsidP="00AA2213" w:rsidR="00AA2213" w:rsidRPr="00FF5B4D">
      <w:pPr>
        <w:rPr>
          <w:lang w:val="hr-HR"/>
        </w:rPr>
      </w:pPr>
    </w:p>
    <w:p w:rsidRDefault="00AA2213" w:rsidP="00AA2213" w:rsidR="00AA2213" w:rsidRPr="00FF5B4D">
      <w:pPr>
        <w:jc w:val="both"/>
        <w:rPr>
          <w:lang w:val="hr-HR"/>
        </w:rPr>
      </w:pPr>
      <w:r w:rsidRPr="00FF5B4D">
        <w:rPr>
          <w:lang w:val="hr-HR"/>
        </w:rPr>
        <w:t>II.</w:t>
      </w:r>
      <w:r w:rsidRPr="00FF5B4D">
        <w:rPr>
          <w:lang w:val="hr-HR"/>
        </w:rPr>
        <w:tab/>
        <w:t xml:space="preserve">Nakon pravomoćnosti ovog rješenja predmet će se ustupiti Općinskom sudu u </w:t>
      </w:r>
      <w:r w:rsidR="001D171E">
        <w:rPr>
          <w:lang w:val="hr-HR"/>
        </w:rPr>
        <w:t>Novom Zagrebu</w:t>
      </w:r>
      <w:r w:rsidRPr="00FF5B4D">
        <w:rPr>
          <w:lang w:val="hr-HR"/>
        </w:rPr>
        <w:t xml:space="preserve"> kao mjesno i stvarno nadležnom sudu.</w:t>
      </w:r>
    </w:p>
    <w:p w:rsidRDefault="00AA2213" w:rsidP="00AA2213" w:rsidR="00AA2213" w:rsidRPr="00FF5B4D">
      <w:pPr>
        <w:rPr>
          <w:lang w:val="hr-HR"/>
        </w:rPr>
      </w:pPr>
    </w:p>
    <w:p w:rsidRDefault="002E485F" w:rsidR="002E485F" w:rsidRPr="009B1113">
      <w:pPr>
        <w:pStyle w:val="Naslov3"/>
        <w:rPr>
          <w:b w:val="false"/>
          <w:sz w:val="24"/>
        </w:rPr>
      </w:pPr>
    </w:p>
    <w:p w:rsidRDefault="00B9345F" w:rsidR="00B9345F" w:rsidRPr="009B1113">
      <w:pPr>
        <w:pStyle w:val="Naslov3"/>
        <w:rPr>
          <w:b w:val="false"/>
          <w:sz w:val="24"/>
        </w:rPr>
      </w:pPr>
      <w:r w:rsidRPr="009B1113">
        <w:rPr>
          <w:b w:val="false"/>
          <w:sz w:val="24"/>
        </w:rPr>
        <w:t>Obrazloženje</w:t>
      </w:r>
    </w:p>
    <w:p w:rsidRDefault="00B9345F" w:rsidR="00B9345F" w:rsidRPr="009B1113">
      <w:pPr>
        <w:rPr>
          <w:b/>
          <w:sz w:val="28"/>
          <w:lang w:val="hr-HR"/>
        </w:rPr>
      </w:pPr>
    </w:p>
    <w:p w:rsidRDefault="002E485F" w:rsidP="004553CE" w:rsidR="004553CE">
      <w:pPr>
        <w:jc w:val="both"/>
        <w:rPr>
          <w:lang w:val="hr-HR"/>
        </w:rPr>
      </w:pPr>
      <w:r w:rsidRPr="009B1113">
        <w:rPr>
          <w:lang w:val="hr-HR"/>
        </w:rPr>
        <w:tab/>
      </w:r>
      <w:r w:rsidR="00AA2213">
        <w:rPr>
          <w:lang w:val="hr-HR"/>
        </w:rPr>
        <w:t xml:space="preserve">Potrošač </w:t>
      </w:r>
      <w:r w:rsidR="001D171E">
        <w:rPr>
          <w:lang w:val="hr-HR"/>
        </w:rPr>
        <w:t>Marina Maras</w:t>
      </w:r>
      <w:r w:rsidR="00AA2213">
        <w:rPr>
          <w:lang w:val="hr-HR"/>
        </w:rPr>
        <w:t xml:space="preserve"> podnijela je ovom sudu prijedlog za pokretanje postupka stečaja potrošača</w:t>
      </w:r>
      <w:r w:rsidR="004553CE">
        <w:rPr>
          <w:lang w:val="hr-HR"/>
        </w:rPr>
        <w:t>.</w:t>
      </w:r>
    </w:p>
    <w:p w:rsidRDefault="00AA2213" w:rsidP="004553CE" w:rsidR="00AA2213">
      <w:pPr>
        <w:jc w:val="both"/>
        <w:rPr>
          <w:lang w:val="hr-HR"/>
        </w:rPr>
      </w:pPr>
    </w:p>
    <w:p w:rsidRDefault="00AA2213" w:rsidP="002E485F" w:rsidR="004553CE">
      <w:pPr>
        <w:jc w:val="both"/>
        <w:rPr>
          <w:lang w:val="hr-HR"/>
        </w:rPr>
      </w:pPr>
      <w:r>
        <w:rPr>
          <w:lang w:val="hr-HR"/>
        </w:rPr>
        <w:tab/>
        <w:t>Temeljem odredbe čl. 21. st. 1. Zakona o stečaju potrošača ("Narodne novine" br. 100/15, u daljnjem tekstu: ZSP) u postupku stečaja potrošača isključivo je stvarno i mjesno nadležan sud na čijem području potrošač ima prebivalište.</w:t>
      </w:r>
    </w:p>
    <w:p w:rsidRDefault="00AA2213" w:rsidP="002E485F" w:rsidR="00AA2213">
      <w:pPr>
        <w:jc w:val="both"/>
        <w:rPr>
          <w:lang w:val="hr-HR"/>
        </w:rPr>
      </w:pPr>
    </w:p>
    <w:p w:rsidRDefault="00AA2213" w:rsidP="009B1113" w:rsidR="005E6D18" w:rsidRPr="009B1113">
      <w:pPr>
        <w:jc w:val="both"/>
        <w:rPr>
          <w:lang w:val="hr-HR"/>
        </w:rPr>
      </w:pPr>
      <w:r>
        <w:rPr>
          <w:lang w:val="hr-HR"/>
        </w:rPr>
        <w:tab/>
        <w:t xml:space="preserve">Budući potrošač ima prebivalište na području Općinskog suda u </w:t>
      </w:r>
      <w:r w:rsidR="001D171E">
        <w:rPr>
          <w:lang w:val="hr-HR"/>
        </w:rPr>
        <w:t>Novom Zagrebu</w:t>
      </w:r>
      <w:r>
        <w:rPr>
          <w:lang w:val="hr-HR"/>
        </w:rPr>
        <w:t xml:space="preserve">, a mjesna nadležnost navedenog suda je isključiva, to je temeljem </w:t>
      </w:r>
      <w:r w:rsidRPr="00FF5B4D">
        <w:rPr>
          <w:lang w:val="hr-HR"/>
        </w:rPr>
        <w:t>20. st. 2. i čl. 21. st. 1. Zakona o parničnom postupku ("Narodne novine" br. 53/91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91/92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112/99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117/03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88/05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2/07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84/08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96/08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123/08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57/11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148/11, 25/13 i 89/14, u daljnjem tekstu: ZPP)</w:t>
      </w:r>
      <w:r>
        <w:rPr>
          <w:lang w:val="hr-HR"/>
        </w:rPr>
        <w:t xml:space="preserve">, a u vezi sa čl. 10. </w:t>
      </w:r>
      <w:r w:rsidR="00862F96">
        <w:rPr>
          <w:lang w:val="hr-HR"/>
        </w:rPr>
        <w:t xml:space="preserve">Stečajnog zakona ("Narodne novine" br. 71/15) </w:t>
      </w:r>
      <w:r>
        <w:rPr>
          <w:lang w:val="hr-HR"/>
        </w:rPr>
        <w:t>i</w:t>
      </w:r>
      <w:r w:rsidR="00862F96">
        <w:rPr>
          <w:lang w:val="hr-HR"/>
        </w:rPr>
        <w:t xml:space="preserve"> čl. 23. </w:t>
      </w:r>
      <w:r>
        <w:rPr>
          <w:lang w:val="hr-HR"/>
        </w:rPr>
        <w:t>ZSP-a odlučeno kao u izreci.</w:t>
      </w:r>
    </w:p>
    <w:p w:rsidRDefault="009B1113" w:rsidP="009B1113" w:rsidR="009B1113">
      <w:pPr>
        <w:jc w:val="both"/>
        <w:rPr>
          <w:lang w:val="hr-HR"/>
        </w:rPr>
      </w:pPr>
    </w:p>
    <w:p w:rsidRDefault="00C61D0C" w:rsidP="009B1113" w:rsidR="00C61D0C" w:rsidRPr="009B1113">
      <w:pPr>
        <w:jc w:val="both"/>
        <w:rPr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1D171E">
        <w:rPr>
          <w:lang w:val="hr-HR"/>
        </w:rPr>
        <w:t>23. ožujka 2017.</w:t>
      </w:r>
      <w:r w:rsidR="009B1113" w:rsidRPr="009B1113">
        <w:rPr>
          <w:lang w:val="hr-HR"/>
        </w:rPr>
        <w:t xml:space="preserve"> 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R="00B9345F" w:rsidRPr="009B1113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9B1113" w:rsidRPr="009B1113">
        <w:rPr>
          <w:lang w:val="hr-HR"/>
        </w:rPr>
        <w:t>Ana Lovrinov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ind w:firstLine="720" w:right="-51" w:left="4320"/>
        <w:rPr>
          <w:lang w:val="hr-HR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ovog rješenja je dopuštena žalba. Žalba se podnosi ovom sudu pismeno u </w:t>
      </w:r>
      <w:r w:rsidR="009B1113" w:rsidRPr="009B1113">
        <w:rPr>
          <w:lang w:val="hr-HR"/>
        </w:rPr>
        <w:t>četiri (4)</w:t>
      </w:r>
      <w:r w:rsidRPr="009B1113">
        <w:rPr>
          <w:lang w:val="hr-HR"/>
        </w:rPr>
        <w:t xml:space="preserve"> istovjetna primjerka u roku od </w:t>
      </w:r>
      <w:r w:rsidR="008753B1">
        <w:rPr>
          <w:lang w:val="hr-HR"/>
        </w:rPr>
        <w:t>15 (petnaest)</w:t>
      </w:r>
      <w:r w:rsidRPr="009B1113">
        <w:rPr>
          <w:lang w:val="hr-HR"/>
        </w:rPr>
        <w:t xml:space="preserve"> dana od dana primitka pisanog otpravka ovog rješenja, a o njoj odlučuje </w:t>
      </w:r>
      <w:r w:rsidR="008753B1">
        <w:rPr>
          <w:lang w:val="hr-HR"/>
        </w:rPr>
        <w:t>nadležni ž</w:t>
      </w:r>
      <w:r w:rsidRPr="009B1113">
        <w:rPr>
          <w:lang w:val="hr-HR"/>
        </w:rPr>
        <w:t>upanijski sud</w:t>
      </w:r>
      <w:r w:rsidR="008753B1">
        <w:rPr>
          <w:lang w:val="hr-HR"/>
        </w:rPr>
        <w:t>.</w:t>
      </w:r>
    </w:p>
    <w:p w:rsidRDefault="00B9345F" w:rsidR="00B9345F">
      <w:pPr>
        <w:rPr>
          <w:lang w:val="hr-HR"/>
        </w:rPr>
      </w:pPr>
    </w:p>
    <w:p w:rsidRDefault="004553CE" w:rsidR="004553CE">
      <w:pPr>
        <w:rPr>
          <w:lang w:val="hr-HR"/>
        </w:rPr>
      </w:pP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AA2213" w:rsidP="00BB7A2D" w:rsidR="00691035" w:rsidRPr="00BB7A2D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e-oglasna ploča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Z/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>Rješenje nepravomoćno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 xml:space="preserve">Kal 30 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r w:rsidR="001D171E">
        <w:rPr>
          <w:lang w:val="hr-HR"/>
        </w:rPr>
        <w:t>23. ožujka 2017.</w:t>
      </w: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BB7A2D" w:rsidP="00BB7A2D" w:rsidR="00BB7A2D" w:rsidRPr="00C6737F">
      <w:pPr>
        <w:rPr>
          <w:lang w:val="hr-HR"/>
        </w:rPr>
      </w:pPr>
      <w:r>
        <w:rPr>
          <w:lang w:val="hr-HR"/>
        </w:rPr>
        <w:t>Ana Lovrinov</w:t>
      </w:r>
    </w:p>
    <w:sectPr w:rsidR="00BB7A2D" w:rsidRPr="00C6737F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345" w:rsidR="00FF1345">
      <w:r>
        <w:separator/>
      </w:r>
    </w:p>
  </w:endnote>
  <w:endnote w:id="0" w:type="continuationSeparator">
    <w:p w:rsidRDefault="00FF1345" w:rsidR="00FF1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345" w:rsidR="00FF1345">
      <w:r>
        <w:separator/>
      </w:r>
    </w:p>
  </w:footnote>
  <w:footnote w:id="0" w:type="continuationSeparator">
    <w:p w:rsidRDefault="00FF1345" w:rsidR="00FF1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753B1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753B1">
      <w:rPr>
        <w:rStyle w:val="Brojstranice"/>
        <w:lang w:val="hr-HR"/>
      </w:rPr>
      <w:t>P</w:t>
    </w:r>
    <w:r w:rsidR="009B1113" w:rsidRPr="008753B1">
      <w:rPr>
        <w:rStyle w:val="Brojstranice"/>
        <w:lang w:val="hr-HR"/>
      </w:rPr>
      <w:t xml:space="preserve">oslovni broj: </w:t>
    </w:r>
    <w:r w:rsidR="001D171E">
      <w:rPr>
        <w:rStyle w:val="Brojstranice"/>
        <w:lang w:val="hr-HR"/>
      </w:rPr>
      <w:t>1 Sp-64/2017-2.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B9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1D171E"/>
    <w:rsid w:val="00243C12"/>
    <w:rsid w:val="002A7A17"/>
    <w:rsid w:val="002E485F"/>
    <w:rsid w:val="00337D0A"/>
    <w:rsid w:val="00353739"/>
    <w:rsid w:val="0036448E"/>
    <w:rsid w:val="003A4E17"/>
    <w:rsid w:val="003B7D3D"/>
    <w:rsid w:val="00426965"/>
    <w:rsid w:val="004553CE"/>
    <w:rsid w:val="004E12F4"/>
    <w:rsid w:val="00542303"/>
    <w:rsid w:val="005E6D18"/>
    <w:rsid w:val="00691035"/>
    <w:rsid w:val="00696B18"/>
    <w:rsid w:val="006A1805"/>
    <w:rsid w:val="006E1B9C"/>
    <w:rsid w:val="008456A1"/>
    <w:rsid w:val="00862F96"/>
    <w:rsid w:val="008753B1"/>
    <w:rsid w:val="00997F21"/>
    <w:rsid w:val="009B1113"/>
    <w:rsid w:val="009B22EC"/>
    <w:rsid w:val="00A60F43"/>
    <w:rsid w:val="00A638E9"/>
    <w:rsid w:val="00A7168D"/>
    <w:rsid w:val="00AA2213"/>
    <w:rsid w:val="00AC6C90"/>
    <w:rsid w:val="00B9345F"/>
    <w:rsid w:val="00BB7A2D"/>
    <w:rsid w:val="00BE088D"/>
    <w:rsid w:val="00C3332A"/>
    <w:rsid w:val="00C61D0C"/>
    <w:rsid w:val="00C6737F"/>
    <w:rsid w:val="00CF3D91"/>
    <w:rsid w:val="00DA4223"/>
    <w:rsid w:val="00FD693F"/>
    <w:rsid w:val="00FF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E1B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E1B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Sp-64/2017</izvorni_sadrzaj>
    <derivirana_varijabla naziv="DomainObject.Predmet.OznakaBroj_1">Sp-64/2017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Maras</izvorni_sadrzaj>
    <derivirana_varijabla naziv="DomainObject.Predmet.StrankaFormated_1">  Marina Maras</derivirana_varijabla>
  </DomainObject.Predmet.StrankaFormated>
  <DomainObject.Predmet.StrankaFormatedOIB>
    <izvorni_sadrzaj>  Marina Maras, OIB 06938212479</izvorni_sadrzaj>
    <derivirana_varijabla naziv="DomainObject.Predmet.StrankaFormatedOIB_1">  Marina Maras, OIB 06938212479</derivirana_varijabla>
  </DomainObject.Predmet.StrankaFormatedOIB>
  <DomainObject.Predmet.StrankaFormatedWithAdress>
    <izvorni_sadrzaj> Marina Maras, Nehruov Trg 4, 10000 Zagreb</izvorni_sadrzaj>
    <derivirana_varijabla naziv="DomainObject.Predmet.StrankaFormatedWithAdress_1"> Marina Maras, Nehruov Trg 4, 10000 Zagreb</derivirana_varijabla>
  </DomainObject.Predmet.StrankaFormatedWithAdress>
  <DomainObject.Predmet.StrankaFormatedWithAdressOIB>
    <izvorni_sadrzaj> Marina Maras, OIB 06938212479, Nehruov Trg 4, 10000 Zagreb</izvorni_sadrzaj>
    <derivirana_varijabla naziv="DomainObject.Predmet.StrankaFormatedWithAdressOIB_1"> Marina Maras, OIB 06938212479, Nehruov Trg 4, 10000 Zagreb</derivirana_varijabla>
  </DomainObject.Predmet.StrankaFormatedWithAdressOIB>
  <DomainObject.Predmet.StrankaWithAdress>
    <izvorni_sadrzaj>Marina Maras Nehruov Trg 4,10000 Zagreb</izvorni_sadrzaj>
    <derivirana_varijabla naziv="DomainObject.Predmet.StrankaWithAdress_1">Marina Maras Nehruov Trg 4,10000 Zagreb</derivirana_varijabla>
  </DomainObject.Predmet.StrankaWithAdress>
  <DomainObject.Predmet.StrankaWithAdressOIB>
    <izvorni_sadrzaj>Marina Maras, OIB 06938212479, Nehruov Trg 4,10000 Zagreb</izvorni_sadrzaj>
    <derivirana_varijabla naziv="DomainObject.Predmet.StrankaWithAdressOIB_1">Marina Maras, OIB 06938212479, Nehruov Trg 4,10000 Zagreb</derivirana_varijabla>
  </DomainObject.Predmet.StrankaWithAdressOIB>
  <DomainObject.Predmet.StrankaNazivFormated>
    <izvorni_sadrzaj>Marina Maras</izvorni_sadrzaj>
    <derivirana_varijabla naziv="DomainObject.Predmet.StrankaNazivFormated_1">Marina Maras</derivirana_varijabla>
  </DomainObject.Predmet.StrankaNazivFormated>
  <DomainObject.Predmet.StrankaNazivFormatedOIB>
    <izvorni_sadrzaj>Marina Maras, OIB 06938212479</izvorni_sadrzaj>
    <derivirana_varijabla naziv="DomainObject.Predmet.StrankaNazivFormatedOIB_1">Marina Maras, OIB 06938212479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Marina Maras</item>
    </izvorni_sadrzaj>
    <derivirana_varijabla naziv="DomainObject.Predmet.StrankaListFormated_1">
      <item>Marina Maras</item>
    </derivirana_varijabla>
  </DomainObject.Predmet.StrankaListFormated>
  <DomainObject.Predmet.StrankaListFormatedOIB>
    <izvorni_sadrzaj>
      <item>Marina Maras, OIB 06938212479</item>
    </izvorni_sadrzaj>
    <derivirana_varijabla naziv="DomainObject.Predmet.StrankaListFormatedOIB_1">
      <item>Marina Maras, OIB 06938212479</item>
    </derivirana_varijabla>
  </DomainObject.Predmet.StrankaListFormatedOIB>
  <DomainObject.Predmet.StrankaListFormatedWithAdress>
    <izvorni_sadrzaj>
      <item>Marina Maras, Nehruov Trg 4, 10000 Zagreb</item>
    </izvorni_sadrzaj>
    <derivirana_varijabla naziv="DomainObject.Predmet.StrankaListFormatedWithAdress_1">
      <item>Marina Maras, Nehruov Trg 4, 10000 Zagreb</item>
    </derivirana_varijabla>
  </DomainObject.Predmet.StrankaListFormatedWithAdress>
  <DomainObject.Predmet.StrankaListFormatedWithAdressOIB>
    <izvorni_sadrzaj>
      <item>Marina Maras, OIB 06938212479, Nehruov Trg 4, 10000 Zagreb</item>
    </izvorni_sadrzaj>
    <derivirana_varijabla naziv="DomainObject.Predmet.StrankaListFormatedWithAdressOIB_1">
      <item>Marina Maras, OIB 06938212479, Nehruov Trg 4, 10000 Zagreb</item>
    </derivirana_varijabla>
  </DomainObject.Predmet.StrankaListFormatedWithAdressOIB>
  <DomainObject.Predmet.StrankaListNazivFormated>
    <izvorni_sadrzaj>
      <item>Marina Maras</item>
    </izvorni_sadrzaj>
    <derivirana_varijabla naziv="DomainObject.Predmet.StrankaListNazivFormated_1">
      <item>Marina Maras</item>
    </derivirana_varijabla>
  </DomainObject.Predmet.StrankaListNazivFormated>
  <DomainObject.Predmet.StrankaListNazivFormatedOIB>
    <izvorni_sadrzaj>
      <item>Marina Maras, OIB 06938212479</item>
    </izvorni_sadrzaj>
    <derivirana_varijabla naziv="DomainObject.Predmet.StrankaListNazivFormatedOIB_1">
      <item>Marina Maras, OIB 06938212479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Maras</izvorni_sadrzaj>
    <derivirana_varijabla naziv="DomainObject.Predmet.StrankaIDrugi_1">Marina Maras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Maras, OIB 06938212479, Nehruov Trg 4, 10000 Zagreb</izvorni_sadrzaj>
    <derivirana_varijabla naziv="DomainObject.Predmet.StrankaIDrugiAdressOIB_1">Marina Maras, OIB 06938212479, Nehruov Trg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Maras</item>
    </izvorni_sadrzaj>
    <derivirana_varijabla naziv="DomainObject.Predmet.SudioniciListNaziv_1">
      <item>Marina Maras</item>
    </derivirana_varijabla>
  </DomainObject.Predmet.SudioniciListNaziv>
  <DomainObject.Predmet.SudioniciListAdressOIB>
    <izvorni_sadrzaj>
      <item>Marina Maras, OIB 06938212479, Nehruov Trg 4,10000 Zagreb</item>
    </izvorni_sadrzaj>
    <derivirana_varijabla naziv="DomainObject.Predmet.SudioniciListAdressOIB_1">
      <item>Marina Maras, OIB 06938212479, Nehruov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06938212479</item>
    </izvorni_sadrzaj>
    <derivirana_varijabla naziv="DomainObject.Predmet.SudioniciListNazivOIB_1">
      <item>, OIB 06938212479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E8FBF-5201-4C27-B1B1-4B36CFBA3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307</properties:Words>
  <properties:Characters>1505</properties:Characters>
  <properties:Lines>65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2017-03-23T11:16:00Z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2017-03-23T11:18:00Z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