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57962" w14:paraId="2657962" w:rsidRDefault="00485A06" w:rsidP="00485A06" w:rsidR="00485A06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  <w:r>
        <w:t xml:space="preserve">               REPUBLIKA HRVATSKA</w:t>
      </w:r>
    </w:p>
    <w:p w:rsidRDefault="00485A06" w:rsidP="00485A06" w:rsidR="00485A06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485A06" w:rsidP="00485A06" w:rsidR="00485A06">
      <w:pPr>
        <w:pStyle w:val="Bezproreda"/>
      </w:pPr>
      <w:r>
        <w:rPr>
          <w:b/>
        </w:rPr>
        <w:tab/>
        <w:t xml:space="preserve">     </w:t>
      </w:r>
      <w:r>
        <w:t>Ulica grada Vukovara 8</w:t>
      </w:r>
    </w:p>
    <w:p w:rsidRDefault="009F0AAC" w:rsidP="00485A06" w:rsidR="009F0AAC">
      <w:pPr>
        <w:pStyle w:val="Bezproreda"/>
      </w:pPr>
    </w:p>
    <w:p w:rsidRDefault="00485A06" w:rsidP="00485A06" w:rsidR="00485A0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  <w:jc w:val="center"/>
      </w:pPr>
      <w:r>
        <w:t>R E P U B L I K A  H R V A T S K A</w:t>
      </w:r>
    </w:p>
    <w:p w:rsidRDefault="00485A06" w:rsidP="00485A06" w:rsidR="00485A06">
      <w:pPr>
        <w:pStyle w:val="Bezproreda"/>
        <w:jc w:val="center"/>
      </w:pPr>
      <w:r>
        <w:t>R J E Š E N J E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  <w:jc w:val="both"/>
      </w:pPr>
      <w:r>
        <w:tab/>
        <w:t>Općinski građanski sud u Zagrebu, po sucu tog suda Jasni Gažić Ferenčina, kao sucu pojedincu, u izvanparničnom postupku stečaja potrošača nad imovinom potrošača</w:t>
      </w:r>
      <w:r w:rsidR="00B27C31">
        <w:t xml:space="preserve"> </w:t>
      </w:r>
      <w:r w:rsidR="004A5776">
        <w:t xml:space="preserve">Ivanke </w:t>
      </w:r>
      <w:proofErr w:type="spellStart"/>
      <w:r w:rsidR="004A5776">
        <w:t>Prebeg</w:t>
      </w:r>
      <w:proofErr w:type="spellEnd"/>
      <w:r w:rsidR="004A5776">
        <w:t xml:space="preserve"> iz Zagreba, Platana 4, OIB: 55786061549</w:t>
      </w:r>
      <w:r w:rsidR="00150669">
        <w:t xml:space="preserve">, </w:t>
      </w:r>
      <w:r w:rsidR="00C2506B">
        <w:t xml:space="preserve"> </w:t>
      </w:r>
      <w:r>
        <w:t xml:space="preserve">dana </w:t>
      </w:r>
      <w:r w:rsidR="004A5776">
        <w:t>19. veljače</w:t>
      </w:r>
      <w:r w:rsidR="006059B5">
        <w:t xml:space="preserve"> 2018</w:t>
      </w:r>
      <w:r>
        <w:t>.</w:t>
      </w:r>
    </w:p>
    <w:p w:rsidRDefault="00485A06" w:rsidP="00485A06" w:rsidR="00485A06">
      <w:pPr>
        <w:pStyle w:val="Bezproreda"/>
      </w:pPr>
    </w:p>
    <w:p w:rsidRDefault="004A5776" w:rsidP="00485A06" w:rsidR="004A5776">
      <w:pPr>
        <w:pStyle w:val="Bezproreda"/>
      </w:pPr>
    </w:p>
    <w:p w:rsidRDefault="00485A06" w:rsidP="00485A06" w:rsidR="00485A06">
      <w:pPr>
        <w:pStyle w:val="Bezproreda"/>
        <w:jc w:val="center"/>
      </w:pPr>
      <w:r>
        <w:t>r i j e š i o  j e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  <w:r>
        <w:tab/>
        <w:t xml:space="preserve">Odbacuje se prijedlog </w:t>
      </w:r>
      <w:r w:rsidR="004A5776">
        <w:t xml:space="preserve">Ivanke </w:t>
      </w:r>
      <w:proofErr w:type="spellStart"/>
      <w:r w:rsidR="004A5776">
        <w:t>Prebeg</w:t>
      </w:r>
      <w:proofErr w:type="spellEnd"/>
      <w:r w:rsidR="00B27C31">
        <w:t xml:space="preserve"> </w:t>
      </w:r>
      <w:r>
        <w:t>za otv</w:t>
      </w:r>
      <w:r w:rsidR="00C2506B">
        <w:t>aranje</w:t>
      </w:r>
      <w:r>
        <w:t xml:space="preserve"> postupka stečaja potrošača</w:t>
      </w:r>
      <w:r w:rsidR="00150669">
        <w:t xml:space="preserve"> kao nedopušten</w:t>
      </w:r>
      <w:r>
        <w:t xml:space="preserve">. 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  <w:jc w:val="center"/>
      </w:pPr>
      <w:r>
        <w:t>Obrazloženje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  <w:jc w:val="both"/>
      </w:pPr>
      <w:r>
        <w:tab/>
      </w:r>
      <w:r w:rsidR="004A5776">
        <w:t xml:space="preserve">Ivanka </w:t>
      </w:r>
      <w:proofErr w:type="spellStart"/>
      <w:r w:rsidR="004A5776">
        <w:t>Prebeg</w:t>
      </w:r>
      <w:proofErr w:type="spellEnd"/>
      <w:r w:rsidR="00B27C31">
        <w:t xml:space="preserve"> </w:t>
      </w:r>
      <w:r w:rsidR="00C2506B">
        <w:t>kao potrošač podn</w:t>
      </w:r>
      <w:r w:rsidR="00EF190F">
        <w:t>i</w:t>
      </w:r>
      <w:r w:rsidR="007924FE">
        <w:t>jela</w:t>
      </w:r>
      <w:r>
        <w:t xml:space="preserve"> je kod ovog suda </w:t>
      </w:r>
      <w:r w:rsidR="004A5776">
        <w:t>13</w:t>
      </w:r>
      <w:r w:rsidR="006059B5">
        <w:t xml:space="preserve">. </w:t>
      </w:r>
      <w:r w:rsidR="007924FE">
        <w:t>veljače</w:t>
      </w:r>
      <w:r w:rsidR="000664E6">
        <w:t xml:space="preserve"> 2017</w:t>
      </w:r>
      <w:r>
        <w:t>. prijedlog za otvaranje postupka stečaja potrošača.</w:t>
      </w:r>
    </w:p>
    <w:p w:rsidRDefault="00150669" w:rsidP="00485A06" w:rsidR="009F0AAC">
      <w:pPr>
        <w:pStyle w:val="Bezproreda"/>
        <w:jc w:val="both"/>
      </w:pPr>
      <w:r>
        <w:tab/>
        <w:t xml:space="preserve">Zaključkom od </w:t>
      </w:r>
      <w:r w:rsidR="009F0AAC">
        <w:t>25. svibnja</w:t>
      </w:r>
      <w:r w:rsidR="000664E6">
        <w:t xml:space="preserve"> 2017</w:t>
      </w:r>
      <w:r>
        <w:t xml:space="preserve">. </w:t>
      </w:r>
      <w:r w:rsidR="004A5776">
        <w:t xml:space="preserve">Ivanka </w:t>
      </w:r>
      <w:proofErr w:type="spellStart"/>
      <w:r w:rsidR="004A5776">
        <w:t>Prebeg</w:t>
      </w:r>
      <w:proofErr w:type="spellEnd"/>
      <w:r>
        <w:t xml:space="preserve"> pozvan</w:t>
      </w:r>
      <w:r w:rsidR="007924FE">
        <w:t>a</w:t>
      </w:r>
      <w:r>
        <w:t xml:space="preserve"> je da predujmi troškove postupka u iznosu od </w:t>
      </w:r>
      <w:r w:rsidR="009F0AAC">
        <w:t>3</w:t>
      </w:r>
      <w:r w:rsidR="007376BE">
        <w:t>.</w:t>
      </w:r>
      <w:r w:rsidR="001A6E18">
        <w:t xml:space="preserve">000,00 kuna, u roku od </w:t>
      </w:r>
      <w:r w:rsidR="009F0AAC">
        <w:t xml:space="preserve">8 dana. Iz dostavljenog zahtjeva za besplatnu pravnu pomoć proizlazi da je isti podnesen </w:t>
      </w:r>
      <w:r w:rsidR="004A5776">
        <w:t>05. lipnja</w:t>
      </w:r>
      <w:r w:rsidR="009F0AAC">
        <w:t xml:space="preserve"> 2017.</w:t>
      </w:r>
    </w:p>
    <w:p w:rsidRDefault="009F0AAC" w:rsidP="00485A06" w:rsidR="009F0AAC">
      <w:pPr>
        <w:pStyle w:val="Bezproreda"/>
        <w:jc w:val="both"/>
      </w:pPr>
      <w:r>
        <w:tab/>
        <w:t xml:space="preserve">Sukladno čl. 21. Zakona o besplatnoj pravnoj pomoći podnositelj zahtjeva dužan je rješenje kojim je oslobođen od plaćanja sudskih pristojbi dostaviti najkasnije u roku od 6 mjeseci od dana podnošenja podneska kojim je obavijestio sud o podnesenom zahtjevu za oslobođenje od plaćanja sudskih pristojbi, ako podnositelj tako ne postupi sud će provesti postupak radi naplate neplaćene sudske pristojbe. </w:t>
      </w:r>
    </w:p>
    <w:p w:rsidRDefault="009F0AAC" w:rsidP="00485A06" w:rsidR="00150669">
      <w:pPr>
        <w:pStyle w:val="Bezproreda"/>
        <w:jc w:val="both"/>
      </w:pPr>
      <w:r>
        <w:tab/>
        <w:t>Prema tome, a kako potrošač nije izvijestio sud o okončanju postupka povodom zahtjeva za odobravanje besplatne pravne pomoći (da li mu je ista odobrena ili nije) a predujam za troškove postupka nije uplatio</w:t>
      </w:r>
      <w:r w:rsidR="00150669">
        <w:t xml:space="preserve">, </w:t>
      </w:r>
      <w:r>
        <w:t>prijedlog</w:t>
      </w:r>
      <w:r w:rsidR="00150669">
        <w:t xml:space="preserve"> je valjalo odbaciti, a sukladno čl. 114. st. 5. Stečajnog zakona u vezi sa čl. 23. Zakona o stečaju potrošača.</w:t>
      </w:r>
    </w:p>
    <w:p w:rsidRDefault="00C2506B" w:rsidP="00150669" w:rsidR="00485A06">
      <w:pPr>
        <w:pStyle w:val="Bezproreda"/>
        <w:jc w:val="both"/>
      </w:pPr>
      <w:r>
        <w:tab/>
      </w:r>
    </w:p>
    <w:p w:rsidRDefault="009F0AAC" w:rsidP="00150669" w:rsidR="009F0AAC">
      <w:pPr>
        <w:pStyle w:val="Bezproreda"/>
        <w:jc w:val="both"/>
      </w:pPr>
    </w:p>
    <w:p w:rsidRDefault="00485A06" w:rsidP="00485A06" w:rsidR="00485A06">
      <w:pPr>
        <w:pStyle w:val="Bezproreda"/>
        <w:jc w:val="center"/>
      </w:pPr>
      <w:r>
        <w:t xml:space="preserve">U Zagrebu, </w:t>
      </w:r>
      <w:r w:rsidR="004A5776">
        <w:t>19. veljače</w:t>
      </w:r>
      <w:r w:rsidR="006059B5">
        <w:t xml:space="preserve"> 2018</w:t>
      </w:r>
      <w:r>
        <w:t>.</w:t>
      </w:r>
    </w:p>
    <w:p w:rsidRDefault="00485A06" w:rsidP="00485A06" w:rsidR="00485A06">
      <w:pPr>
        <w:pStyle w:val="Bezproreda"/>
        <w:jc w:val="center"/>
      </w:pPr>
    </w:p>
    <w:p w:rsidRDefault="00485A06" w:rsidP="00485A06" w:rsidR="00485A0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485A06" w:rsidP="00485A06" w:rsidR="00485A0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Jasna Gažić Ferenčina</w:t>
      </w:r>
      <w:r w:rsidR="001A6E18">
        <w:t xml:space="preserve">,v.r. </w:t>
      </w:r>
      <w:r w:rsidR="00593166">
        <w:t xml:space="preserve"> </w:t>
      </w:r>
    </w:p>
    <w:p w:rsidRDefault="00485A06" w:rsidP="00485A06" w:rsidR="00485A06">
      <w:pPr>
        <w:pStyle w:val="Bezproreda"/>
      </w:pPr>
    </w:p>
    <w:p w:rsidRDefault="009F0AAC" w:rsidP="00485A06" w:rsidR="009F0AAC">
      <w:pPr>
        <w:pStyle w:val="Bezproreda"/>
      </w:pPr>
    </w:p>
    <w:p w:rsidRDefault="009F0AAC" w:rsidP="00485A06" w:rsidR="009F0AAC">
      <w:pPr>
        <w:pStyle w:val="Bezproreda"/>
      </w:pPr>
    </w:p>
    <w:p w:rsidRDefault="006059B5" w:rsidP="00485A06" w:rsidR="006059B5">
      <w:pPr>
        <w:pStyle w:val="Bezproreda"/>
      </w:pPr>
    </w:p>
    <w:p w:rsidRDefault="00485A06" w:rsidP="00485A06" w:rsidR="00485A06">
      <w:pPr>
        <w:pStyle w:val="Bezproreda"/>
      </w:pPr>
      <w:r>
        <w:lastRenderedPageBreak/>
        <w:t>UPUTA O PRAVNOM LIJEKU:</w:t>
      </w:r>
    </w:p>
    <w:p w:rsidRDefault="00485A06" w:rsidP="00485A06" w:rsidR="00485A06">
      <w:pPr>
        <w:pStyle w:val="Bezproreda"/>
        <w:ind w:firstLine="708"/>
        <w:jc w:val="both"/>
      </w:pPr>
      <w:r w:rsidRPr="004D00A7">
        <w:rPr>
          <w:szCs w:val="20"/>
        </w:rPr>
        <w:t xml:space="preserve">Protiv ovog rješenja je dopuštena žalba. Žalba se podnosi ovom sudu pisano u četiri (4) istovjetna primjerka u roku od petnaest (15) dana od dana primitka pisanog </w:t>
      </w:r>
      <w:proofErr w:type="spellStart"/>
      <w:r w:rsidRPr="004D00A7">
        <w:rPr>
          <w:szCs w:val="20"/>
        </w:rPr>
        <w:t>otpravka</w:t>
      </w:r>
      <w:proofErr w:type="spellEnd"/>
      <w:r w:rsidRPr="004D00A7">
        <w:rPr>
          <w:szCs w:val="20"/>
        </w:rPr>
        <w:t xml:space="preserve"> ovog rješenja, a o njoj odlučuje nadležni županijski sud.</w:t>
      </w:r>
      <w:r w:rsidRPr="004D00A7">
        <w:rPr>
          <w:szCs w:val="20"/>
        </w:rPr>
        <w:tab/>
      </w:r>
      <w:r w:rsidRPr="004D00A7">
        <w:rPr>
          <w:b/>
          <w:szCs w:val="20"/>
        </w:rPr>
        <w:tab/>
      </w:r>
      <w:r>
        <w:tab/>
      </w:r>
    </w:p>
    <w:p w:rsidRDefault="00485A06" w:rsidP="00485A06" w:rsidR="00485A06">
      <w:pPr>
        <w:pStyle w:val="Bezproreda"/>
      </w:pPr>
      <w:r>
        <w:t>DN-a:</w:t>
      </w:r>
    </w:p>
    <w:p w:rsidRDefault="00485A06" w:rsidP="00485A06" w:rsidR="00485A06">
      <w:pPr>
        <w:pStyle w:val="Bezproreda"/>
      </w:pPr>
      <w:r>
        <w:t>1</w:t>
      </w:r>
      <w:r w:rsidR="004A5776">
        <w:t xml:space="preserve">. Ivanka </w:t>
      </w:r>
      <w:proofErr w:type="spellStart"/>
      <w:r w:rsidR="004A5776">
        <w:t>Prebeg</w:t>
      </w:r>
      <w:proofErr w:type="spellEnd"/>
    </w:p>
    <w:p w:rsidRDefault="00B27C31" w:rsidP="001A6E18" w:rsidR="001A6E18" w:rsidRPr="00590FB7">
      <w:pPr>
        <w:pStyle w:val="Bezproreda"/>
      </w:pPr>
      <w:r>
        <w:t>2. e-oglasna ploča - 8 dana.</w:t>
      </w:r>
      <w:r w:rsidR="001A6E18" w:rsidRPr="00590FB7">
        <w:tab/>
      </w:r>
      <w:r w:rsidR="001A6E18" w:rsidRPr="00590FB7">
        <w:tab/>
      </w:r>
      <w:r w:rsidR="001A6E18" w:rsidRPr="00590FB7">
        <w:tab/>
      </w:r>
      <w:r w:rsidR="001A6E18" w:rsidRPr="00590FB7">
        <w:tab/>
      </w:r>
      <w:r w:rsidR="001A6E18" w:rsidRPr="00590FB7">
        <w:tab/>
      </w:r>
    </w:p>
    <w:p w:rsidRDefault="001A6E18" w:rsidP="00590FB7" w:rsidR="001A6E18" w:rsidRPr="00590FB7">
      <w:pPr>
        <w:ind w:firstLine="720" w:left="2880"/>
        <w:jc w:val="both"/>
      </w:pPr>
      <w:r w:rsidRPr="00590FB7">
        <w:t xml:space="preserve">Za točnost </w:t>
      </w:r>
      <w:proofErr w:type="spellStart"/>
      <w:r w:rsidRPr="00590FB7">
        <w:t>otpravka</w:t>
      </w:r>
      <w:proofErr w:type="spellEnd"/>
      <w:r w:rsidRPr="00590FB7">
        <w:t xml:space="preserve"> – ovlašteni službenik</w:t>
      </w:r>
    </w:p>
    <w:p w:rsidRDefault="001A6E18" w:rsidP="00593166" w:rsidR="00896E51">
      <w:pPr>
        <w:jc w:val="both"/>
      </w:pP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  <w:t xml:space="preserve">Jelena Pavić </w:t>
      </w:r>
    </w:p>
    <w:sectPr w:rsidR="00896E51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4F80" w:rsidP="006059B5" w:rsidR="00984F80">
      <w:pPr>
        <w:spacing w:after="0"/>
      </w:pPr>
      <w:r>
        <w:separator/>
      </w:r>
    </w:p>
  </w:endnote>
  <w:endnote w:id="0" w:type="continuationSeparator">
    <w:p w:rsidRDefault="00984F80" w:rsidP="006059B5" w:rsidR="00984F8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4F80" w:rsidP="006059B5" w:rsidR="00984F80">
      <w:pPr>
        <w:spacing w:after="0"/>
      </w:pPr>
      <w:r>
        <w:separator/>
      </w:r>
    </w:p>
  </w:footnote>
  <w:footnote w:id="0" w:type="continuationSeparator">
    <w:p w:rsidRDefault="00984F80" w:rsidP="006059B5" w:rsidR="00984F80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59B5" w:rsidP="006059B5" w:rsidR="006059B5">
    <w:pPr>
      <w:pStyle w:val="Bezproreda"/>
      <w:jc w:val="right"/>
    </w:pPr>
    <w:r>
      <w:t xml:space="preserve">          Poslovni broj: 40 </w:t>
    </w:r>
    <w:proofErr w:type="spellStart"/>
    <w:r>
      <w:t>Sp</w:t>
    </w:r>
    <w:proofErr w:type="spellEnd"/>
    <w:r>
      <w:t>-</w:t>
    </w:r>
    <w:r w:rsidR="004A5776">
      <w:t>38/17-6</w:t>
    </w:r>
  </w:p>
  <w:p w:rsidRDefault="006059B5" w:rsidR="006059B5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484"/>
    <w:rsid w:val="000664E6"/>
    <w:rsid w:val="00150669"/>
    <w:rsid w:val="001A6E18"/>
    <w:rsid w:val="00467D91"/>
    <w:rsid w:val="00485A06"/>
    <w:rsid w:val="004A5776"/>
    <w:rsid w:val="004B3529"/>
    <w:rsid w:val="00593166"/>
    <w:rsid w:val="005D2071"/>
    <w:rsid w:val="005F1484"/>
    <w:rsid w:val="006059B5"/>
    <w:rsid w:val="007376BE"/>
    <w:rsid w:val="007924FE"/>
    <w:rsid w:val="00896E51"/>
    <w:rsid w:val="00984F80"/>
    <w:rsid w:val="009F0AAC"/>
    <w:rsid w:val="00B27C31"/>
    <w:rsid w:val="00B754D5"/>
    <w:rsid w:val="00C2506B"/>
    <w:rsid w:val="00C57D42"/>
    <w:rsid w:val="00D20E9C"/>
    <w:rsid w:val="00DF2B22"/>
    <w:rsid w:val="00EF1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4"/>
        <w:lang w:bidi="ar-SA" w:eastAsia="en-US" w:val="hr-HR"/>
      </w:rPr>
    </w:rPrDefault>
    <w:pPrDefault>
      <w:pPr>
        <w:spacing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5A0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85A06"/>
    <w:pPr>
      <w:spacing w:after="0"/>
    </w:pPr>
  </w:style>
  <w:style w:styleId="Zaglavlje" w:type="paragraph">
    <w:name w:val="header"/>
    <w:basedOn w:val="Normal"/>
    <w:link w:val="ZaglavljeChar"/>
    <w:uiPriority w:val="99"/>
    <w:unhideWhenUsed/>
    <w:rsid w:val="006059B5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059B5"/>
  </w:style>
  <w:style w:styleId="Podnoje" w:type="paragraph">
    <w:name w:val="footer"/>
    <w:basedOn w:val="Normal"/>
    <w:link w:val="PodnojeChar"/>
    <w:uiPriority w:val="99"/>
    <w:unhideWhenUsed/>
    <w:rsid w:val="006059B5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059B5"/>
  </w:style>
  <w:style w:styleId="Tekstbalonia" w:type="paragraph">
    <w:name w:val="Balloon Text"/>
    <w:basedOn w:val="Normal"/>
    <w:link w:val="TekstbaloniaChar"/>
    <w:uiPriority w:val="99"/>
    <w:semiHidden/>
    <w:unhideWhenUsed/>
    <w:rsid w:val="004A5776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A577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57D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7D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7D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7D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7D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A0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85A06"/>
    <w:pPr>
      <w:spacing w:after="0"/>
    </w:pPr>
  </w:style>
  <w:style w:styleId="Zaglavlje" w:type="paragraph">
    <w:name w:val="header"/>
    <w:basedOn w:val="Normal"/>
    <w:link w:val="ZaglavljeChar"/>
    <w:uiPriority w:val="99"/>
    <w:unhideWhenUsed/>
    <w:rsid w:val="006059B5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6059B5"/>
  </w:style>
  <w:style w:styleId="Podnoje" w:type="paragraph">
    <w:name w:val="footer"/>
    <w:basedOn w:val="Normal"/>
    <w:link w:val="PodnojeChar"/>
    <w:uiPriority w:val="99"/>
    <w:unhideWhenUsed/>
    <w:rsid w:val="006059B5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6059B5"/>
  </w:style>
  <w:style w:styleId="Tekstbalonia" w:type="paragraph">
    <w:name w:val="Balloon Text"/>
    <w:basedOn w:val="Normal"/>
    <w:link w:val="TekstbaloniaChar"/>
    <w:uiPriority w:val="99"/>
    <w:semiHidden/>
    <w:unhideWhenUsed/>
    <w:rsid w:val="004A5776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A577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57D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7D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7D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7D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7D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2017.</izvorni_sadrzaj>
    <derivirana_varijabla naziv="DomainObject.Predmet.DatumOsnivanja_1">14.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Sp-38/2017</izvorni_sadrzaj>
    <derivirana_varijabla naziv="DomainObject.Predmet.OznakaBroj_1">Sp-38/2017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Ivanka Prebeg</izvorni_sadrzaj>
    <derivirana_varijabla naziv="DomainObject.Predmet.StrankaFormated_1">  Ivanka Prebeg</derivirana_varijabla>
  </DomainObject.Predmet.StrankaFormated>
  <DomainObject.Predmet.StrankaFormatedOIB>
    <izvorni_sadrzaj>  Ivanka Prebeg, OIB 55786061549</izvorni_sadrzaj>
    <derivirana_varijabla naziv="DomainObject.Predmet.StrankaFormatedOIB_1">  Ivanka Prebeg, OIB 55786061549</derivirana_varijabla>
  </DomainObject.Predmet.StrankaFormatedOIB>
  <DomainObject.Predmet.StrankaFormatedWithAdress>
    <izvorni_sadrzaj> Ivanka Prebeg, Ulica Platana 4, 10000 Zagreb</izvorni_sadrzaj>
    <derivirana_varijabla naziv="DomainObject.Predmet.StrankaFormatedWithAdress_1"> Ivanka Prebeg, Ulica Platana 4, 10000 Zagreb</derivirana_varijabla>
  </DomainObject.Predmet.StrankaFormatedWithAdress>
  <DomainObject.Predmet.StrankaFormatedWithAdressOIB>
    <izvorni_sadrzaj> Ivanka Prebeg, OIB 55786061549, Ulica Platana 4, 10000 Zagreb</izvorni_sadrzaj>
    <derivirana_varijabla naziv="DomainObject.Predmet.StrankaFormatedWithAdressOIB_1"> Ivanka Prebeg, OIB 55786061549, Ulica Platana 4, 10000 Zagreb</derivirana_varijabla>
  </DomainObject.Predmet.StrankaFormatedWithAdressOIB>
  <DomainObject.Predmet.StrankaWithAdress>
    <izvorni_sadrzaj>Ivanka Prebeg Ulica Platana 4,10000 Zagreb</izvorni_sadrzaj>
    <derivirana_varijabla naziv="DomainObject.Predmet.StrankaWithAdress_1">Ivanka Prebeg Ulica Platana 4,10000 Zagreb</derivirana_varijabla>
  </DomainObject.Predmet.StrankaWithAdress>
  <DomainObject.Predmet.StrankaWithAdressOIB>
    <izvorni_sadrzaj>Ivanka Prebeg, OIB 55786061549, Ulica Platana 4,10000 Zagreb</izvorni_sadrzaj>
    <derivirana_varijabla naziv="DomainObject.Predmet.StrankaWithAdressOIB_1">Ivanka Prebeg, OIB 55786061549, Ulica Platana 4,10000 Zagreb</derivirana_varijabla>
  </DomainObject.Predmet.StrankaWithAdressOIB>
  <DomainObject.Predmet.StrankaNazivFormated>
    <izvorni_sadrzaj>Ivanka Prebeg</izvorni_sadrzaj>
    <derivirana_varijabla naziv="DomainObject.Predmet.StrankaNazivFormated_1">Ivanka Prebeg</derivirana_varijabla>
  </DomainObject.Predmet.StrankaNazivFormated>
  <DomainObject.Predmet.StrankaNazivFormatedOIB>
    <izvorni_sadrzaj>Ivanka Prebeg, OIB 55786061549</izvorni_sadrzaj>
    <derivirana_varijabla naziv="DomainObject.Predmet.StrankaNazivFormatedOIB_1">Ivanka Prebeg, OIB 55786061549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Jelena  Pavić</izvorni_sadrzaj>
    <derivirana_varijabla naziv="DomainObject.Predmet.Zapisnicar_1">Jelena  Pavić</derivirana_varijabla>
  </DomainObject.Predmet.Zapisnicar>
  <DomainObject.Predmet.StrankaListFormated>
    <izvorni_sadrzaj>
      <item>Ivanka Prebeg</item>
    </izvorni_sadrzaj>
    <derivirana_varijabla naziv="DomainObject.Predmet.StrankaListFormated_1">
      <item>Ivanka Prebeg</item>
    </derivirana_varijabla>
  </DomainObject.Predmet.StrankaListFormated>
  <DomainObject.Predmet.StrankaListFormatedOIB>
    <izvorni_sadrzaj>
      <item>Ivanka Prebeg, OIB 55786061549</item>
    </izvorni_sadrzaj>
    <derivirana_varijabla naziv="DomainObject.Predmet.StrankaListFormatedOIB_1">
      <item>Ivanka Prebeg, OIB 55786061549</item>
    </derivirana_varijabla>
  </DomainObject.Predmet.StrankaListFormatedOIB>
  <DomainObject.Predmet.StrankaListFormatedWithAdress>
    <izvorni_sadrzaj>
      <item>Ivanka Prebeg, Ulica Platana 4, 10000 Zagreb</item>
    </izvorni_sadrzaj>
    <derivirana_varijabla naziv="DomainObject.Predmet.StrankaListFormatedWithAdress_1">
      <item>Ivanka Prebeg, Ulica Platana 4, 10000 Zagreb</item>
    </derivirana_varijabla>
  </DomainObject.Predmet.StrankaListFormatedWithAdress>
  <DomainObject.Predmet.StrankaListFormatedWithAdressOIB>
    <izvorni_sadrzaj>
      <item>Ivanka Prebeg, OIB 55786061549, Ulica Platana 4, 10000 Zagreb</item>
    </izvorni_sadrzaj>
    <derivirana_varijabla naziv="DomainObject.Predmet.StrankaListFormatedWithAdressOIB_1">
      <item>Ivanka Prebeg, OIB 55786061549, Ulica Platana 4, 10000 Zagreb</item>
    </derivirana_varijabla>
  </DomainObject.Predmet.StrankaListFormatedWithAdressOIB>
  <DomainObject.Predmet.StrankaListNazivFormated>
    <izvorni_sadrzaj>
      <item>Ivanka Prebeg</item>
    </izvorni_sadrzaj>
    <derivirana_varijabla naziv="DomainObject.Predmet.StrankaListNazivFormated_1">
      <item>Ivanka Prebeg</item>
    </derivirana_varijabla>
  </DomainObject.Predmet.StrankaListNazivFormated>
  <DomainObject.Predmet.StrankaListNazivFormatedOIB>
    <izvorni_sadrzaj>
      <item>Ivanka Prebeg, OIB 55786061549</item>
    </izvorni_sadrzaj>
    <derivirana_varijabla naziv="DomainObject.Predmet.StrankaListNazivFormatedOIB_1">
      <item>Ivanka Prebeg, OIB 55786061549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Ivanka Prebeg</izvorni_sadrzaj>
    <derivirana_varijabla naziv="DomainObject.Predmet.StrankaIDrugi_1">Ivanka Prebeg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Ivanka Prebeg, OIB 55786061549, Ulica Platana 4, 10000 Zagreb</izvorni_sadrzaj>
    <derivirana_varijabla naziv="DomainObject.Predmet.StrankaIDrugiAdressOIB_1">Ivanka Prebeg, OIB 55786061549, Ulica Platana 4,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Ivanka Prebeg</item>
    </izvorni_sadrzaj>
    <derivirana_varijabla naziv="DomainObject.Predmet.SudioniciListNaziv_1">
      <item>Ivanka Prebeg</item>
    </derivirana_varijabla>
  </DomainObject.Predmet.SudioniciListNaziv>
  <DomainObject.Predmet.SudioniciListAdressOIB>
    <izvorni_sadrzaj>
      <item>Ivanka Prebeg, OIB 55786061549, Ulica Platana 4,10000 Zagreb</item>
    </izvorni_sadrzaj>
    <derivirana_varijabla naziv="DomainObject.Predmet.SudioniciListAdressOIB_1">
      <item>Ivanka Prebeg, OIB 55786061549, Ulica Platana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55786061549</item>
    </izvorni_sadrzaj>
    <derivirana_varijabla naziv="DomainObject.Predmet.SudioniciListNazivOIB_1">
      <item>, OIB 55786061549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328</properties:Words>
  <properties:Characters>1664</properties:Characters>
  <properties:Lines>59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2018-02-19T11:53:00Z</dcterms:created>
  <dc:creator>Veronika Kolačko</dc:creator>
  <cp:lastModifiedBy>Jelena Pavić</cp:lastModifiedBy>
  <cp:lastPrinted>2018-02-19T11:53:00Z</cp:lastPrinted>
  <dcterms:modified xmlns:xsi="http://www.w3.org/2001/XMLSchema-instance" xsi:type="dcterms:W3CDTF">2018-02-19T12:50:00Z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Sp-38-17 - neplaćen predujam Prebeg.docx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