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cd4d" w14:paraId="fd3cd4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514EFC" w:rsidRPr="00DC2B67">
        <w:rPr>
          <w:lang w:val="hr-HR"/>
        </w:rPr>
        <w:t>NAVUS d.o.o., Split, Drniška 9, OIB: 28820744099, MBS: 060190471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514EFC" w:rsidRPr="00DC2B67">
        <w:rPr>
          <w:lang w:val="hr-HR"/>
        </w:rPr>
        <w:t>NAVUS d.o.o., Split, Drniška 9, OIB: 28820744099, MBS: 060190471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B25BAD">
        <w:rPr>
          <w:lang w:val="hr-HR"/>
        </w:rPr>
        <w:t>14,00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B25BAD">
        <w:t>Mateo Erceg, Zagreb, Radnička cesta 30, OIB: 93602617826</w:t>
      </w:r>
      <w:r w:rsidR="003668D5"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514EFC" w:rsidRPr="00DC2B67">
        <w:rPr>
          <w:lang w:val="hr-HR"/>
        </w:rPr>
        <w:t>NAVUS d.o.o., Split, Drniška 9, OIB: 28820744099, MBS: 060190471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514EFC" w:rsidRPr="00DC2B67">
        <w:rPr>
          <w:lang w:val="hr-HR"/>
        </w:rPr>
        <w:t>NAVUS d.o.o., Split, Drniška 9, OIB: 28820744099, MBS: 060190471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14EFC" w:rsidRPr="00DC2B67">
        <w:rPr>
          <w:lang w:val="hr-HR"/>
        </w:rPr>
        <w:t xml:space="preserve">687 </w:t>
      </w:r>
      <w:r w:rsidR="00170B5C" w:rsidRPr="004B4F6C">
        <w:rPr>
          <w:lang w:val="hr-HR"/>
        </w:rPr>
        <w:t xml:space="preserve">dana, u ukupnom iznosu od </w:t>
      </w:r>
      <w:r w:rsidR="00514EFC" w:rsidRPr="00DC2B67">
        <w:rPr>
          <w:lang w:val="hr-HR"/>
        </w:rPr>
        <w:t>36.135,60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668D5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012EBB" w:rsidP="00F31929" w:rsidR="00012EBB">
      <w:pPr>
        <w:jc w:val="both"/>
        <w:rPr>
          <w:lang w:val="hr-HR"/>
        </w:rPr>
      </w:pPr>
    </w:p>
    <w:p w:rsidRDefault="00D91F95" w:rsidP="00F31929" w:rsidR="00D91F9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82F46" w:rsidRPr="00D82F4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14EFC">
      <w:t>2166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14EFC">
      <w:t>2166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82F4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F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2F4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2F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2F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F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2F4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2F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2F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St-2166/2015</izvorni_sadrzaj>
    <derivirana_varijabla naziv="DomainObject.Predmet.OznakaBroj_1">St-2166/2015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NAVUS, agencija za glazbeno-scensku djelatnost, trgovina i usluge, d.o.o.</izvorni_sadrzaj>
    <derivirana_varijabla naziv="DomainObject.Predmet.ProtustrankaFormated_1">  NAVUS, agencija za glazbeno-scensku djelatnost, trgovina i usluge, d.o.o.</derivirana_varijabla>
  </DomainObject.Predmet.ProtustrankaFormated>
  <DomainObject.Predmet.ProtustrankaFormatedOIB>
    <izvorni_sadrzaj>  NAVUS, agencija za glazbeno-scensku djelatnost, trgovina i usluge, d.o.o., OIB 28820744099</izvorni_sadrzaj>
    <derivirana_varijabla naziv="DomainObject.Predmet.ProtustrankaFormatedOIB_1">  NAVUS, agencija za glazbeno-scensku djelatnost, trgovina i usluge, d.o.o., OIB 28820744099</derivirana_varijabla>
  </DomainObject.Predmet.ProtustrankaFormatedOIB>
  <DomainObject.Predmet.ProtustrankaFormatedWithAdress>
    <izvorni_sadrzaj> NAVUS, agencija za glazbeno-scensku djelatnost, trgovina i usluge, d.o.o., Drniška 9, 21000 Split</izvorni_sadrzaj>
    <derivirana_varijabla naziv="DomainObject.Predmet.ProtustrankaFormatedWithAdress_1"> NAVUS, agencija za glazbeno-scensku djelatnost, trgovina i usluge, d.o.o., Drniška 9, 21000 Split</derivirana_varijabla>
  </DomainObject.Predmet.ProtustrankaFormatedWithAdress>
  <DomainObject.Predmet.ProtustrankaFormatedWithAdressOIB>
    <izvorni_sadrzaj> NAVUS, agencija za glazbeno-scensku djelatnost, trgovina i usluge, d.o.o., OIB 28820744099, Drniška 9, 21000 Split</izvorni_sadrzaj>
    <derivirana_varijabla naziv="DomainObject.Predmet.ProtustrankaFormatedWithAdressOIB_1"> NAVUS, agencija za glazbeno-scensku djelatnost, trgovina i usluge, d.o.o., OIB 28820744099, Drniška 9, 21000 Split</derivirana_varijabla>
  </DomainObject.Predmet.ProtustrankaFormatedWithAdressOIB>
  <DomainObject.Predmet.ProtustrankaWithAdress>
    <izvorni_sadrzaj>NAVUS, agencija za glazbeno-scensku djelatnost, trgovina i usluge, d.o.o. Drniška 9, 21000 Split</izvorni_sadrzaj>
    <derivirana_varijabla naziv="DomainObject.Predmet.ProtustrankaWithAdress_1">NAVUS, agencija za glazbeno-scensku djelatnost, trgovina i usluge, d.o.o. Drniška 9, 21000 Split</derivirana_varijabla>
  </DomainObject.Predmet.ProtustrankaWithAdress>
  <DomainObject.Predmet.ProtustrankaWithAdressOIB>
    <izvorni_sadrzaj>NAVUS, agencija za glazbeno-scensku djelatnost, trgovina i usluge, d.o.o., OIB 28820744099, Drniška 9, 21000 Split</izvorni_sadrzaj>
    <derivirana_varijabla naziv="DomainObject.Predmet.ProtustrankaWithAdressOIB_1">NAVUS, agencija za glazbeno-scensku djelatnost, trgovina i usluge, d.o.o., OIB 28820744099, Drniška 9, 21000 Split</derivirana_varijabla>
  </DomainObject.Predmet.ProtustrankaWithAdressOIB>
  <DomainObject.Predmet.ProtustrankaNazivFormated>
    <izvorni_sadrzaj>NAVUS, agencija za glazbeno-scensku djelatnost, trgovina i usluge, d.o.o.</izvorni_sadrzaj>
    <derivirana_varijabla naziv="DomainObject.Predmet.ProtustrankaNazivFormated_1">NAVUS, agencija za glazbeno-scensku djelatnost, trgovina i usluge, d.o.o.</derivirana_varijabla>
  </DomainObject.Predmet.ProtustrankaNazivFormated>
  <DomainObject.Predmet.ProtustrankaNazivFormatedOIB>
    <izvorni_sadrzaj>NAVUS, agencija za glazbeno-scensku djelatnost, trgovina i usluge, d.o.o., OIB 28820744099</izvorni_sadrzaj>
    <derivirana_varijabla naziv="DomainObject.Predmet.ProtustrankaNazivFormatedOIB_1">NAVUS, agencija za glazbeno-scensku djelatnost, trgovina i usluge, d.o.o., OIB 28820744099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36135.60</izvorni_sadrzaj>
    <derivirana_varijabla naziv="DomainObject.Predmet.TrenutnaVrijednost_1">36135.60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NAVUS, agencija za glazbeno-scensku djelatnost, trgovina i usluge, d.o.o.</item>
    </izvorni_sadrzaj>
    <derivirana_varijabla naziv="DomainObject.Predmet.ProtuStrankaListFormated_1">
      <item>NAVUS, agencija za glazbeno-scensku djelatnost, trgovina i usluge, d.o.o.</item>
    </derivirana_varijabla>
  </DomainObject.Predmet.ProtuStrankaListFormated>
  <DomainObject.Predmet.ProtuStrankaListFormatedOIB>
    <izvorni_sadrzaj>
      <item>NAVUS, agencija za glazbeno-scensku djelatnost, trgovina i usluge, d.o.o., OIB 28820744099</item>
    </izvorni_sadrzaj>
    <derivirana_varijabla naziv="DomainObject.Predmet.ProtuStrankaListFormatedOIB_1">
      <item>NAVUS, agencija za glazbeno-scensku djelatnost, trgovina i usluge, d.o.o., OIB 28820744099</item>
    </derivirana_varijabla>
  </DomainObject.Predmet.ProtuStrankaListFormatedOIB>
  <DomainObject.Predmet.ProtuStrankaListFormatedWithAdress>
    <izvorni_sadrzaj>
      <item>NAVUS, agencija za glazbeno-scensku djelatnost, trgovina i usluge, d.o.o., Drniška 9, 21000 Split</item>
    </izvorni_sadrzaj>
    <derivirana_varijabla naziv="DomainObject.Predmet.ProtuStrankaListFormatedWithAdress_1">
      <item>NAVUS, agencija za glazbeno-scensku djelatnost, trgovina i usluge, d.o.o., Drniška 9, 21000 Split</item>
    </derivirana_varijabla>
  </DomainObject.Predmet.ProtuStrankaListFormatedWithAdress>
  <DomainObject.Predmet.ProtuStrankaListFormatedWithAdressOIB>
    <izvorni_sadrzaj>
      <item>NAVUS, agencija za glazbeno-scensku djelatnost, trgovina i usluge, d.o.o., OIB 28820744099, Drniška 9, 21000 Split</item>
    </izvorni_sadrzaj>
    <derivirana_varijabla naziv="DomainObject.Predmet.ProtuStrankaListFormatedWithAdressOIB_1">
      <item>NAVUS, agencija za glazbeno-scensku djelatnost, trgovina i usluge, d.o.o., OIB 28820744099, Drniška 9, 21000 Split</item>
    </derivirana_varijabla>
  </DomainObject.Predmet.ProtuStrankaListFormatedWithAdressOIB>
  <DomainObject.Predmet.ProtuStrankaListNazivFormated>
    <izvorni_sadrzaj>
      <item>NAVUS, agencija za glazbeno-scensku djelatnost, trgovina i usluge, d.o.o.</item>
    </izvorni_sadrzaj>
    <derivirana_varijabla naziv="DomainObject.Predmet.ProtuStrankaListNazivFormated_1">
      <item>NAVUS, agencija za glazbeno-scensku djelatnost, trgovina i usluge, d.o.o.</item>
    </derivirana_varijabla>
  </DomainObject.Predmet.ProtuStrankaListNazivFormated>
  <DomainObject.Predmet.ProtuStrankaListNazivFormatedOIB>
    <izvorni_sadrzaj>
      <item>NAVUS, agencija za glazbeno-scensku djelatnost, trgovina i usluge, d.o.o., OIB 28820744099</item>
    </izvorni_sadrzaj>
    <derivirana_varijabla naziv="DomainObject.Predmet.ProtuStrankaListNazivFormatedOIB_1">
      <item>NAVUS, agencija za glazbeno-scensku djelatnost, trgovina i usluge, d.o.o., OIB 28820744099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NAVUS, agencija za glazbeno-scensku djelatnost, trgovina i usluge, d.o.o.</izvorni_sadrzaj>
    <derivirana_varijabla naziv="DomainObject.Predmet.ProtustrankaIDrugi_1">NAVUS, agencija za glazbeno-scensku djelatnost,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NAVUS, agencija za glazbeno-scensku djelatnost, trgovina i usluge, d.o.o., OIB 28820744099, Drniška 9, 21000 Split</izvorni_sadrzaj>
    <derivirana_varijabla naziv="DomainObject.Predmet.ProtustrankaIDrugiAdressOIB_1">NAVUS, agencija za glazbeno-scensku djelatnost, trgovina i usluge, d.o.o., OIB 28820744099, Drniška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NAVUS, agencija za glazbeno-scensku djelatnost, trgovina i usluge, d.o.o.</item>
      <item>FINANCIJSKA AGENCIJA, RC SPLIT</item>
    </izvorni_sadrzaj>
    <derivirana_varijabla naziv="DomainObject.Predmet.SudioniciListNaziv_1">
      <item>NAVUS, agencija za glazbeno-scensku djelatnost, trgovina i usluge, d.o.o.</item>
      <item>FINANCIJSKA AGENCIJA, RC SPLIT</item>
    </derivirana_varijabla>
  </DomainObject.Predmet.SudioniciListNaziv>
  <DomainObject.Predmet.SudioniciListAdressOIB>
    <izvorni_sadrzaj>
      <item>NAVUS, agencija za glazbeno-scensku djelatnost, trgovina i usluge, d.o.o., OIB 28820744099, Drniška 9,21000 Split</item>
      <item>FINANCIJSKA AGENCIJA, RC SPLIT, OIB 85821130368, Mažuranićevo šetalište 24 b,21000 Split</item>
    </izvorni_sadrzaj>
    <derivirana_varijabla naziv="DomainObject.Predmet.SudioniciListAdressOIB_1">
      <item>NAVUS, agencija za glazbeno-scensku djelatnost, trgovina i usluge, d.o.o., OIB 28820744099, Drniška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28820744099</item>
      <item>, OIB 85821130368</item>
    </izvorni_sadrzaj>
    <derivirana_varijabla naziv="DomainObject.Predmet.SudioniciListNazivOIB_1">
      <item>, OIB 28820744099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025B1-699B-474D-A693-0DECE0950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4234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2016-07-12T08:02:00Z</dcterms:created>
  <dc:creator>wsadmin</dc:creator>
  <cp:lastModifiedBy>Goran Radanović</cp:lastModifiedBy>
  <cp:lastPrinted>2016-07-12T11:23:00Z</cp:lastPrinted>
  <dcterms:modified xmlns:xsi="http://www.w3.org/2001/XMLSchema-instance" xsi:type="dcterms:W3CDTF">2016-07-12T11:28:00Z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