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c360" w14:paraId="a20c360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542CA5">
        <w:rPr>
          <w:rFonts w:cs="Times New Roman" w:hAnsi="Times New Roman" w:ascii="Times New Roman"/>
          <w:sz w:val="24"/>
        </w:rPr>
        <w:t>5295/16-8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>FINA-Regionalni centar Zagreb za pokretanje stečajnog postupka nad dužnikom</w:t>
      </w:r>
      <w:r w:rsidR="00325049" w:rsidRPr="00325049">
        <w:t xml:space="preserve"> </w:t>
      </w:r>
      <w:r w:rsidR="00325049" w:rsidRPr="00821679">
        <w:t>JALEL PROMET I TRGOVINA d.o.o.</w:t>
      </w:r>
      <w:r w:rsidR="00325049">
        <w:t xml:space="preserve"> Zagreb, II Kanalski put 17  MBS: </w:t>
      </w:r>
      <w:r w:rsidR="00325049" w:rsidRPr="00821679">
        <w:t>080793461</w:t>
      </w:r>
      <w:r w:rsidR="00325049">
        <w:t xml:space="preserve"> OIB: </w:t>
      </w:r>
      <w:r w:rsidR="00325049" w:rsidRPr="00821679">
        <w:t>93012861857</w:t>
      </w:r>
      <w:r w:rsidR="00325049">
        <w:t xml:space="preserve"> </w:t>
      </w:r>
      <w:r w:rsidRPr="003566B3">
        <w:t>dana</w:t>
      </w:r>
      <w:r w:rsidR="00965062">
        <w:t xml:space="preserve"> </w:t>
      </w:r>
      <w:r w:rsidR="00F2526D">
        <w:t>10.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325049" w:rsidRPr="00821679">
        <w:t>JALEL PROMET I TRGOVINA d.o.o.</w:t>
      </w:r>
      <w:r w:rsidR="00325049">
        <w:t xml:space="preserve"> Zagreb, II Kanalski put 17  MBS: </w:t>
      </w:r>
      <w:r w:rsidR="00325049" w:rsidRPr="00821679">
        <w:t>080793461</w:t>
      </w:r>
      <w:r w:rsidR="00325049">
        <w:t xml:space="preserve"> OIB: </w:t>
      </w:r>
      <w:r w:rsidR="00325049" w:rsidRPr="00821679">
        <w:t>93012861857</w:t>
      </w:r>
      <w:r w:rsidR="00325049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325049">
        <w:rPr>
          <w:bCs/>
        </w:rPr>
        <w:t>529</w:t>
      </w:r>
      <w:r w:rsidR="005A7AF3">
        <w:rPr>
          <w:bCs/>
        </w:rPr>
        <w:t>5</w:t>
      </w:r>
      <w:r w:rsidR="00622BFE">
        <w:rPr>
          <w:bCs/>
        </w:rPr>
        <w:t>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325049">
        <w:t>22</w:t>
      </w:r>
      <w:r w:rsidR="00080CB6">
        <w:t>. prosinca</w:t>
      </w:r>
      <w:r w:rsidR="00A1608B">
        <w:t xml:space="preserve"> 2015. 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325049" w:rsidRPr="00821679">
        <w:t>JALEL PROMET I TRGOVINA d.o.o.</w:t>
      </w:r>
      <w:r w:rsidR="00325049">
        <w:t xml:space="preserve"> Zagreb, II Kanalski put 17  MBS: </w:t>
      </w:r>
      <w:r w:rsidR="00325049" w:rsidRPr="00821679">
        <w:t>080793461</w:t>
      </w:r>
      <w:r w:rsidR="00325049">
        <w:t xml:space="preserve"> OIB: </w:t>
      </w:r>
      <w:r w:rsidR="00325049" w:rsidRPr="00821679">
        <w:t>93012861857</w:t>
      </w:r>
      <w:r w:rsidR="00622BFE">
        <w:t xml:space="preserve">. 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A1608B">
        <w:t xml:space="preserve">110 </w:t>
      </w:r>
      <w:r w:rsidR="0023403D" w:rsidRPr="00307A7F">
        <w:t>st</w:t>
      </w:r>
      <w:r w:rsidR="00A1608B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A1608B">
        <w:t>120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325049">
        <w:t xml:space="preserve">2.620,30 </w:t>
      </w:r>
      <w:r w:rsidR="00080CB6">
        <w:t xml:space="preserve"> kuna</w:t>
      </w:r>
      <w:r w:rsidR="00F2526D">
        <w:t xml:space="preserve"> ta</w:t>
      </w:r>
      <w:r w:rsidR="0062454C">
        <w:t xml:space="preserve">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325049">
        <w:rPr>
          <w:bCs/>
        </w:rPr>
        <w:t>16</w:t>
      </w:r>
      <w:r w:rsidR="00A1608B">
        <w:rPr>
          <w:bCs/>
        </w:rPr>
        <w:t>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2526D">
        <w:rPr>
          <w:noProof w:val="false"/>
        </w:rPr>
        <w:t>10.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F45443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45443" w:rsidR="00F454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45443" w:rsidP="00F45443" w:rsidR="00F45443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F669F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F669F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69F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325049">
      <w:rPr>
        <w:noProof w:val="false"/>
      </w:rPr>
      <w:t>529</w:t>
    </w:r>
    <w:r w:rsidR="00080CB6">
      <w:rPr>
        <w:noProof w:val="false"/>
      </w:rPr>
      <w:t>5/16-</w:t>
    </w:r>
    <w:r w:rsidR="00325049">
      <w:rPr>
        <w:noProof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80CB6"/>
    <w:rsid w:val="000F669F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25049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42CA5"/>
    <w:rsid w:val="005A7AF3"/>
    <w:rsid w:val="00622BFE"/>
    <w:rsid w:val="0062454C"/>
    <w:rsid w:val="00660B6C"/>
    <w:rsid w:val="006630E6"/>
    <w:rsid w:val="006D29D0"/>
    <w:rsid w:val="006D37EF"/>
    <w:rsid w:val="006D7209"/>
    <w:rsid w:val="00711FF8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5099"/>
    <w:rsid w:val="00A1608B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2526D"/>
    <w:rsid w:val="00F301AA"/>
    <w:rsid w:val="00F33CE5"/>
    <w:rsid w:val="00F45443"/>
    <w:rsid w:val="00F45796"/>
    <w:rsid w:val="00F941E3"/>
    <w:rsid w:val="00FB0244"/>
    <w:rsid w:val="00FC432A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44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44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St-5295/2016-14</izvorni_sadrzaj>
    <derivirana_varijabla naziv="DomainObject.Oznaka_1">St-5295/2016-14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5295</izvorni_sadrzaj>
    <derivirana_varijabla naziv="DomainObject.Predmet.Broj_1">5295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St-5295/2016</izvorni_sadrzaj>
    <derivirana_varijabla naziv="DomainObject.Predmet.OznakaBroj_1">St-5295/2016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JALEL PROMET I TRGOVINA d.o.o.</izvorni_sadrzaj>
    <derivirana_varijabla naziv="DomainObject.Predmet.ProtustrankaFormated_1">  JALEL PROMET I TRGOVINA d.o.o.</derivirana_varijabla>
  </DomainObject.Predmet.ProtustrankaFormated>
  <DomainObject.Predmet.ProtustrankaFormatedOIB>
    <izvorni_sadrzaj>  JALEL PROMET I TRGOVINA d.o.o., OIB 93012861857</izvorni_sadrzaj>
    <derivirana_varijabla naziv="DomainObject.Predmet.ProtustrankaFormatedOIB_1">  JALEL PROMET I TRGOVINA d.o.o., OIB 93012861857</derivirana_varijabla>
  </DomainObject.Predmet.ProtustrankaFormatedOIB>
  <DomainObject.Predmet.ProtustrankaFormatedWithAdress>
    <izvorni_sadrzaj> JALEL PROMET I TRGOVINA d.o.o., II Kanalski put 17, 10000 Zagreb</izvorni_sadrzaj>
    <derivirana_varijabla naziv="DomainObject.Predmet.ProtustrankaFormatedWithAdress_1"> JALEL PROMET I TRGOVINA d.o.o., II Kanalski put 17, 10000 Zagreb</derivirana_varijabla>
  </DomainObject.Predmet.ProtustrankaFormatedWithAdress>
  <DomainObject.Predmet.ProtustrankaFormatedWithAdressOIB>
    <izvorni_sadrzaj> JALEL PROMET I TRGOVINA d.o.o., OIB 93012861857, II Kanalski put 17, 10000 Zagreb</izvorni_sadrzaj>
    <derivirana_varijabla naziv="DomainObject.Predmet.ProtustrankaFormatedWithAdressOIB_1"> JALEL PROMET I TRGOVINA d.o.o., OIB 93012861857, II Kanalski put 17, 10000 Zagreb</derivirana_varijabla>
  </DomainObject.Predmet.ProtustrankaFormatedWithAdressOIB>
  <DomainObject.Predmet.ProtustrankaWithAdress>
    <izvorni_sadrzaj>JALEL PROMET I TRGOVINA d.o.o. II Kanalski put 17, 10000 Zagreb</izvorni_sadrzaj>
    <derivirana_varijabla naziv="DomainObject.Predmet.ProtustrankaWithAdress_1">JALEL PROMET I TRGOVINA d.o.o. II Kanalski put 17, 10000 Zagreb</derivirana_varijabla>
  </DomainObject.Predmet.ProtustrankaWithAdress>
  <DomainObject.Predmet.ProtustrankaWithAdressOIB>
    <izvorni_sadrzaj>JALEL PROMET I TRGOVINA d.o.o., OIB 93012861857, II Kanalski put 17, 10000 Zagreb</izvorni_sadrzaj>
    <derivirana_varijabla naziv="DomainObject.Predmet.ProtustrankaWithAdressOIB_1">JALEL PROMET I TRGOVINA d.o.o., OIB 93012861857, II Kanalski put 17, 10000 Zagreb</derivirana_varijabla>
  </DomainObject.Predmet.ProtustrankaWithAdressOIB>
  <DomainObject.Predmet.ProtustrankaNazivFormated>
    <izvorni_sadrzaj>JALEL PROMET I TRGOVINA d.o.o.</izvorni_sadrzaj>
    <derivirana_varijabla naziv="DomainObject.Predmet.ProtustrankaNazivFormated_1">JALEL PROMET I TRGOVINA d.o.o.</derivirana_varijabla>
  </DomainObject.Predmet.ProtustrankaNazivFormated>
  <DomainObject.Predmet.ProtustrankaNazivFormatedOIB>
    <izvorni_sadrzaj>JALEL PROMET I TRGOVINA d.o.o., OIB 93012861857</izvorni_sadrzaj>
    <derivirana_varijabla naziv="DomainObject.Predmet.ProtustrankaNazivFormatedOIB_1">JALEL PROMET I TRGOVINA d.o.o., OIB 93012861857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JALEL PROMET I TRGOVINA d.o.o.</item>
    </izvorni_sadrzaj>
    <derivirana_varijabla naziv="DomainObject.Predmet.ProtuStrankaListFormated_1">
      <item>JALEL PROMET I TRGOVINA d.o.o.</item>
    </derivirana_varijabla>
  </DomainObject.Predmet.ProtuStrankaListFormated>
  <DomainObject.Predmet.ProtuStrankaListFormatedOIB>
    <izvorni_sadrzaj>
      <item>JALEL PROMET I TRGOVINA d.o.o., OIB 93012861857</item>
    </izvorni_sadrzaj>
    <derivirana_varijabla naziv="DomainObject.Predmet.ProtuStrankaListFormatedOIB_1">
      <item>JALEL PROMET I TRGOVINA d.o.o., OIB 93012861857</item>
    </derivirana_varijabla>
  </DomainObject.Predmet.ProtuStrankaListFormatedOIB>
  <DomainObject.Predmet.ProtuStrankaListFormatedWithAdress>
    <izvorni_sadrzaj>
      <item>JALEL PROMET I TRGOVINA d.o.o., II Kanalski put 17, 10000 Zagreb</item>
    </izvorni_sadrzaj>
    <derivirana_varijabla naziv="DomainObject.Predmet.ProtuStrankaListFormatedWithAdress_1">
      <item>JALEL PROMET I TRGOVINA d.o.o., II Kanalski put 17, 10000 Zagreb</item>
    </derivirana_varijabla>
  </DomainObject.Predmet.ProtuStrankaListFormatedWithAdress>
  <DomainObject.Predmet.ProtuStrankaListFormatedWithAdressOIB>
    <izvorni_sadrzaj>
      <item>JALEL PROMET I TRGOVINA d.o.o., OIB 93012861857, II Kanalski put 17, 10000 Zagreb</item>
    </izvorni_sadrzaj>
    <derivirana_varijabla naziv="DomainObject.Predmet.ProtuStrankaListFormatedWithAdressOIB_1">
      <item>JALEL PROMET I TRGOVINA d.o.o., OIB 93012861857, II Kanalski put 17, 10000 Zagreb</item>
    </derivirana_varijabla>
  </DomainObject.Predmet.ProtuStrankaListFormatedWithAdressOIB>
  <DomainObject.Predmet.ProtuStrankaListNazivFormated>
    <izvorni_sadrzaj>
      <item>JALEL PROMET I TRGOVINA d.o.o.</item>
    </izvorni_sadrzaj>
    <derivirana_varijabla naziv="DomainObject.Predmet.ProtuStrankaListNazivFormated_1">
      <item>JALEL PROMET I TRGOVINA d.o.o.</item>
    </derivirana_varijabla>
  </DomainObject.Predmet.ProtuStrankaListNazivFormated>
  <DomainObject.Predmet.ProtuStrankaListNazivFormatedOIB>
    <izvorni_sadrzaj>
      <item>JALEL PROMET I TRGOVINA d.o.o., OIB 93012861857</item>
    </izvorni_sadrzaj>
    <derivirana_varijabla naziv="DomainObject.Predmet.ProtuStrankaListNazivFormatedOIB_1">
      <item>JALEL PROMET I TRGOVINA d.o.o., OIB 93012861857</item>
    </derivirana_varijabla>
  </DomainObject.Predmet.ProtuStrankaListNazivFormatedOIB>
  <DomainObject.Predmet.OstaliListFormated>
    <izvorni_sadrzaj>
      <item>Jalel Hadj Brahim</item>
    </izvorni_sadrzaj>
    <derivirana_varijabla naziv="DomainObject.Predmet.OstaliListFormated_1">
      <item>Jalel Hadj Brahim</item>
    </derivirana_varijabla>
  </DomainObject.Predmet.OstaliListFormated>
  <DomainObject.Predmet.OstaliListFormatedOIB>
    <izvorni_sadrzaj>
      <item>Jalel Hadj Brahim, OIB 38815535109</item>
    </izvorni_sadrzaj>
    <derivirana_varijabla naziv="DomainObject.Predmet.OstaliListFormatedOIB_1">
      <item>Jalel Hadj Brahim, OIB 38815535109</item>
    </derivirana_varijabla>
  </DomainObject.Predmet.OstaliListFormatedOIB>
  <DomainObject.Predmet.OstaliListFormatedWithAdress>
    <izvorni_sadrzaj>
      <item>Jalel Hadj Brahim, Ii.kanalski Put 17, 10000 Zagreb</item>
    </izvorni_sadrzaj>
    <derivirana_varijabla naziv="DomainObject.Predmet.OstaliListFormatedWithAdress_1">
      <item>Jalel Hadj Brahim, Ii.kanalski Put 17, 10000 Zagreb</item>
    </derivirana_varijabla>
  </DomainObject.Predmet.OstaliListFormatedWithAdress>
  <DomainObject.Predmet.OstaliListFormatedWithAdressOIB>
    <izvorni_sadrzaj>
      <item>Jalel Hadj Brahim, OIB 38815535109, Ii.kanalski Put 17, 10000 Zagreb</item>
    </izvorni_sadrzaj>
    <derivirana_varijabla naziv="DomainObject.Predmet.OstaliListFormatedWithAdressOIB_1">
      <item>Jalel Hadj Brahim, OIB 38815535109, Ii.kanalski Put 17, 10000 Zagreb</item>
    </derivirana_varijabla>
  </DomainObject.Predmet.OstaliListFormatedWithAdressOIB>
  <DomainObject.Predmet.OstaliListNazivFormated>
    <izvorni_sadrzaj>
      <item>Jalel Hadj Brahim</item>
    </izvorni_sadrzaj>
    <derivirana_varijabla naziv="DomainObject.Predmet.OstaliListNazivFormated_1">
      <item>Jalel Hadj Brahim</item>
    </derivirana_varijabla>
  </DomainObject.Predmet.OstaliListNazivFormated>
  <DomainObject.Predmet.OstaliListNazivFormatedOIB>
    <izvorni_sadrzaj>
      <item>Jalel Hadj Brahim, OIB 38815535109</item>
    </izvorni_sadrzaj>
    <derivirana_varijabla naziv="DomainObject.Predmet.OstaliListNazivFormatedOIB_1">
      <item>Jalel Hadj Brahim, OIB 38815535109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St-5295/2016-14</izvorni_sadrzaj>
    <derivirana_varijabla naziv="DomainObject.PoslovniBrojDokumenta_1">St-5295/2016-14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JALEL PROMET I TRGOVINA d.o.o.</izvorni_sadrzaj>
    <derivirana_varijabla naziv="DomainObject.Predmet.ProtustrankaIDrugi_1">JALEL PROMET I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JALEL PROMET I TRGOVINA d.o.o., OIB 93012861857, II Kanalski put 17, 10000 Zagreb</izvorni_sadrzaj>
    <derivirana_varijabla naziv="DomainObject.Predmet.ProtustrankaIDrugiAdressOIB_1">JALEL PROMET I TRGOVINA d.o.o., OIB 93012861857, II Kanalski put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JALEL PROMET I TRGOVINA d.o.o.</item>
      <item>FINA Regionalni centar Zagreb</item>
      <item>Jalel Hadj Brahim</item>
      <item>VJEROVNICI</item>
    </izvorni_sadrzaj>
    <derivirana_varijabla naziv="DomainObject.Predmet.SudioniciListNaziv_1">
      <item>JALEL PROMET I TRGOVINA d.o.o.</item>
      <item>FINA Regionalni centar Zagreb</item>
      <item>Jalel Hadj Brahim</item>
      <item>VJEROVNICI</item>
    </derivirana_varijabla>
  </DomainObject.Predmet.SudioniciListNaziv>
  <DomainObject.Predmet.SudioniciListAdressOIB>
    <izvorni_sadrzaj>
      <item>JALEL PROMET I TRGOVINA d.o.o., OIB 93012861857, II Kanalski put 17,10000 Zagreb</item>
      <item>FINA Regionalni centar Zagreb, OIB 85821130368, Trg svibanjskih žrtava 1995. 1,10000 Zagreb</item>
      <item>Jalel Hadj Brahim, OIB 38815535109, Ii.kanalski Put 17,10000 Zagreb</item>
      <item>VJEROVNICI</item>
    </izvorni_sadrzaj>
    <derivirana_varijabla naziv="DomainObject.Predmet.SudioniciListAdressOIB_1">
      <item>JALEL PROMET I TRGOVINA d.o.o., OIB 93012861857, II Kanalski put 17,10000 Zagreb</item>
      <item>FINA Regionalni centar Zagreb, OIB 85821130368, Trg svibanjskih žrtava 1995. 1,10000 Zagreb</item>
      <item>Jalel Hadj Brahim, OIB 38815535109, Ii.kanalski Put 17,10000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93012861857</item>
      <item>, OIB 85821130368</item>
      <item>, OIB 38815535109</item>
      <item>, OIB null</item>
    </izvorni_sadrzaj>
    <derivirana_varijabla naziv="DomainObject.Predmet.SudioniciListNazivOIB_1">
      <item>, OIB 93012861857</item>
      <item>, OIB 85821130368</item>
      <item>, OIB 38815535109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2840</properties:Characters>
  <properties:Lines>65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2017-03-10T13:02:00Z</dcterms:created>
  <dc:creator>Vinka Mihalinčić</dc:creator>
  <cp:lastModifiedBy>Vinka Mihalinčić</cp:lastModifiedBy>
  <cp:lastPrinted>2017-03-10T13:31:00Z</cp:lastPrinted>
  <dcterms:modified xmlns:xsi="http://www.w3.org/2001/XMLSchema-instance" xsi:type="dcterms:W3CDTF">2017-03-10T13:31:00Z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St-5295/2016-14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