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4740" w14:paraId="5e54740" w:rsidRDefault="00D25045" w:rsidP="00D25045" w:rsidR="00D2504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045" w:rsidP="00D25045" w:rsidR="00D2504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25045" w:rsidP="00D25045" w:rsidR="00D2504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25045" w:rsidP="00D25045" w:rsidR="00D2504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25045" w:rsidP="00D25045" w:rsidR="00D25045"/>
    <w:p w:rsidRDefault="00D25045" w:rsidP="00D25045" w:rsidR="00D2504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25045" w:rsidP="00D25045" w:rsidR="00D2504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25045" w:rsidP="00D25045" w:rsidR="00D2504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25045" w:rsidP="00D25045" w:rsidR="00D2504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25045" w:rsidP="00D25045" w:rsidR="00D250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 w:rsidR="00A34229">
        <w:rPr>
          <w:rFonts w:cs="Times New Roman" w:eastAsia="Times New Roman"/>
          <w:szCs w:val="24"/>
          <w:lang w:eastAsia="hr-HR"/>
        </w:rPr>
        <w:t>8974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</w:t>
      </w:r>
      <w:r w:rsidR="00A34229">
        <w:rPr>
          <w:rFonts w:cs="Times New Roman" w:eastAsia="Times New Roman"/>
          <w:szCs w:val="24"/>
          <w:lang w:eastAsia="hr-HR"/>
        </w:rPr>
        <w:t>PROJEKT RUPENI d. o. o. Poreč, Partizanska 13, OIB 81049195379</w:t>
      </w:r>
      <w:r>
        <w:rPr>
          <w:rFonts w:cs="Times New Roman" w:eastAsia="Times New Roman"/>
          <w:szCs w:val="24"/>
          <w:lang w:eastAsia="hr-HR"/>
        </w:rPr>
        <w:t>,</w:t>
      </w:r>
      <w:r w:rsidR="00A34229">
        <w:rPr>
          <w:rFonts w:cs="Times New Roman" w:eastAsia="Times New Roman"/>
          <w:szCs w:val="24"/>
          <w:lang w:eastAsia="hr-HR"/>
        </w:rPr>
        <w:t xml:space="preserve"> MBS 130021168,</w:t>
      </w:r>
      <w:r>
        <w:rPr>
          <w:rFonts w:cs="Times New Roman" w:eastAsia="Times New Roman"/>
          <w:szCs w:val="24"/>
          <w:lang w:eastAsia="hr-HR"/>
        </w:rPr>
        <w:t xml:space="preserve">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25045" w:rsidP="00D25045" w:rsidR="00D2504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25045" w:rsidP="00D25045" w:rsidR="00D2504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25045" w:rsidP="00D25045" w:rsidR="00D2504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25045" w:rsidP="00D25045" w:rsidR="00D2504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A34229">
        <w:rPr>
          <w:rFonts w:cs="Times New Roman" w:eastAsia="Times New Roman"/>
          <w:szCs w:val="24"/>
          <w:lang w:eastAsia="hr-HR"/>
        </w:rPr>
        <w:t>PROJEKT RUPENI d. o. o. Poreč, Partizanska 13, OIB 81049195379, MBS 130021168.</w:t>
      </w:r>
    </w:p>
    <w:p w:rsidRDefault="00A34229" w:rsidP="00D25045" w:rsidR="00A3422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25045" w:rsidP="00D25045" w:rsidR="00D25045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25045" w:rsidP="00D25045" w:rsidR="00D250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25045" w:rsidP="00D25045" w:rsidR="00D250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A34229">
        <w:rPr>
          <w:rFonts w:cs="Times New Roman" w:eastAsia="Times New Roman"/>
          <w:szCs w:val="24"/>
          <w:lang w:eastAsia="hr-HR"/>
        </w:rPr>
        <w:t>PROJEKT RUPENI d. o. o. Poreč</w:t>
      </w:r>
      <w:r>
        <w:rPr>
          <w:rFonts w:cs="Times New Roman" w:eastAsia="Times New Roman"/>
          <w:szCs w:val="24"/>
          <w:lang w:eastAsia="hr-HR"/>
        </w:rPr>
        <w:t xml:space="preserve">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C72BF">
        <w:rPr>
          <w:rFonts w:cs="Times New Roman" w:eastAsia="Times New Roman"/>
          <w:szCs w:val="24"/>
          <w:lang w:eastAsia="hr-HR"/>
        </w:rPr>
        <w:t>1028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7C72BF">
        <w:t>175,00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25045" w:rsidP="00D25045" w:rsidR="00D250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25045" w:rsidP="00D25045" w:rsidR="00D250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25045" w:rsidP="00D25045" w:rsidR="00D2504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25045" w:rsidP="00D25045" w:rsidR="00D2504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25045" w:rsidP="00D25045" w:rsidR="00D2504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25045" w:rsidP="00D25045" w:rsidR="00D2504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7C72BF">
        <w:rPr>
          <w:rFonts w:cs="Times New Roman" w:eastAsia="Times New Roman"/>
          <w:szCs w:val="24"/>
          <w:lang w:eastAsia="hr-HR"/>
        </w:rPr>
        <w:t>, v. r.</w:t>
      </w:r>
    </w:p>
    <w:p w:rsidRDefault="00D25045" w:rsidP="00D25045" w:rsidR="00D2504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25045" w:rsidP="00D25045" w:rsidR="00D2504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25045" w:rsidP="00D25045" w:rsidR="00D2504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25045" w:rsidP="00D25045" w:rsidR="00D2504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25045" w:rsidP="00D25045" w:rsidR="00D2504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25045" w:rsidP="00D25045" w:rsidR="00D2504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25045" w:rsidP="00D25045" w:rsidR="00D25045" w:rsidRPr="00D05CA9">
      <w:pPr>
        <w:tabs>
          <w:tab w:pos="4116" w:val="left"/>
        </w:tabs>
      </w:pPr>
    </w:p>
    <w:p w:rsidRDefault="00D25045" w:rsidP="00D25045" w:rsidR="00D25045" w:rsidRPr="00D05CA9">
      <w:pPr>
        <w:tabs>
          <w:tab w:pos="4116" w:val="left"/>
        </w:tabs>
      </w:pPr>
    </w:p>
    <w:p w:rsidRDefault="00D25045" w:rsidP="00D25045" w:rsidR="00D25045" w:rsidRPr="00D05CA9">
      <w:pPr>
        <w:tabs>
          <w:tab w:pos="4116" w:val="left"/>
        </w:tabs>
      </w:pPr>
    </w:p>
    <w:p w:rsidRDefault="00D25045" w:rsidP="00D25045" w:rsidR="00D25045" w:rsidRPr="00D05CA9">
      <w:pPr>
        <w:tabs>
          <w:tab w:pos="4116" w:val="left"/>
        </w:tabs>
      </w:pPr>
    </w:p>
    <w:p w:rsidRDefault="00D25045" w:rsidP="00D25045" w:rsidR="00D25045" w:rsidRPr="00D05CA9">
      <w:pPr>
        <w:tabs>
          <w:tab w:pos="4116" w:val="left"/>
        </w:tabs>
      </w:pPr>
    </w:p>
    <w:p w:rsidRDefault="00D25045" w:rsidP="00D25045" w:rsidR="00D25045" w:rsidRPr="00D05CA9">
      <w:pPr>
        <w:tabs>
          <w:tab w:pos="4116" w:val="left"/>
        </w:tabs>
      </w:pPr>
    </w:p>
    <w:p w:rsidRDefault="00D25045" w:rsidP="00D25045" w:rsidR="00D25045" w:rsidRPr="00D05CA9">
      <w:pPr>
        <w:tabs>
          <w:tab w:pos="4116" w:val="left"/>
        </w:tabs>
      </w:pPr>
    </w:p>
    <w:p w:rsidRDefault="00D25045" w:rsidP="00D25045" w:rsidR="00D25045" w:rsidRPr="00D05CA9">
      <w:pPr>
        <w:tabs>
          <w:tab w:pos="4116" w:val="left"/>
        </w:tabs>
      </w:pPr>
    </w:p>
    <w:p w:rsidRDefault="00D25045" w:rsidP="00D25045" w:rsidR="00D25045" w:rsidRPr="00D05CA9">
      <w:pPr>
        <w:tabs>
          <w:tab w:pos="4116" w:val="left"/>
        </w:tabs>
      </w:pPr>
    </w:p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 w:rsidRPr="00D05CA9"/>
    <w:p w:rsidRDefault="00D25045" w:rsidP="00D25045" w:rsidR="00D25045"/>
    <w:p w:rsidRDefault="00D25045" w:rsidP="00D25045" w:rsidR="00D25045"/>
    <w:p w:rsidRDefault="00D25045" w:rsidP="00D25045" w:rsidR="00D25045"/>
    <w:p w:rsidRDefault="00D25045" w:rsidP="00D25045" w:rsidR="00D25045"/>
    <w:p w:rsidRDefault="00D25045" w:rsidP="00D25045" w:rsidR="00D25045"/>
    <w:p w:rsidRDefault="00D25045" w:rsidP="00D25045" w:rsidR="00D25045"/>
    <w:p w:rsidRDefault="00D25045" w:rsidP="00D25045" w:rsidR="00D25045"/>
    <w:p w:rsidRDefault="00D25045" w:rsidP="00D25045" w:rsidR="00D25045"/>
    <w:p w:rsidRDefault="00D25045" w:rsidP="00D25045" w:rsidR="00D25045"/>
    <w:p w:rsidRDefault="00D25045" w:rsidP="00D25045" w:rsidR="00D25045"/>
    <w:p w:rsidRDefault="00D25045" w:rsidP="00D25045" w:rsidR="00D25045"/>
    <w:p w:rsidRDefault="00D25045" w:rsidP="00D25045" w:rsidR="00D25045"/>
    <w:p w:rsidRDefault="00D25045" w:rsidP="00D25045" w:rsidR="00D25045"/>
    <w:p w:rsidRDefault="00D25045" w:rsidP="00D25045" w:rsidR="00D25045"/>
    <w:p w:rsidRDefault="00590D58" w:rsidR="00BB10E7"/>
    <w:sectPr w:rsidSect="00A81E97" w:rsidR="00BB10E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3EC" w:rsidP="00D25045" w:rsidR="002C53EC">
      <w:r>
        <w:separator/>
      </w:r>
    </w:p>
  </w:endnote>
  <w:endnote w:id="0" w:type="continuationSeparator">
    <w:p w:rsidRDefault="002C53EC" w:rsidP="00D25045" w:rsidR="002C5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3EC" w:rsidP="00D25045" w:rsidR="002C53EC">
      <w:r>
        <w:separator/>
      </w:r>
    </w:p>
  </w:footnote>
  <w:footnote w:id="0" w:type="continuationSeparator">
    <w:p w:rsidRDefault="002C53EC" w:rsidP="00D25045" w:rsidR="002C5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7A4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590D58">
      <w:rPr>
        <w:noProof/>
      </w:rPr>
      <w:t>2</w:t>
    </w:r>
    <w:r>
      <w:fldChar w:fldCharType="end"/>
    </w:r>
    <w:r>
      <w:tab/>
    </w:r>
    <w:r w:rsidRPr="00F65D9B">
      <w:t>11 St-</w:t>
    </w:r>
    <w:r>
      <w:t>3</w:t>
    </w:r>
    <w:r w:rsidR="00D25045">
      <w:t>94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7A4" w:rsidP="0021081C" w:rsidR="00A81E97">
    <w:pPr>
      <w:pStyle w:val="Zaglavlje"/>
      <w:jc w:val="right"/>
    </w:pPr>
    <w:r>
      <w:t>11 St-3</w:t>
    </w:r>
    <w:r w:rsidR="00D25045">
      <w:t>94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605"/>
    <w:rsid w:val="002C53EC"/>
    <w:rsid w:val="00590D58"/>
    <w:rsid w:val="007947A4"/>
    <w:rsid w:val="007C72BF"/>
    <w:rsid w:val="009A6044"/>
    <w:rsid w:val="00A34229"/>
    <w:rsid w:val="00BF033F"/>
    <w:rsid w:val="00C12605"/>
    <w:rsid w:val="00D2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504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50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504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50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504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250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504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0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D5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D5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D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D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504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50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504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50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504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250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504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0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D5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D5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D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D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RUPENI d.o.o. POREČ</izvorni_sadrzaj>
    <derivirana_varijabla naziv="DomainObject.Predmet.ProtustrankaFormated_1">  PROJEKT RUPENI d.o.o. POREČ</derivirana_varijabla>
  </DomainObject.Predmet.ProtustrankaFormated>
  <DomainObject.Predmet.ProtustrankaFormatedOIB>
    <izvorni_sadrzaj>  PROJEKT RUPENI d.o.o. POREČ, OIB 81049195379</izvorni_sadrzaj>
    <derivirana_varijabla naziv="DomainObject.Predmet.ProtustrankaFormatedOIB_1">  PROJEKT RUPENI d.o.o. POREČ, OIB 81049195379</derivirana_varijabla>
  </DomainObject.Predmet.ProtustrankaFormatedOIB>
  <DomainObject.Predmet.ProtustrankaFormatedWithAdress>
    <izvorni_sadrzaj> PROJEKT RUPENI d.o.o. POREČ, Partizanska 13, 52440 Poreč</izvorni_sadrzaj>
    <derivirana_varijabla naziv="DomainObject.Predmet.ProtustrankaFormatedWithAdress_1"> PROJEKT RUPENI d.o.o. POREČ, Partizanska 13, 52440 Poreč</derivirana_varijabla>
  </DomainObject.Predmet.ProtustrankaFormatedWithAdress>
  <DomainObject.Predmet.ProtustrankaFormatedWithAdressOIB>
    <izvorni_sadrzaj> PROJEKT RUPENI d.o.o. POREČ, OIB 81049195379, Partizanska 13, 52440 Poreč</izvorni_sadrzaj>
    <derivirana_varijabla naziv="DomainObject.Predmet.ProtustrankaFormatedWithAdressOIB_1"> PROJEKT RUPENI d.o.o. POREČ, OIB 81049195379, Partizanska 13, 52440 Poreč</derivirana_varijabla>
  </DomainObject.Predmet.ProtustrankaFormatedWithAdressOIB>
  <DomainObject.Predmet.ProtustrankaWithAdress>
    <izvorni_sadrzaj>PROJEKT RUPENI d.o.o. POREČ Partizanska 13, 52440 Poreč</izvorni_sadrzaj>
    <derivirana_varijabla naziv="DomainObject.Predmet.ProtustrankaWithAdress_1">PROJEKT RUPENI d.o.o. POREČ Partizanska 13, 52440 Poreč</derivirana_varijabla>
  </DomainObject.Predmet.ProtustrankaWithAdress>
  <DomainObject.Predmet.ProtustrankaWithAdressOIB>
    <izvorni_sadrzaj>PROJEKT RUPENI d.o.o. POREČ, OIB 81049195379, Partizanska 13, 52440 Poreč</izvorni_sadrzaj>
    <derivirana_varijabla naziv="DomainObject.Predmet.ProtustrankaWithAdressOIB_1">PROJEKT RUPENI d.o.o. POREČ, OIB 81049195379, Partizanska 13, 52440 Poreč</derivirana_varijabla>
  </DomainObject.Predmet.ProtustrankaWithAdressOIB>
  <DomainObject.Predmet.ProtustrankaNazivFormated>
    <izvorni_sadrzaj>PROJEKT RUPENI d.o.o. POREČ</izvorni_sadrzaj>
    <derivirana_varijabla naziv="DomainObject.Predmet.ProtustrankaNazivFormated_1">PROJEKT RUPENI d.o.o. POREČ</derivirana_varijabla>
  </DomainObject.Predmet.ProtustrankaNazivFormated>
  <DomainObject.Predmet.ProtustrankaNazivFormatedOIB>
    <izvorni_sadrzaj>PROJEKT RUPENI d.o.o. POREČ, OIB 81049195379</izvorni_sadrzaj>
    <derivirana_varijabla naziv="DomainObject.Predmet.ProtustrankaNazivFormatedOIB_1">PROJEKT RUPENI d.o.o. POREČ, OIB 81049195379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RUPENI d.o.o. POREČ</item>
    </izvorni_sadrzaj>
    <derivirana_varijabla naziv="DomainObject.Predmet.ProtuStrankaListFormated_1">
      <item>PROJEKT RUPENI d.o.o. POREČ</item>
    </derivirana_varijabla>
  </DomainObject.Predmet.ProtuStrankaListFormated>
  <DomainObject.Predmet.ProtuStrankaListFormatedOIB>
    <izvorni_sadrzaj>
      <item>PROJEKT RUPENI d.o.o. POREČ, OIB 81049195379</item>
    </izvorni_sadrzaj>
    <derivirana_varijabla naziv="DomainObject.Predmet.ProtuStrankaListFormatedOIB_1">
      <item>PROJEKT RUPENI d.o.o. POREČ, OIB 81049195379</item>
    </derivirana_varijabla>
  </DomainObject.Predmet.ProtuStrankaListFormatedOIB>
  <DomainObject.Predmet.ProtuStrankaListFormatedWithAdress>
    <izvorni_sadrzaj>
      <item>PROJEKT RUPENI d.o.o. POREČ, Partizanska 13, 52440 Poreč</item>
    </izvorni_sadrzaj>
    <derivirana_varijabla naziv="DomainObject.Predmet.ProtuStrankaListFormatedWithAdress_1">
      <item>PROJEKT RUPENI d.o.o. POREČ, Partizanska 13, 52440 Poreč</item>
    </derivirana_varijabla>
  </DomainObject.Predmet.ProtuStrankaListFormatedWithAdress>
  <DomainObject.Predmet.ProtuStrankaListFormatedWithAdressOIB>
    <izvorni_sadrzaj>
      <item>PROJEKT RUPENI d.o.o. POREČ, OIB 81049195379, Partizanska 13, 52440 Poreč</item>
    </izvorni_sadrzaj>
    <derivirana_varijabla naziv="DomainObject.Predmet.ProtuStrankaListFormatedWithAdressOIB_1">
      <item>PROJEKT RUPENI d.o.o. POREČ, OIB 81049195379, Partizanska 13, 52440 Poreč</item>
    </derivirana_varijabla>
  </DomainObject.Predmet.ProtuStrankaListFormatedWithAdressOIB>
  <DomainObject.Predmet.ProtuStrankaListNazivFormated>
    <izvorni_sadrzaj>
      <item>PROJEKT RUPENI d.o.o. POREČ</item>
    </izvorni_sadrzaj>
    <derivirana_varijabla naziv="DomainObject.Predmet.ProtuStrankaListNazivFormated_1">
      <item>PROJEKT RUPENI d.o.o. POREČ</item>
    </derivirana_varijabla>
  </DomainObject.Predmet.ProtuStrankaListNazivFormated>
  <DomainObject.Predmet.ProtuStrankaListNazivFormatedOIB>
    <izvorni_sadrzaj>
      <item>PROJEKT RUPENI d.o.o. POREČ, OIB 81049195379</item>
    </izvorni_sadrzaj>
    <derivirana_varijabla naziv="DomainObject.Predmet.ProtuStrankaListNazivFormatedOIB_1">
      <item>PROJEKT RUPENI d.o.o. POREČ, OIB 81049195379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RUPENI d.o.o. POREČ</izvorni_sadrzaj>
    <derivirana_varijabla naziv="DomainObject.Predmet.ProtustrankaIDrugi_1">PROJEKT RUPENI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RUPENI d.o.o. POREČ, OIB 81049195379, Partizanska 13, 52440 Poreč</izvorni_sadrzaj>
    <derivirana_varijabla naziv="DomainObject.Predmet.ProtustrankaIDrugiAdressOIB_1">PROJEKT RUPENI d.o.o. POREČ, OIB 81049195379,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RUPENI d.o.o. POREČ</item>
    </izvorni_sadrzaj>
    <derivirana_varijabla naziv="DomainObject.Predmet.SudioniciListNaziv_1">
      <item>FINANCIJSKA AGENCIJA, RC RIJEKA, PODRUŽNICA PULA, PULA</item>
      <item>PROJEKT RUPENI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RUPENI d.o.o. POREČ, OIB 81049195379, Partizanska 13,52440 Poreč</item>
    </izvorni_sadrzaj>
    <derivirana_varijabla naziv="DomainObject.Predmet.SudioniciListAdressOIB_1">
      <item>FINANCIJSKA AGENCIJA, RC RIJEKA, PODRUŽNICA PULA, PULA, OIB 85821130368, Giardini 5,52100 Pula</item>
      <item>PROJEKT RUPENI d.o.o. POREČ, OIB 81049195379,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81049195379</item>
    </izvorni_sadrzaj>
    <derivirana_varijabla naziv="DomainObject.Predmet.SudioniciListNazivOIB_1">
      <item>, OIB 85821130368</item>
      <item>, OIB 81049195379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754F2-6663-45E6-9A7D-F430C6EB0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2015</properties:Characters>
  <properties:Lines>88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2015-11-26T13:21:00Z</dcterms:created>
  <dc:creator>Mihaela Kaligari</dc:creator>
  <dc:description/>
  <cp:keywords/>
  <cp:lastModifiedBy>Mihaela Kaligari</cp:lastModifiedBy>
  <cp:lastPrinted>2015-12-10T09:45:00Z</cp:lastPrinted>
  <dcterms:modified xmlns:xsi="http://www.w3.org/2001/XMLSchema-instance" xsi:type="dcterms:W3CDTF">2015-12-10T09:45:00Z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