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4f37" w14:paraId="1614f37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A16F66">
        <w:t>1</w:t>
      </w:r>
      <w:r w:rsidR="00B1003C">
        <w:t>8</w:t>
      </w:r>
      <w:r w:rsidR="00A16F66">
        <w:t>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9762B6" w:rsidRPr="009762B6">
        <w:t>DAMIR</w:t>
      </w:r>
      <w:r w:rsidR="00D877C6">
        <w:t>U</w:t>
      </w:r>
      <w:r w:rsidR="009762B6" w:rsidRPr="009762B6">
        <w:t xml:space="preserve"> POLETTO iz </w:t>
      </w:r>
      <w:proofErr w:type="spellStart"/>
      <w:r w:rsidR="009762B6" w:rsidRPr="009762B6">
        <w:t>Cernika</w:t>
      </w:r>
      <w:proofErr w:type="spellEnd"/>
      <w:r w:rsidR="009762B6" w:rsidRPr="009762B6">
        <w:t xml:space="preserve">, </w:t>
      </w:r>
      <w:proofErr w:type="spellStart"/>
      <w:r w:rsidR="009762B6" w:rsidRPr="009762B6">
        <w:t>Frankopanska</w:t>
      </w:r>
      <w:proofErr w:type="spellEnd"/>
      <w:r w:rsidR="009762B6" w:rsidRPr="009762B6">
        <w:t xml:space="preserve"> 26, OIB 04928595509 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9762B6" w:rsidR="009762B6" w:rsidRPr="009762B6">
      <w:pPr>
        <w:jc w:val="both"/>
      </w:pPr>
      <w:r>
        <w:t xml:space="preserve"> </w:t>
      </w:r>
      <w:r>
        <w:tab/>
      </w:r>
      <w:r>
        <w:tab/>
        <w:t xml:space="preserve"> </w:t>
      </w:r>
      <w:r w:rsidR="009762B6" w:rsidRPr="009762B6">
        <w:rPr>
          <w:b/>
        </w:rPr>
        <w:t xml:space="preserve">-  </w:t>
      </w:r>
      <w:r w:rsidR="009762B6" w:rsidRPr="009762B6">
        <w:t>nekretnine upisane u</w:t>
      </w:r>
      <w:r w:rsidR="009762B6" w:rsidRPr="009762B6">
        <w:rPr>
          <w:b/>
        </w:rPr>
        <w:t xml:space="preserve">  </w:t>
      </w:r>
      <w:proofErr w:type="spellStart"/>
      <w:r w:rsidR="009762B6" w:rsidRPr="009762B6">
        <w:t>zk.ul</w:t>
      </w:r>
      <w:proofErr w:type="spellEnd"/>
      <w:r w:rsidR="009762B6" w:rsidRPr="009762B6">
        <w:t>. 4567. k.o. Nova Gradiška i to:</w:t>
      </w:r>
    </w:p>
    <w:p w:rsidRDefault="009762B6" w:rsidP="009762B6" w:rsidR="009762B6" w:rsidRPr="009762B6">
      <w:pPr>
        <w:ind w:left="1860"/>
        <w:contextualSpacing/>
        <w:jc w:val="both"/>
      </w:pPr>
    </w:p>
    <w:p w:rsidRDefault="009762B6" w:rsidP="009762B6" w:rsidR="009762B6" w:rsidRPr="009762B6">
      <w:pPr>
        <w:ind w:firstLine="708"/>
        <w:jc w:val="both"/>
      </w:pPr>
      <w:r w:rsidRPr="009762B6">
        <w:t xml:space="preserve"> </w:t>
      </w:r>
      <w:r w:rsidRPr="009762B6">
        <w:tab/>
        <w:t>- kč.br. 2936 - kuća, dvorište i voćnjak u ulici A. Stepinca sa 1209 m2</w:t>
      </w:r>
    </w:p>
    <w:p w:rsidRDefault="009762B6" w:rsidP="009762B6" w:rsidR="009762B6" w:rsidRPr="009762B6">
      <w:pPr>
        <w:ind w:firstLine="708"/>
        <w:jc w:val="both"/>
      </w:pPr>
      <w:r w:rsidRPr="009762B6">
        <w:t xml:space="preserve"> </w:t>
      </w:r>
      <w:r w:rsidRPr="009762B6">
        <w:tab/>
        <w:t xml:space="preserve">- kč.br. 2937/2 – voćnjak u ulici A. Stepinca sa 274 m 2, </w:t>
      </w:r>
    </w:p>
    <w:p w:rsidRDefault="009762B6" w:rsidP="009762B6" w:rsidR="009762B6" w:rsidRPr="009762B6">
      <w:pPr>
        <w:ind w:firstLine="708"/>
        <w:jc w:val="both"/>
      </w:pPr>
      <w:r w:rsidRPr="009762B6">
        <w:t>odnosno ukupno 1483 m2.</w:t>
      </w:r>
    </w:p>
    <w:p w:rsidRDefault="00027ADB" w:rsidP="009762B6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9762B6">
        <w:t>82</w:t>
      </w:r>
      <w:r w:rsidR="009C1C7E">
        <w:t xml:space="preserve"> </w:t>
      </w:r>
      <w:r>
        <w:t xml:space="preserve">od </w:t>
      </w:r>
      <w:r w:rsidR="009762B6">
        <w:t>17. svibnja</w:t>
      </w:r>
      <w:r w:rsidR="00490F6D">
        <w:t xml:space="preserve"> 2018</w:t>
      </w:r>
      <w:r>
        <w:t xml:space="preserve">. godine pravomoćno je dana </w:t>
      </w:r>
      <w:r w:rsidR="00D877C6" w:rsidRPr="0019119C">
        <w:t>05. lipnja</w:t>
      </w:r>
      <w:r w:rsidR="007200AE" w:rsidRPr="007200AE">
        <w:t xml:space="preserve"> 2018</w:t>
      </w:r>
      <w:r>
        <w:t xml:space="preserve">. godine, a kupac </w:t>
      </w:r>
      <w:r w:rsidR="009762B6" w:rsidRPr="009762B6">
        <w:t xml:space="preserve">DAMIR POLETTO iz </w:t>
      </w:r>
      <w:proofErr w:type="spellStart"/>
      <w:r w:rsidR="009762B6" w:rsidRPr="009762B6">
        <w:t>Cernika</w:t>
      </w:r>
      <w:proofErr w:type="spellEnd"/>
      <w:r w:rsidR="009762B6" w:rsidRPr="009762B6">
        <w:t xml:space="preserve">, </w:t>
      </w:r>
      <w:proofErr w:type="spellStart"/>
      <w:r w:rsidR="009762B6" w:rsidRPr="009762B6">
        <w:t>Frankopanska</w:t>
      </w:r>
      <w:proofErr w:type="spellEnd"/>
      <w:r w:rsidR="009762B6" w:rsidRPr="009762B6">
        <w:t xml:space="preserve"> 26, OIB 04928595509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9762B6">
        <w:t>47.100,00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4B1784" w:rsidRPr="004B1784">
        <w:t>1</w:t>
      </w:r>
      <w:r w:rsidR="00691AAB">
        <w:t>8</w:t>
      </w:r>
      <w:r w:rsidR="004B1784" w:rsidRPr="004B1784">
        <w:t>. lipnja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4B1784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8B37F7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058" w:rsidP="007200AE" w:rsidR="005B6058">
      <w:r>
        <w:separator/>
      </w:r>
    </w:p>
  </w:endnote>
  <w:endnote w:id="0" w:type="continuationSeparator">
    <w:p w:rsidRDefault="005B6058" w:rsidP="007200AE" w:rsidR="005B6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058" w:rsidP="007200AE" w:rsidR="005B6058">
      <w:r>
        <w:separator/>
      </w:r>
    </w:p>
  </w:footnote>
  <w:footnote w:id="0" w:type="continuationSeparator">
    <w:p w:rsidRDefault="005B6058" w:rsidP="007200AE" w:rsidR="005B6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AB12C2">
      <w:rPr>
        <w:b/>
      </w:rPr>
      <w:t>102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83913"/>
    <w:rsid w:val="0019119C"/>
    <w:rsid w:val="0039702D"/>
    <w:rsid w:val="00445837"/>
    <w:rsid w:val="00490F6D"/>
    <w:rsid w:val="004B1784"/>
    <w:rsid w:val="00540D21"/>
    <w:rsid w:val="005B6058"/>
    <w:rsid w:val="00620A0B"/>
    <w:rsid w:val="00691AAB"/>
    <w:rsid w:val="006F66EB"/>
    <w:rsid w:val="00704A5A"/>
    <w:rsid w:val="007200AE"/>
    <w:rsid w:val="007B5FF1"/>
    <w:rsid w:val="00813BD2"/>
    <w:rsid w:val="008147B9"/>
    <w:rsid w:val="00855492"/>
    <w:rsid w:val="008664B1"/>
    <w:rsid w:val="008B37F7"/>
    <w:rsid w:val="00900BA5"/>
    <w:rsid w:val="009762B6"/>
    <w:rsid w:val="009C1C7E"/>
    <w:rsid w:val="009D5553"/>
    <w:rsid w:val="00A16F66"/>
    <w:rsid w:val="00AB12C2"/>
    <w:rsid w:val="00B1003C"/>
    <w:rsid w:val="00BB48A2"/>
    <w:rsid w:val="00BD7C93"/>
    <w:rsid w:val="00C463EA"/>
    <w:rsid w:val="00CE2EC4"/>
    <w:rsid w:val="00D62E14"/>
    <w:rsid w:val="00D877C6"/>
    <w:rsid w:val="00DB052E"/>
    <w:rsid w:val="00DE6A0B"/>
    <w:rsid w:val="00E62345"/>
    <w:rsid w:val="00E87764"/>
    <w:rsid w:val="00F0189B"/>
    <w:rsid w:val="00F05D40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9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9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9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9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9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9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9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9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57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256</properties:Words>
  <properties:Characters>1258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2018-06-18T09:40:00Z</cp:lastPrinted>
  <dcterms:modified xmlns:xsi="http://www.w3.org/2001/XMLSchema-instance" xsi:type="dcterms:W3CDTF">2018-06-18T11:09:00Z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(St-1566-2016-18.06.18.-ARTING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