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b4c90" w14:paraId="21b4c90" w:rsidRDefault="00A87247" w:rsidP="00A87247" w:rsidR="00A87247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</w:t>
      </w:r>
      <w:r>
        <w:rPr>
          <w:szCs w:val="24"/>
        </w:rPr>
        <w:t>710</w:t>
      </w:r>
      <w:r>
        <w:rPr>
          <w:szCs w:val="24"/>
        </w:rPr>
        <w:t>/2015-5</w:t>
      </w:r>
    </w:p>
    <w:p w:rsidRDefault="00A87247" w:rsidP="00A87247" w:rsidR="00A872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A87247" w:rsidP="00A87247" w:rsidR="00A872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A87247" w:rsidP="00A87247" w:rsidR="00A87247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A87247" w:rsidP="00A87247" w:rsidR="00A87247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>
        <w:t xml:space="preserve">MATIJA KOS j.d.o.o., OIB: 03966284783 sa sjedištem u Šime Pandura 35, </w:t>
      </w:r>
      <w:proofErr w:type="spellStart"/>
      <w:r>
        <w:t>Hampovica</w:t>
      </w:r>
      <w:proofErr w:type="spellEnd"/>
      <w:r>
        <w:t>, dana 26. siječnja 2016. godine</w:t>
      </w:r>
    </w:p>
    <w:p w:rsidRDefault="00A87247" w:rsidP="00A87247" w:rsidR="00A87247">
      <w:pPr>
        <w:jc w:val="both"/>
      </w:pPr>
    </w:p>
    <w:p w:rsidRDefault="00A87247" w:rsidP="00A87247" w:rsidR="00A87247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 xml:space="preserve">MATIJA KOS j.d.o.o., OIB: 03966284783 sa sjedištem u Šime Pandura 35, </w:t>
      </w:r>
      <w:proofErr w:type="spellStart"/>
      <w:r>
        <w:t>Hampovica</w:t>
      </w:r>
      <w:proofErr w:type="spellEnd"/>
      <w:r>
        <w:rPr>
          <w:szCs w:val="24"/>
        </w:rPr>
        <w:t>, s danom 26. siječnja 2016. u 14,00 sati.</w:t>
      </w:r>
    </w:p>
    <w:p w:rsidRDefault="00A87247" w:rsidP="00A87247" w:rsidR="00A87247">
      <w:pPr>
        <w:jc w:val="both"/>
        <w:rPr>
          <w:szCs w:val="24"/>
        </w:rPr>
      </w:pPr>
    </w:p>
    <w:p w:rsidRDefault="00A87247" w:rsidP="00A87247" w:rsidR="00A87247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 xml:space="preserve">MATIJA KOS j.d.o.o., OIB: 03966284783 sa sjedištem u Šime Pandura 35, </w:t>
      </w:r>
      <w:proofErr w:type="spellStart"/>
      <w:r>
        <w:t>Hampovica</w:t>
      </w:r>
      <w:proofErr w:type="spellEnd"/>
      <w:r>
        <w:t>.</w:t>
      </w:r>
    </w:p>
    <w:p w:rsidRDefault="00A87247" w:rsidP="00A87247" w:rsidR="00A87247">
      <w:pPr>
        <w:jc w:val="both"/>
      </w:pPr>
    </w:p>
    <w:p w:rsidRDefault="00A87247" w:rsidP="00A87247" w:rsidR="00A87247">
      <w:pPr>
        <w:jc w:val="both"/>
      </w:pPr>
      <w:r>
        <w:tab/>
        <w:t xml:space="preserve">III Za stečajnog upravitelja imenuje se </w:t>
      </w:r>
      <w:r>
        <w:t xml:space="preserve">Siniša </w:t>
      </w:r>
      <w:proofErr w:type="spellStart"/>
      <w:r>
        <w:t>Rajnović</w:t>
      </w:r>
      <w:proofErr w:type="spellEnd"/>
      <w:r>
        <w:t xml:space="preserve">, OIB: 86217384445, Sv. Trojstva 87, </w:t>
      </w:r>
      <w:proofErr w:type="spellStart"/>
      <w:r>
        <w:t>Milanovac</w:t>
      </w:r>
      <w:proofErr w:type="spellEnd"/>
      <w:r>
        <w:t>, Virovitica.</w:t>
      </w:r>
    </w:p>
    <w:p w:rsidRDefault="00A87247" w:rsidP="00A87247" w:rsidR="00A87247">
      <w:pPr>
        <w:jc w:val="both"/>
        <w:rPr>
          <w:color w:val="FF0000"/>
        </w:rPr>
      </w:pPr>
    </w:p>
    <w:p w:rsidRDefault="00A87247" w:rsidP="00A87247" w:rsidR="00A87247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A87247" w:rsidP="00A87247" w:rsidR="00A87247">
      <w:pPr>
        <w:jc w:val="both"/>
        <w:rPr>
          <w:szCs w:val="24"/>
        </w:rPr>
      </w:pPr>
    </w:p>
    <w:p w:rsidRDefault="00A87247" w:rsidP="00A87247" w:rsidR="00A87247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 xml:space="preserve">MATIJA KOS j.d.o.o., OIB: 03966284783 sa sjedištem u Šime Pandura 35, </w:t>
      </w:r>
      <w:proofErr w:type="spellStart"/>
      <w:r>
        <w:t>Hampovica</w:t>
      </w:r>
      <w:proofErr w:type="spellEnd"/>
      <w:r>
        <w:rPr>
          <w:szCs w:val="24"/>
        </w:rPr>
        <w:t>, bit će brisan iz sudskog registra.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jc w:val="both"/>
        <w:rPr>
          <w:szCs w:val="24"/>
        </w:rPr>
      </w:pPr>
      <w:r>
        <w:rPr>
          <w:szCs w:val="24"/>
        </w:rPr>
        <w:tab/>
        <w:t>Predlagatelj je dana 04</w:t>
      </w:r>
      <w:r>
        <w:rPr>
          <w:szCs w:val="24"/>
        </w:rPr>
        <w:t xml:space="preserve">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A87247" w:rsidP="00A87247" w:rsidR="00A87247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A87247" w:rsidP="00A87247" w:rsidR="00A87247">
      <w:pPr>
        <w:rPr>
          <w:szCs w:val="24"/>
        </w:rPr>
      </w:pPr>
      <w:r>
        <w:rPr>
          <w:szCs w:val="24"/>
        </w:rPr>
        <w:t xml:space="preserve">     </w:t>
      </w:r>
    </w:p>
    <w:p w:rsidRDefault="00A87247" w:rsidP="00A87247" w:rsidR="00A87247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A87247" w:rsidP="00A87247" w:rsidR="00A87247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A87247" w:rsidP="00A87247" w:rsidR="00A87247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A87247" w:rsidP="00A87247" w:rsidR="00A87247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A87247" w:rsidP="00A87247" w:rsidR="00A87247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A87247" w:rsidP="00A87247" w:rsidR="00A87247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  <w:r>
        <w:rPr>
          <w:szCs w:val="24"/>
        </w:rPr>
        <w:t>DNA:</w:t>
      </w:r>
    </w:p>
    <w:p w:rsidRDefault="00A87247" w:rsidP="00A87247" w:rsidR="00A87247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A87247" w:rsidP="00A87247" w:rsidR="00A87247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A87247" w:rsidP="00A87247" w:rsidR="00A872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 xml:space="preserve">MATIJA KOS j.d.o.o., OIB: 03966284783 sa sjedištem u Šime Pandura 35, </w:t>
      </w:r>
      <w:proofErr w:type="spellStart"/>
      <w:r>
        <w:t>Hampovica</w:t>
      </w:r>
      <w:proofErr w:type="spellEnd"/>
    </w:p>
    <w:p w:rsidRDefault="00A87247" w:rsidP="00A87247" w:rsidR="00A87247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Zdenko Kos, OIB: 76345890367, Posavski </w:t>
      </w:r>
      <w:proofErr w:type="spellStart"/>
      <w:r>
        <w:t>bregi</w:t>
      </w:r>
      <w:proofErr w:type="spellEnd"/>
      <w:r>
        <w:t>, Dugoselska 24</w:t>
      </w:r>
    </w:p>
    <w:p w:rsidRDefault="00A87247" w:rsidP="00A87247" w:rsidR="00A872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A87247" w:rsidP="00A87247" w:rsidR="00A872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Ministarstvo financija, Porezna uprava, Područni ured Sjeverna Hrvatska, Ispostava Koprivnica, Hrvatske državnosti 7</w:t>
      </w:r>
    </w:p>
    <w:p w:rsidRDefault="00A87247" w:rsidP="00A87247" w:rsidR="00A87247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Siniša </w:t>
      </w:r>
      <w:proofErr w:type="spellStart"/>
      <w:r>
        <w:t>Rajnović</w:t>
      </w:r>
      <w:proofErr w:type="spellEnd"/>
      <w:r>
        <w:t xml:space="preserve">, OIB: 86217384445, Sv. Trojstva 87, </w:t>
      </w:r>
      <w:proofErr w:type="spellStart"/>
      <w:r>
        <w:t>Milanovac</w:t>
      </w:r>
      <w:proofErr w:type="spellEnd"/>
      <w:r>
        <w:t>, Virovitica</w:t>
      </w:r>
    </w:p>
    <w:p w:rsidRDefault="00A87247" w:rsidP="00A87247" w:rsidR="00A87247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</w:p>
    <w:p w:rsidRDefault="00A87247" w:rsidP="00A87247" w:rsidR="00A87247">
      <w:pPr>
        <w:rPr>
          <w:szCs w:val="24"/>
        </w:rPr>
      </w:pPr>
    </w:p>
    <w:p w:rsidRDefault="00A87247" w:rsidP="00A87247" w:rsidR="00A87247"/>
    <w:p w:rsidRDefault="00A87247" w:rsidP="00A87247" w:rsidR="00A87247"/>
    <w:p w:rsidRDefault="00DA0242" w:rsidP="00A87247" w:rsidR="00DA0242" w:rsidRPr="00A87247"/>
    <w:sectPr w:rsidSect="00EB0D4C" w:rsidR="00DA0242" w:rsidRPr="00A87247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247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A87247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A8724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9201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St-710/2015-5</izvorni_sadrzaj>
    <derivirana_varijabla naziv="DomainObject.Oznaka_1">St-710/2015-5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St-710/2015</izvorni_sadrzaj>
    <derivirana_varijabla naziv="DomainObject.Predmet.OznakaBroj_1">St-710/2015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MATIJA KOS j.d.o.o. za trgovinu i građevinarstvo</izvorni_sadrzaj>
    <derivirana_varijabla naziv="DomainObject.Predmet.ProtustrankaFormated_1">  MATIJA KOS j.d.o.o. za trgovinu i građevinarstvo</derivirana_varijabla>
  </DomainObject.Predmet.ProtustrankaFormated>
  <DomainObject.Predmet.ProtustrankaFormatedOIB>
    <izvorni_sadrzaj>  MATIJA KOS j.d.o.o. za trgovinu i građevinarstvo, OIB 03966284783</izvorni_sadrzaj>
    <derivirana_varijabla naziv="DomainObject.Predmet.ProtustrankaFormatedOIB_1">  MATIJA KOS j.d.o.o. za trgovinu i građevinarstvo, OIB 03966284783</derivirana_varijabla>
  </DomainObject.Predmet.ProtustrankaFormatedOIB>
  <DomainObject.Predmet.ProtustrankaFormatedWithAdress>
    <izvorni_sadrzaj> MATIJA KOS j.d.o.o. za trgovinu i građevinarstvo, Šime Pandura 35, 48350 Hampovica</izvorni_sadrzaj>
    <derivirana_varijabla naziv="DomainObject.Predmet.ProtustrankaFormatedWithAdress_1"> MATIJA KOS j.d.o.o. za trgovinu i građevinarstvo, Šime Pandura 35, 48350 Hampovica</derivirana_varijabla>
  </DomainObject.Predmet.ProtustrankaFormatedWithAdress>
  <DomainObject.Predmet.ProtustrankaFormatedWithAdressOIB>
    <izvorni_sadrzaj> MATIJA KOS j.d.o.o. za trgovinu i građevinarstvo, OIB 03966284783, Šime Pandura 35, 48350 Hampovica</izvorni_sadrzaj>
    <derivirana_varijabla naziv="DomainObject.Predmet.ProtustrankaFormatedWithAdressOIB_1"> MATIJA KOS j.d.o.o. za trgovinu i građevinarstvo, OIB 03966284783, Šime Pandura 35, 48350 Hampovica</derivirana_varijabla>
  </DomainObject.Predmet.ProtustrankaFormatedWithAdressOIB>
  <DomainObject.Predmet.ProtustrankaWithAdress>
    <izvorni_sadrzaj>MATIJA KOS j.d.o.o. za trgovinu i građevinarstvo Šime Pandura 35, 48350 Hampovica</izvorni_sadrzaj>
    <derivirana_varijabla naziv="DomainObject.Predmet.ProtustrankaWithAdress_1">MATIJA KOS j.d.o.o. za trgovinu i građevinarstvo Šime Pandura 35, 48350 Hampovica</derivirana_varijabla>
  </DomainObject.Predmet.ProtustrankaWithAdress>
  <DomainObject.Predmet.ProtustrankaWithAdressOIB>
    <izvorni_sadrzaj>MATIJA KOS j.d.o.o. za trgovinu i građevinarstvo, OIB 03966284783, Šime Pandura 35, 48350 Hampovica</izvorni_sadrzaj>
    <derivirana_varijabla naziv="DomainObject.Predmet.ProtustrankaWithAdressOIB_1">MATIJA KOS j.d.o.o. za trgovinu i građevinarstvo, OIB 03966284783, Šime Pandura 35, 48350 Hampovica</derivirana_varijabla>
  </DomainObject.Predmet.ProtustrankaWithAdressOIB>
  <DomainObject.Predmet.ProtustrankaNazivFormated>
    <izvorni_sadrzaj>MATIJA KOS j.d.o.o. za trgovinu i građevinarstvo</izvorni_sadrzaj>
    <derivirana_varijabla naziv="DomainObject.Predmet.ProtustrankaNazivFormated_1">MATIJA KOS j.d.o.o. za trgovinu i građevinarstvo</derivirana_varijabla>
  </DomainObject.Predmet.ProtustrankaNazivFormated>
  <DomainObject.Predmet.ProtustrankaNazivFormatedOIB>
    <izvorni_sadrzaj>MATIJA KOS j.d.o.o. za trgovinu i građevinarstvo, OIB 03966284783</izvorni_sadrzaj>
    <derivirana_varijabla naziv="DomainObject.Predmet.ProtustrankaNazivFormatedOIB_1">MATIJA KOS j.d.o.o. za trgovinu i građevinarstvo, OIB 03966284783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15862.79</izvorni_sadrzaj>
    <derivirana_varijabla naziv="DomainObject.Predmet.TrenutnaVrijednost_1">15862.79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MATIJA KOS j.d.o.o. za trgovinu i građevinarstvo</item>
    </izvorni_sadrzaj>
    <derivirana_varijabla naziv="DomainObject.Predmet.ProtuStrankaListFormated_1">
      <item>MATIJA KOS j.d.o.o. za trgovinu i građevinarstvo</item>
    </derivirana_varijabla>
  </DomainObject.Predmet.ProtuStrankaListFormated>
  <DomainObject.Predmet.ProtuStrankaListFormatedOIB>
    <izvorni_sadrzaj>
      <item>MATIJA KOS j.d.o.o. za trgovinu i građevinarstvo, OIB 03966284783</item>
    </izvorni_sadrzaj>
    <derivirana_varijabla naziv="DomainObject.Predmet.ProtuStrankaListFormatedOIB_1">
      <item>MATIJA KOS j.d.o.o. za trgovinu i građevinarstvo, OIB 03966284783</item>
    </derivirana_varijabla>
  </DomainObject.Predmet.ProtuStrankaListFormatedOIB>
  <DomainObject.Predmet.ProtuStrankaListFormatedWithAdress>
    <izvorni_sadrzaj>
      <item>MATIJA KOS j.d.o.o. za trgovinu i građevinarstvo, Šime Pandura 35, 48350 Hampovica</item>
    </izvorni_sadrzaj>
    <derivirana_varijabla naziv="DomainObject.Predmet.ProtuStrankaListFormatedWithAdress_1">
      <item>MATIJA KOS j.d.o.o. za trgovinu i građevinarstvo, Šime Pandura 35, 48350 Hampovica</item>
    </derivirana_varijabla>
  </DomainObject.Predmet.ProtuStrankaListFormatedWithAdress>
  <DomainObject.Predmet.ProtuStrankaListFormatedWithAdressOIB>
    <izvorni_sadrzaj>
      <item>MATIJA KOS j.d.o.o. za trgovinu i građevinarstvo, OIB 03966284783, Šime Pandura 35, 48350 Hampovica</item>
    </izvorni_sadrzaj>
    <derivirana_varijabla naziv="DomainObject.Predmet.ProtuStrankaListFormatedWithAdressOIB_1">
      <item>MATIJA KOS j.d.o.o. za trgovinu i građevinarstvo, OIB 03966284783, Šime Pandura 35, 48350 Hampovica</item>
    </derivirana_varijabla>
  </DomainObject.Predmet.ProtuStrankaListFormatedWithAdressOIB>
  <DomainObject.Predmet.ProtuStrankaListNazivFormated>
    <izvorni_sadrzaj>
      <item>MATIJA KOS j.d.o.o. za trgovinu i građevinarstvo</item>
    </izvorni_sadrzaj>
    <derivirana_varijabla naziv="DomainObject.Predmet.ProtuStrankaListNazivFormated_1">
      <item>MATIJA KOS j.d.o.o. za trgovinu i građevinarstvo</item>
    </derivirana_varijabla>
  </DomainObject.Predmet.ProtuStrankaListNazivFormated>
  <DomainObject.Predmet.ProtuStrankaListNazivFormatedOIB>
    <izvorni_sadrzaj>
      <item>MATIJA KOS j.d.o.o. za trgovinu i građevinarstvo, OIB 03966284783</item>
    </izvorni_sadrzaj>
    <derivirana_varijabla naziv="DomainObject.Predmet.ProtuStrankaListNazivFormatedOIB_1">
      <item>MATIJA KOS j.d.o.o. za trgovinu i građevinarstvo, OIB 03966284783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St-710/2015-5</izvorni_sadrzaj>
    <derivirana_varijabla naziv="DomainObject.PoslovniBrojDokumenta_1">St-710/2015-5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MATIJA KOS j.d.o.o. za trgovinu i građevinarstvo</izvorni_sadrzaj>
    <derivirana_varijabla naziv="DomainObject.Predmet.ProtustrankaIDrugi_1">MATIJA KOS j.d.o.o. za trgovinu i građevinarstvo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MATIJA KOS j.d.o.o. za trgovinu i građevinarstvo, OIB 03966284783, Šime Pandura 35, 48350 Hampovica</izvorni_sadrzaj>
    <derivirana_varijabla naziv="DomainObject.Predmet.ProtustrankaIDrugiAdressOIB_1">MATIJA KOS j.d.o.o. za trgovinu i građevinarstvo, OIB 03966284783, Šime Pandura 35, 48350 Hampovica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MATIJA KOS j.d.o.o. za trgovinu i građevinarstvo</item>
      <item>e-Oglasna</item>
      <item>Sudski registar</item>
    </izvorni_sadrzaj>
    <derivirana_varijabla naziv="DomainObject.Predmet.SudioniciListNaziv_1">
      <item>Financijska agencija</item>
      <item>MATIJA KOS j.d.o.o. za trgovinu i građevinarstvo</item>
      <item>e-Oglasna</item>
      <item>Sudski registar</item>
    </derivirana_varijabla>
  </DomainObject.Predmet.SudioniciListNaziv>
  <DomainObject.Predmet.SudioniciListAdressOIB>
    <izvorni_sadrzaj>
      <item>Financijska agencija, OIB 85821130368, A. Cesarca 2,42000 Varaždin</item>
      <item>MATIJA KOS j.d.o.o. za trgovinu i građevinarstvo, OIB 03966284783, Šime Pandura 35,48350 Hampovica</item>
      <item>e-Oglasna</item>
      <item>Sudski registar</item>
    </izvorni_sadrzaj>
    <derivirana_varijabla naziv="DomainObject.Predmet.SudioniciListAdressOIB_1">
      <item>Financijska agencija, OIB 85821130368, A. Cesarca 2,42000 Varaždin</item>
      <item>MATIJA KOS j.d.o.o. za trgovinu i građevinarstvo, OIB 03966284783, Šime Pandura 35,48350 Hampovica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49EAB4D-330E-41C3-9986-202CB57E09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532</properties:Words>
  <properties:Characters>2861</properties:Characters>
  <properties:Lines>89</properties:Lines>
  <properties:Paragraphs>31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2016-01-26T08:21:00Z</cp:lastPrinted>
  <dcterms:modified xmlns:xsi="http://www.w3.org/2001/XMLSchema-instance" xsi:type="dcterms:W3CDTF">2016-01-26T08:24:00Z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St-710/2015-5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