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2f596" w14:paraId="3e2f596" w:rsidRDefault="00053367" w:rsidP="00DD49B7" w:rsidR="00DD49B7">
      <w:pPr>
        <w:jc w:val="right"/>
        <w15:collapsed w:val="false"/>
      </w:pPr>
      <w:bookmarkStart w:name="_GoBack" w:id="0"/>
      <w:bookmarkEnd w:id="0"/>
      <w:r>
        <w:t xml:space="preserve">    </w:t>
      </w:r>
      <w:r w:rsidR="00DD49B7">
        <w:t>Broj: 6 St-</w:t>
      </w:r>
      <w:r w:rsidR="000B2116">
        <w:t>396/15-20</w:t>
      </w:r>
    </w:p>
    <w:p w:rsidRDefault="007E6D1A" w:rsidP="007E6D1A" w:rsidR="007E6D1A">
      <w:pPr>
        <w:jc w:val="right"/>
      </w:pPr>
    </w:p>
    <w:p w:rsidRDefault="00F52240" w:rsidP="007E6D1A" w:rsidR="007E6D1A">
      <w:r>
        <w:rPr>
          <w:b/>
          <w:bCs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D1A" w:rsidP="007E6D1A" w:rsidR="007E6D1A"/>
    <w:p w:rsidRDefault="007E6D1A" w:rsidP="007E6D1A" w:rsidR="007E6D1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>REPUBLIKA HRVATSKA</w:t>
      </w:r>
    </w:p>
    <w:p w:rsidRDefault="00E75FA5" w:rsidP="007E6D1A" w:rsidR="00E75FA5">
      <w:pPr>
        <w:jc w:val="center"/>
      </w:pPr>
    </w:p>
    <w:p w:rsidRDefault="007E6D1A" w:rsidP="007E6D1A" w:rsidR="007E6D1A">
      <w:pPr>
        <w:jc w:val="center"/>
      </w:pPr>
      <w:r>
        <w:t>R J E Š E N J 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7E6D1A" w:rsidP="007E6D1A" w:rsidR="007E6D1A">
      <w:pPr>
        <w:pStyle w:val="Tijeloteksta"/>
        <w:jc w:val="center"/>
        <w:rPr>
          <w:b/>
          <w:bCs/>
        </w:rPr>
      </w:pPr>
      <w:r>
        <w:tab/>
      </w:r>
    </w:p>
    <w:p w:rsidRDefault="00053367" w:rsidP="00DD49B7" w:rsidR="00DD49B7">
      <w:pPr>
        <w:ind w:firstLine="708"/>
        <w:jc w:val="both"/>
      </w:pPr>
      <w:r>
        <w:t xml:space="preserve">Trgovački sud u Osijeku, po </w:t>
      </w:r>
      <w:r w:rsidR="001F430D">
        <w:t>stečajnoj sutkinji Nadi Roso, u stečajnom predmetu predlagatelja</w:t>
      </w:r>
      <w:r>
        <w:t xml:space="preserve"> </w:t>
      </w:r>
      <w:r w:rsidR="001F430D" w:rsidRPr="001F430D">
        <w:t xml:space="preserve"> </w:t>
      </w:r>
      <w:r w:rsidR="000B2116" w:rsidRPr="000B2116">
        <w:t xml:space="preserve">IVICA KOŠAROŠ, Osijek, M. </w:t>
      </w:r>
      <w:proofErr w:type="spellStart"/>
      <w:r w:rsidR="000B2116" w:rsidRPr="000B2116">
        <w:t>Divalta</w:t>
      </w:r>
      <w:proofErr w:type="spellEnd"/>
      <w:r w:rsidR="000B2116" w:rsidRPr="000B2116">
        <w:t xml:space="preserve"> 178, OIB: 44177632623 za otvaranje stečajnog postupka nad dužnikom </w:t>
      </w:r>
      <w:r w:rsidR="000B2116" w:rsidRPr="000B2116">
        <w:rPr>
          <w:b/>
        </w:rPr>
        <w:t>INPENDO SERVIS j.d.o.o., Čepin, Grada Vukovara 59, OIB: 01105783063, MBS: 030132749</w:t>
      </w:r>
      <w:r w:rsidR="00DD49B7" w:rsidRPr="00D14516">
        <w:t>,</w:t>
      </w:r>
      <w:r w:rsidR="00DD49B7">
        <w:t xml:space="preserve"> dana </w:t>
      </w:r>
      <w:r w:rsidR="00AF588A">
        <w:t>23. rujna</w:t>
      </w:r>
      <w:r w:rsidR="00DD49B7">
        <w:t xml:space="preserve"> 2016. g.,</w:t>
      </w:r>
    </w:p>
    <w:p w:rsidRDefault="00DD49B7" w:rsidP="00DD49B7" w:rsidR="00DD49B7" w:rsidRPr="00D14516">
      <w:pPr>
        <w:ind w:firstLine="708"/>
        <w:jc w:val="both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E12BC0" w:rsidRPr="00E12BC0">
        <w:t xml:space="preserve"> </w:t>
      </w:r>
      <w:proofErr w:type="spellStart"/>
      <w:r w:rsidR="000B2116" w:rsidRPr="000B2116">
        <w:t>Nihad</w:t>
      </w:r>
      <w:proofErr w:type="spellEnd"/>
      <w:r w:rsidR="000B2116" w:rsidRPr="000B2116">
        <w:t xml:space="preserve"> </w:t>
      </w:r>
      <w:proofErr w:type="spellStart"/>
      <w:r w:rsidR="000B2116" w:rsidRPr="000B2116">
        <w:t>Beglerbegović</w:t>
      </w:r>
      <w:proofErr w:type="spellEnd"/>
      <w:r w:rsidR="000B2116" w:rsidRPr="000B2116">
        <w:t xml:space="preserve">, Zagreb, </w:t>
      </w:r>
      <w:proofErr w:type="spellStart"/>
      <w:r w:rsidR="000B2116" w:rsidRPr="000B2116">
        <w:t>Ferenščica</w:t>
      </w:r>
      <w:proofErr w:type="spellEnd"/>
      <w:r w:rsidR="000B2116" w:rsidRPr="000B2116">
        <w:t xml:space="preserve"> I. 25, OIB: 23991067433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C06AA6" w:rsidRPr="00AF588A">
        <w:rPr>
          <w:b/>
        </w:rPr>
        <w:t>4.000,00</w:t>
      </w:r>
      <w:r w:rsidR="00C06AA6">
        <w:t xml:space="preserve"> kn </w:t>
      </w:r>
      <w:r>
        <w:t xml:space="preserve">na žiro račun Trgovačkog suda u Osijeku broj HR31 2390 0011 3000 0020 0 s pozivom na  broj HR05 </w:t>
      </w:r>
      <w:r w:rsidR="001F430D">
        <w:t>272-</w:t>
      </w:r>
      <w:r w:rsidR="000B2116">
        <w:rPr>
          <w:b/>
        </w:rPr>
        <w:t>396-15</w:t>
      </w:r>
      <w:r w:rsidR="00AF588A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proofErr w:type="spellStart"/>
      <w:r w:rsidR="000B2116" w:rsidRPr="000B2116">
        <w:t>Nihad</w:t>
      </w:r>
      <w:proofErr w:type="spellEnd"/>
      <w:r w:rsidR="000B2116" w:rsidRPr="000B2116">
        <w:t xml:space="preserve"> </w:t>
      </w:r>
      <w:proofErr w:type="spellStart"/>
      <w:r w:rsidR="000B2116" w:rsidRPr="000B2116">
        <w:t>Beglerbegović</w:t>
      </w:r>
      <w:proofErr w:type="spellEnd"/>
      <w:r w:rsidR="000B2116" w:rsidRPr="000B2116">
        <w:t xml:space="preserve">, Zagreb, </w:t>
      </w:r>
      <w:proofErr w:type="spellStart"/>
      <w:r w:rsidR="000B2116" w:rsidRPr="000B2116">
        <w:t>Ferenščica</w:t>
      </w:r>
      <w:proofErr w:type="spellEnd"/>
      <w:r w:rsidR="000B2116" w:rsidRPr="000B2116">
        <w:t xml:space="preserve"> I. 25, OIB: 23991067433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Pr="00AF588A">
        <w:rPr>
          <w:b/>
        </w:rPr>
        <w:t>4.000,00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0B2116">
        <w:rPr>
          <w:b/>
        </w:rPr>
        <w:t>396-15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proofErr w:type="spellStart"/>
      <w:r w:rsidR="000B2116" w:rsidRPr="000B2116">
        <w:t>Nihad</w:t>
      </w:r>
      <w:proofErr w:type="spellEnd"/>
      <w:r w:rsidR="000B2116" w:rsidRPr="000B2116">
        <w:t xml:space="preserve"> </w:t>
      </w:r>
      <w:proofErr w:type="spellStart"/>
      <w:r w:rsidR="000B2116" w:rsidRPr="000B2116">
        <w:t>Beglerbegović</w:t>
      </w:r>
      <w:proofErr w:type="spellEnd"/>
      <w:r w:rsidR="000B2116" w:rsidRPr="000B2116">
        <w:t xml:space="preserve">, Zagreb, </w:t>
      </w:r>
      <w:proofErr w:type="spellStart"/>
      <w:r w:rsidR="000B2116" w:rsidRPr="000B2116">
        <w:t>Ferenščica</w:t>
      </w:r>
      <w:proofErr w:type="spellEnd"/>
      <w:r w:rsidR="000B2116" w:rsidRPr="000B2116">
        <w:t xml:space="preserve"> I. 25, OIB: 23991067433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proofErr w:type="spellStart"/>
      <w:r w:rsidR="000B2116" w:rsidRPr="000B2116">
        <w:t>Nihad</w:t>
      </w:r>
      <w:proofErr w:type="spellEnd"/>
      <w:r w:rsidR="000B2116" w:rsidRPr="000B2116">
        <w:t xml:space="preserve"> </w:t>
      </w:r>
      <w:proofErr w:type="spellStart"/>
      <w:r w:rsidR="000B2116" w:rsidRPr="000B2116">
        <w:t>Beglerbegović</w:t>
      </w:r>
      <w:proofErr w:type="spellEnd"/>
      <w:r w:rsidR="000B2116" w:rsidRPr="000B2116">
        <w:t xml:space="preserve">, Zagreb, </w:t>
      </w:r>
      <w:proofErr w:type="spellStart"/>
      <w:r w:rsidR="000B2116" w:rsidRPr="000B2116">
        <w:t>Ferenščica</w:t>
      </w:r>
      <w:proofErr w:type="spellEnd"/>
      <w:r w:rsidR="000B2116" w:rsidRPr="000B2116">
        <w:t xml:space="preserve"> I. 25, OIB: 23991067433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0B2116" w:rsidP="000B2116" w:rsidR="000B2116">
      <w:pPr>
        <w:jc w:val="right"/>
      </w:pPr>
      <w:r>
        <w:t>Broj: 6 St-396/15-20</w:t>
      </w:r>
    </w:p>
    <w:p w:rsidRDefault="00C06AA6" w:rsidP="007E6D1A" w:rsidR="00C06AA6">
      <w:pPr>
        <w:jc w:val="center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0B2116" w:rsidRPr="000B2116">
        <w:t xml:space="preserve">IVICA KOŠAROŠ, Osijek, M. </w:t>
      </w:r>
      <w:proofErr w:type="spellStart"/>
      <w:r w:rsidR="000B2116" w:rsidRPr="000B2116">
        <w:t>Divalta</w:t>
      </w:r>
      <w:proofErr w:type="spellEnd"/>
      <w:r w:rsidR="000B2116" w:rsidRPr="000B2116">
        <w:t xml:space="preserve"> 178</w:t>
      </w:r>
      <w:r w:rsidR="000B2116">
        <w:t xml:space="preserve"> </w:t>
      </w:r>
      <w:r w:rsidR="00742CE9">
        <w:rPr>
          <w:bCs/>
        </w:rPr>
        <w:t xml:space="preserve">je dana </w:t>
      </w:r>
      <w:r w:rsidR="000B2116">
        <w:rPr>
          <w:bCs/>
        </w:rPr>
        <w:t>22. listopada 2015. g.</w:t>
      </w:r>
      <w:r w:rsidR="00742CE9">
        <w:rPr>
          <w:bCs/>
        </w:rPr>
        <w:t xml:space="preserve"> podni</w:t>
      </w:r>
      <w:r w:rsidR="000B2116">
        <w:rPr>
          <w:bCs/>
        </w:rPr>
        <w:t>o</w:t>
      </w:r>
      <w:r w:rsidR="00742CE9">
        <w:rPr>
          <w:bCs/>
        </w:rPr>
        <w:t xml:space="preserve"> ovom sudu prijedlog za pokretanje stečajnog postupka nad dužnikom </w:t>
      </w:r>
      <w:r w:rsidR="000B2116" w:rsidRPr="000B2116">
        <w:rPr>
          <w:b/>
        </w:rPr>
        <w:t>INPENDO SERVIS j.d.o.o., Čepin, Grada Vukovara 59, OIB: 01105783063, MBS: 030132749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361A8E" w:rsidP="001F430D" w:rsidR="00361A8E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0B2116">
        <w:t>396/15</w:t>
      </w:r>
      <w:r w:rsidR="00F80E5F">
        <w:t xml:space="preserve"> od </w:t>
      </w:r>
      <w:r w:rsidR="000B2116">
        <w:t xml:space="preserve">5. siječnja </w:t>
      </w:r>
      <w:r w:rsidR="001F430D">
        <w:t>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proofErr w:type="spellStart"/>
      <w:r w:rsidR="000B2116" w:rsidRPr="000B2116">
        <w:t>Nihad</w:t>
      </w:r>
      <w:proofErr w:type="spellEnd"/>
      <w:r w:rsidR="000B2116" w:rsidRPr="000B2116">
        <w:t xml:space="preserve"> </w:t>
      </w:r>
      <w:proofErr w:type="spellStart"/>
      <w:r w:rsidR="000B2116" w:rsidRPr="000B2116">
        <w:t>Beglerbegović</w:t>
      </w:r>
      <w:proofErr w:type="spellEnd"/>
      <w:r w:rsidR="000B2116" w:rsidRPr="000B2116">
        <w:t xml:space="preserve">, Zagreb, </w:t>
      </w:r>
      <w:proofErr w:type="spellStart"/>
      <w:r w:rsidR="000B2116" w:rsidRPr="000B2116">
        <w:t>Ferenščica</w:t>
      </w:r>
      <w:proofErr w:type="spellEnd"/>
      <w:r w:rsidR="000B2116" w:rsidRPr="000B2116">
        <w:t xml:space="preserve"> I. 25, OIB: 23991067433</w:t>
      </w:r>
      <w:r w:rsidR="007E6D1A">
        <w:t>, na uplatu predujma u iznosu od 1.000,00 kn u Fond za namirenje troškova stečajnog postupka kao i dodatnog iznosa predujma u iznosu od 3.000,00 kn  za namirenje troškova stečajnog postupka, u roku od 8 dana, temeljem odredbi članka 113. i članka 114. Stečajnog zakona.  Istim zaključkom osoba ovlašten</w:t>
      </w:r>
      <w:r w:rsidR="00F52240">
        <w:t>a</w:t>
      </w:r>
      <w:r w:rsidR="00575D73">
        <w:t xml:space="preserve"> </w:t>
      </w:r>
      <w:r w:rsidR="007E6D1A">
        <w:t xml:space="preserve"> za zastupanje dužnika upozoren</w:t>
      </w:r>
      <w:r w:rsidR="00F52240">
        <w:t>a</w:t>
      </w:r>
      <w:r w:rsidR="00575D73">
        <w:t xml:space="preserve"> </w:t>
      </w:r>
      <w:r w:rsidR="00F52240">
        <w:t>je</w:t>
      </w:r>
      <w:r w:rsidR="007E6D1A">
        <w:t xml:space="preserve"> da ukoliko predujmove ne uplat</w:t>
      </w:r>
      <w:r w:rsidR="00F52240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 xml:space="preserve">Zaključak </w:t>
      </w:r>
      <w:r w:rsidR="00E75FA5">
        <w:t>St-</w:t>
      </w:r>
      <w:r w:rsidR="000B2116">
        <w:t>396/15 od 5. siječnja 2016. g.</w:t>
      </w:r>
      <w:r w:rsidR="00E75FA5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proofErr w:type="spellStart"/>
      <w:r w:rsidR="000B2116" w:rsidRPr="000B2116">
        <w:t>Nihad</w:t>
      </w:r>
      <w:proofErr w:type="spellEnd"/>
      <w:r w:rsidR="000B2116" w:rsidRPr="000B2116">
        <w:t xml:space="preserve"> </w:t>
      </w:r>
      <w:proofErr w:type="spellStart"/>
      <w:r w:rsidR="000B2116" w:rsidRPr="000B2116">
        <w:t>Beglerbegović</w:t>
      </w:r>
      <w:proofErr w:type="spellEnd"/>
      <w:r w:rsidR="000B2116" w:rsidRPr="000B2116">
        <w:t xml:space="preserve">, Zagreb, </w:t>
      </w:r>
      <w:proofErr w:type="spellStart"/>
      <w:r w:rsidR="000B2116" w:rsidRPr="000B2116">
        <w:t>Ferenščica</w:t>
      </w:r>
      <w:proofErr w:type="spellEnd"/>
      <w:r w:rsidR="000B2116" w:rsidRPr="000B2116">
        <w:t xml:space="preserve"> I. 25, OIB: 23991067433</w:t>
      </w:r>
      <w:r w:rsidR="000B2116">
        <w:t xml:space="preserve"> </w:t>
      </w:r>
      <w:r>
        <w:t>zaprimi</w:t>
      </w:r>
      <w:r w:rsidR="000B2116">
        <w:t>o</w:t>
      </w:r>
      <w:r w:rsidR="000634F3">
        <w:t xml:space="preserve"> je dana </w:t>
      </w:r>
      <w:r w:rsidR="000B2116">
        <w:t>20. siječnja</w:t>
      </w:r>
      <w:r w:rsidR="00AF588A">
        <w:t xml:space="preserve"> 2016. g. putem oglasne ploče </w:t>
      </w:r>
      <w:r w:rsidR="000634F3">
        <w:t>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AF588A">
        <w:t>23. rujna</w:t>
      </w:r>
      <w:r w:rsidR="00E75FA5">
        <w:t xml:space="preserve"> 2016.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7E6D1A" w:rsidR="000B2116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proofErr w:type="spellStart"/>
      <w:r w:rsidR="000B2116" w:rsidRPr="000B2116">
        <w:t>Nihad</w:t>
      </w:r>
      <w:proofErr w:type="spellEnd"/>
      <w:r w:rsidR="000B2116" w:rsidRPr="000B2116">
        <w:t xml:space="preserve"> </w:t>
      </w:r>
      <w:proofErr w:type="spellStart"/>
      <w:r w:rsidR="000B2116" w:rsidRPr="000B2116">
        <w:t>Beglerbegović</w:t>
      </w:r>
      <w:proofErr w:type="spellEnd"/>
      <w:r w:rsidR="000B2116" w:rsidRPr="000B2116">
        <w:t xml:space="preserve">, Zagreb, </w:t>
      </w:r>
      <w:proofErr w:type="spellStart"/>
      <w:r w:rsidR="000B2116" w:rsidRPr="000B2116">
        <w:t>Fe</w:t>
      </w:r>
      <w:r w:rsidR="000B2116">
        <w:t>renščica</w:t>
      </w:r>
      <w:proofErr w:type="spellEnd"/>
      <w:r w:rsidR="000B2116">
        <w:t xml:space="preserve"> I. 25</w:t>
      </w:r>
    </w:p>
    <w:p w:rsidRDefault="007E6D1A" w:rsidP="007E6D1A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AF588A" w:rsidP="007E6D1A" w:rsidR="007E6D1A">
      <w:pPr>
        <w:numPr>
          <w:ilvl w:val="0"/>
          <w:numId w:val="11"/>
        </w:numPr>
      </w:pPr>
      <w:r>
        <w:t>k-23.10.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B2116" w:rsidP="000B2116" w:rsidR="00E75FA5">
      <w:pPr>
        <w:tabs>
          <w:tab w:pos="975" w:val="left"/>
        </w:tabs>
      </w:pPr>
      <w:r>
        <w:tab/>
      </w:r>
    </w:p>
    <w:p w:rsidRDefault="007E6D1A" w:rsidP="007E6D1A" w:rsidR="007E6D1A">
      <w:pPr>
        <w:ind w:left="5580"/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STEČAJNA SUTKINJA</w:t>
      </w: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        </w:t>
      </w:r>
      <w:r w:rsidRPr="00EF33B5">
        <w:t xml:space="preserve">   Nada Roso</w:t>
      </w: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E75FA5" w:rsidR="00E75FA5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E75FA5" w:rsidP="00E75FA5" w:rsidR="00E75FA5" w:rsidRPr="00EF33B5">
      <w:pPr>
        <w:jc w:val="both"/>
      </w:pPr>
    </w:p>
    <w:p w:rsidRDefault="00E75FA5" w:rsidP="00AF588A" w:rsidR="00E75FA5" w:rsidRPr="00EF33B5">
      <w:pPr>
        <w:ind w:firstLine="708"/>
        <w:jc w:val="both"/>
      </w:pPr>
    </w:p>
    <w:p w:rsidRDefault="00E75FA5" w:rsidP="00C06AA6" w:rsidR="00E75FA5" w:rsidRPr="00EF33B5">
      <w:pPr>
        <w:ind w:firstLine="708"/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   </w:t>
      </w:r>
      <w:r w:rsidRPr="00EF33B5">
        <w:t xml:space="preserve"> Za točnost </w:t>
      </w:r>
      <w:proofErr w:type="spellStart"/>
      <w:r w:rsidRPr="00EF33B5">
        <w:t>otpravka</w:t>
      </w:r>
      <w:proofErr w:type="spellEnd"/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6677" w:rsidP="00C06AA6" w:rsidR="00506677">
      <w:r>
        <w:separator/>
      </w:r>
    </w:p>
  </w:endnote>
  <w:endnote w:id="0" w:type="continuationSeparator">
    <w:p w:rsidRDefault="00506677" w:rsidP="00C06AA6" w:rsidR="005066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6677" w:rsidP="00C06AA6" w:rsidR="00506677">
      <w:r>
        <w:separator/>
      </w:r>
    </w:p>
  </w:footnote>
  <w:footnote w:id="0" w:type="continuationSeparator">
    <w:p w:rsidRDefault="00506677" w:rsidP="00C06AA6" w:rsidR="005066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26B6E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53367"/>
    <w:rsid w:val="000535EA"/>
    <w:rsid w:val="000634F3"/>
    <w:rsid w:val="00077479"/>
    <w:rsid w:val="00077C9D"/>
    <w:rsid w:val="00083CE5"/>
    <w:rsid w:val="000879C5"/>
    <w:rsid w:val="00091B4B"/>
    <w:rsid w:val="000B2116"/>
    <w:rsid w:val="000D2130"/>
    <w:rsid w:val="000D3099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26B6E"/>
    <w:rsid w:val="00342079"/>
    <w:rsid w:val="003612A7"/>
    <w:rsid w:val="00361A8E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5A26"/>
    <w:rsid w:val="004E466C"/>
    <w:rsid w:val="004E52F8"/>
    <w:rsid w:val="004F5FE8"/>
    <w:rsid w:val="00506677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4F64"/>
    <w:rsid w:val="00956241"/>
    <w:rsid w:val="00980E4D"/>
    <w:rsid w:val="009A12C0"/>
    <w:rsid w:val="009A14C7"/>
    <w:rsid w:val="009A412B"/>
    <w:rsid w:val="009B40D7"/>
    <w:rsid w:val="009B46D8"/>
    <w:rsid w:val="009C670C"/>
    <w:rsid w:val="009F01BD"/>
    <w:rsid w:val="00A07CA2"/>
    <w:rsid w:val="00A10C19"/>
    <w:rsid w:val="00A46436"/>
    <w:rsid w:val="00A8029B"/>
    <w:rsid w:val="00AA6B6E"/>
    <w:rsid w:val="00AD05E2"/>
    <w:rsid w:val="00AE7F6B"/>
    <w:rsid w:val="00AF588A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BF59FC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6B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6B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B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B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B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6B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6B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B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B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B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2015.</izvorni_sadrzaj>
    <derivirana_varijabla naziv="DomainObject.Predmet.DatumOsnivanja_1">22.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travnja 2016.</izvorni_sadrzaj>
    <derivirana_varijabla naziv="DomainObject.Predmet.DatumRjesavanja_1">27.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St-396/2015</izvorni_sadrzaj>
    <derivirana_varijabla naziv="DomainObject.Predmet.OznakaBroj_1">St-396/2015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INPENDO SERVIS jednostavno društvo s ograničenom odgovornošću za poslovanje nekretninama, trgovinu i usluge</izvorni_sadrzaj>
    <derivirana_varijabla naziv="DomainObject.Predmet.ProtustrankaFormated_1">  INPENDO SERVIS jednostavno društvo s ograničenom odgovornošću za poslovanje nekretninama, trgovinu i usluge</derivirana_varijabla>
  </DomainObject.Predmet.ProtustrankaFormated>
  <DomainObject.Predmet.ProtustrankaFormatedOIB>
    <izvorni_sadrzaj>  INPENDO SERVIS jednostavno društvo s ograničenom odgovornošću za poslovanje nekretninama, trgovinu i usluge, OIB 01105783063</izvorni_sadrzaj>
    <derivirana_varijabla naziv="DomainObject.Predmet.ProtustrankaFormatedOIB_1">  INPENDO SERVIS jednostavno društvo s ograničenom odgovornošću za poslovanje nekretninama, trgovinu i usluge, OIB 01105783063</derivirana_varijabla>
  </DomainObject.Predmet.ProtustrankaFormatedOIB>
  <DomainObject.Predmet.ProtustrankaFormatedWithAdress>
    <izvorni_sadrzaj> INPENDO SERVIS jednostavno društvo s ograničenom odgovornošću za poslovanje nekretninama, trgovinu i usluge, Grada Vukovara 59, 31431 Čepin</izvorni_sadrzaj>
    <derivirana_varijabla naziv="DomainObject.Predmet.ProtustrankaFormatedWithAdress_1"> INPENDO SERVIS jednostavno društvo s ograničenom odgovornošću za poslovanje nekretninama, trgovinu i usluge, Grada Vukovara 59, 31431 Čepin</derivirana_varijabla>
  </DomainObject.Predmet.ProtustrankaFormatedWithAdress>
  <DomainObject.Predmet.ProtustrankaFormatedWithAdressOIB>
    <izvorni_sadrzaj> INPENDO SERVIS jednostavno društvo s ograničenom odgovornošću za poslovanje nekretninama, trgovinu i usluge, OIB 01105783063, Grada Vukovara 59, 31431 Čepin</izvorni_sadrzaj>
    <derivirana_varijabla naziv="DomainObject.Predmet.ProtustrankaFormatedWithAdressOIB_1"> INPENDO SERVIS jednostavno društvo s ograničenom odgovornošću za poslovanje nekretninama, trgovinu i usluge, OIB 01105783063, Grada Vukovara 59, 31431 Čepin</derivirana_varijabla>
  </DomainObject.Predmet.ProtustrankaFormatedWithAdressOIB>
  <DomainObject.Predmet.ProtustrankaWithAdress>
    <izvorni_sadrzaj>INPENDO SERVIS jednostavno društvo s ograničenom odgovornošću za poslovanje nekretninama, trgovinu i usluge Grada Vukovara 59, 31431 Čepin</izvorni_sadrzaj>
    <derivirana_varijabla naziv="DomainObject.Predmet.ProtustrankaWithAdress_1">INPENDO SERVIS jednostavno društvo s ograničenom odgovornošću za poslovanje nekretninama, trgovinu i usluge Grada Vukovara 59, 31431 Čepin</derivirana_varijabla>
  </DomainObject.Predmet.ProtustrankaWithAdress>
  <DomainObject.Predmet.ProtustrankaWithAdressOIB>
    <izvorni_sadrzaj>INPENDO SERVIS jednostavno društvo s ograničenom odgovornošću za poslovanje nekretninama, trgovinu i usluge, OIB 01105783063, Grada Vukovara 59, 31431 Čepin</izvorni_sadrzaj>
    <derivirana_varijabla naziv="DomainObject.Predmet.ProtustrankaWithAdressOIB_1">INPENDO SERVIS jednostavno društvo s ograničenom odgovornošću za poslovanje nekretninama, trgovinu i usluge, OIB 01105783063, Grada Vukovara 59, 31431 Čepin</derivirana_varijabla>
  </DomainObject.Predmet.ProtustrankaWithAdressOIB>
  <DomainObject.Predmet.ProtustrankaNazivFormated>
    <izvorni_sadrzaj>INPENDO SERVIS jednostavno društvo s ograničenom odgovornošću za poslovanje nekretninama, trgovinu i usluge</izvorni_sadrzaj>
    <derivirana_varijabla naziv="DomainObject.Predmet.ProtustrankaNazivFormated_1">INPENDO SERVIS jednostavno društvo s ograničenom odgovornošću za poslovanje nekretninama, trgovinu i usluge</derivirana_varijabla>
  </DomainObject.Predmet.ProtustrankaNazivFormated>
  <DomainObject.Predmet.ProtustrankaNazivFormatedOIB>
    <izvorni_sadrzaj>INPENDO SERVIS jednostavno društvo s ograničenom odgovornošću za poslovanje nekretninama, trgovinu i usluge, OIB 01105783063</izvorni_sadrzaj>
    <derivirana_varijabla naziv="DomainObject.Predmet.ProtustrankaNazivFormatedOIB_1">INPENDO SERVIS jednostavno društvo s ograničenom odgovornošću za poslovanje nekretninama, trgovinu i usluge, OIB 01105783063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Košaroš</izvorni_sadrzaj>
    <derivirana_varijabla naziv="DomainObject.Predmet.StrankaFormated_1">  Ivica Košaroš</derivirana_varijabla>
  </DomainObject.Predmet.StrankaFormated>
  <DomainObject.Predmet.StrankaFormatedOIB>
    <izvorni_sadrzaj>  Ivica Košaroš, OIB 44177632623</izvorni_sadrzaj>
    <derivirana_varijabla naziv="DomainObject.Predmet.StrankaFormatedOIB_1">  Ivica Košaroš, OIB 44177632623</derivirana_varijabla>
  </DomainObject.Predmet.StrankaFormatedOIB>
  <DomainObject.Predmet.StrankaFormatedWithAdress>
    <izvorni_sadrzaj> Ivica Košaroš, Martina Divalta 178, 31000 Osijek</izvorni_sadrzaj>
    <derivirana_varijabla naziv="DomainObject.Predmet.StrankaFormatedWithAdress_1"> Ivica Košaroš, Martina Divalta 178, 31000 Osijek</derivirana_varijabla>
  </DomainObject.Predmet.StrankaFormatedWithAdress>
  <DomainObject.Predmet.StrankaFormatedWithAdressOIB>
    <izvorni_sadrzaj> Ivica Košaroš, OIB 44177632623, Martina Divalta 178, 31000 Osijek</izvorni_sadrzaj>
    <derivirana_varijabla naziv="DomainObject.Predmet.StrankaFormatedWithAdressOIB_1"> Ivica Košaroš, OIB 44177632623, Martina Divalta 178, 31000 Osijek</derivirana_varijabla>
  </DomainObject.Predmet.StrankaFormatedWithAdressOIB>
  <DomainObject.Predmet.StrankaWithAdress>
    <izvorni_sadrzaj>Ivica Košaroš Martina Divalta 178,31000 Osijek</izvorni_sadrzaj>
    <derivirana_varijabla naziv="DomainObject.Predmet.StrankaWithAdress_1">Ivica Košaroš Martina Divalta 178,31000 Osijek</derivirana_varijabla>
  </DomainObject.Predmet.StrankaWithAdress>
  <DomainObject.Predmet.StrankaWithAdressOIB>
    <izvorni_sadrzaj>Ivica Košaroš, OIB 44177632623, Martina Divalta 178,31000 Osijek</izvorni_sadrzaj>
    <derivirana_varijabla naziv="DomainObject.Predmet.StrankaWithAdressOIB_1">Ivica Košaroš, OIB 44177632623, Martina Divalta 178,31000 Osijek</derivirana_varijabla>
  </DomainObject.Predmet.StrankaWithAdressOIB>
  <DomainObject.Predmet.StrankaNazivFormated>
    <izvorni_sadrzaj>Ivica Košaroš</izvorni_sadrzaj>
    <derivirana_varijabla naziv="DomainObject.Predmet.StrankaNazivFormated_1">Ivica Košaroš</derivirana_varijabla>
  </DomainObject.Predmet.StrankaNazivFormated>
  <DomainObject.Predmet.StrankaNazivFormatedOIB>
    <izvorni_sadrzaj>Ivica Košaroš, OIB 44177632623</izvorni_sadrzaj>
    <derivirana_varijabla naziv="DomainObject.Predmet.StrankaNazivFormatedOIB_1">Ivica Košaroš, OIB 44177632623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Košaroš</item>
    </izvorni_sadrzaj>
    <derivirana_varijabla naziv="DomainObject.Predmet.StrankaListFormated_1">
      <item>Ivica Košaroš</item>
    </derivirana_varijabla>
  </DomainObject.Predmet.StrankaListFormated>
  <DomainObject.Predmet.StrankaListFormatedOIB>
    <izvorni_sadrzaj>
      <item>Ivica Košaroš, OIB 44177632623</item>
    </izvorni_sadrzaj>
    <derivirana_varijabla naziv="DomainObject.Predmet.StrankaListFormatedOIB_1">
      <item>Ivica Košaroš, OIB 44177632623</item>
    </derivirana_varijabla>
  </DomainObject.Predmet.StrankaListFormatedOIB>
  <DomainObject.Predmet.StrankaListFormatedWithAdress>
    <izvorni_sadrzaj>
      <item>Ivica Košaroš, Martina Divalta 178, 31000 Osijek</item>
    </izvorni_sadrzaj>
    <derivirana_varijabla naziv="DomainObject.Predmet.StrankaListFormatedWithAdress_1">
      <item>Ivica Košaroš, Martina Divalta 178, 31000 Osijek</item>
    </derivirana_varijabla>
  </DomainObject.Predmet.StrankaListFormatedWithAdress>
  <DomainObject.Predmet.StrankaListFormatedWithAdressOIB>
    <izvorni_sadrzaj>
      <item>Ivica Košaroš, OIB 44177632623, Martina Divalta 178, 31000 Osijek</item>
    </izvorni_sadrzaj>
    <derivirana_varijabla naziv="DomainObject.Predmet.StrankaListFormatedWithAdressOIB_1">
      <item>Ivica Košaroš, OIB 44177632623, Martina Divalta 178, 31000 Osijek</item>
    </derivirana_varijabla>
  </DomainObject.Predmet.StrankaListFormatedWithAdressOIB>
  <DomainObject.Predmet.StrankaListNazivFormated>
    <izvorni_sadrzaj>
      <item>Ivica Košaroš</item>
    </izvorni_sadrzaj>
    <derivirana_varijabla naziv="DomainObject.Predmet.StrankaListNazivFormated_1">
      <item>Ivica Košaroš</item>
    </derivirana_varijabla>
  </DomainObject.Predmet.StrankaListNazivFormated>
  <DomainObject.Predmet.StrankaListNazivFormatedOIB>
    <izvorni_sadrzaj>
      <item>Ivica Košaroš, OIB 44177632623</item>
    </izvorni_sadrzaj>
    <derivirana_varijabla naziv="DomainObject.Predmet.StrankaListNazivFormatedOIB_1">
      <item>Ivica Košaroš, OIB 44177632623</item>
    </derivirana_varijabla>
  </DomainObject.Predmet.StrankaListNazivFormatedOIB>
  <DomainObject.Predmet.ProtuStrankaListFormated>
    <izvorni_sadrzaj>
      <item>INPENDO SERVIS jednostavno društvo s ograničenom odgovornošću za poslovanje nekretninama, trgovinu i usluge</item>
    </izvorni_sadrzaj>
    <derivirana_varijabla naziv="DomainObject.Predmet.ProtuStrankaListFormated_1">
      <item>INPENDO SERVIS jednostavno društvo s ograničenom odgovornošću za poslovanje nekretninama, trgovinu i usluge</item>
    </derivirana_varijabla>
  </DomainObject.Predmet.ProtuStrankaListFormated>
  <DomainObject.Predmet.ProtuStrankaListFormatedOIB>
    <izvorni_sadrzaj>
      <item>INPENDO SERVIS jednostavno društvo s ograničenom odgovornošću za poslovanje nekretninama, trgovinu i usluge, OIB 01105783063</item>
    </izvorni_sadrzaj>
    <derivirana_varijabla naziv="DomainObject.Predmet.ProtuStrankaListFormatedOIB_1">
      <item>INPENDO SERVIS jednostavno društvo s ograničenom odgovornošću za poslovanje nekretninama, trgovinu i usluge, OIB 01105783063</item>
    </derivirana_varijabla>
  </DomainObject.Predmet.ProtuStrankaListFormatedOIB>
  <DomainObject.Predmet.ProtuStrankaListFormatedWithAdress>
    <izvorni_sadrzaj>
      <item>INPENDO SERVIS jednostavno društvo s ograničenom odgovornošću za poslovanje nekretninama, trgovinu i usluge, Grada Vukovara 59, 31431 Čepin</item>
    </izvorni_sadrzaj>
    <derivirana_varijabla naziv="DomainObject.Predmet.ProtuStrankaListFormatedWithAdress_1">
      <item>INPENDO SERVIS jednostavno društvo s ograničenom odgovornošću za poslovanje nekretninama, trgovinu i usluge, Grada Vukovara 59, 31431 Čepin</item>
    </derivirana_varijabla>
  </DomainObject.Predmet.ProtuStrankaListFormatedWithAdress>
  <DomainObject.Predmet.ProtuStrankaListFormatedWithAdressOIB>
    <izvorni_sadrzaj>
      <item>INPENDO SERVIS jednostavno društvo s ograničenom odgovornošću za poslovanje nekretninama, trgovinu i usluge, OIB 01105783063, Grada Vukovara 59, 31431 Čepin</item>
    </izvorni_sadrzaj>
    <derivirana_varijabla naziv="DomainObject.Predmet.ProtuStrankaListFormatedWithAdressOIB_1">
      <item>INPENDO SERVIS jednostavno društvo s ograničenom odgovornošću za poslovanje nekretninama, trgovinu i usluge, OIB 01105783063, Grada Vukovara 59, 31431 Čepin</item>
    </derivirana_varijabla>
  </DomainObject.Predmet.ProtuStrankaListFormatedWithAdressOIB>
  <DomainObject.Predmet.ProtuStrankaListNazivFormated>
    <izvorni_sadrzaj>
      <item>INPENDO SERVIS jednostavno društvo s ograničenom odgovornošću za poslovanje nekretninama, trgovinu i usluge</item>
    </izvorni_sadrzaj>
    <derivirana_varijabla naziv="DomainObject.Predmet.ProtuStrankaListNazivFormated_1">
      <item>INPENDO SERVIS jednostavno društvo s ograničenom odgovornošću za poslovanje nekretninama, trgovinu i usluge</item>
    </derivirana_varijabla>
  </DomainObject.Predmet.ProtuStrankaListNazivFormated>
  <DomainObject.Predmet.ProtuStrankaListNazivFormatedOIB>
    <izvorni_sadrzaj>
      <item>INPENDO SERVIS jednostavno društvo s ograničenom odgovornošću za poslovanje nekretninama, trgovinu i usluge, OIB 01105783063</item>
    </izvorni_sadrzaj>
    <derivirana_varijabla naziv="DomainObject.Predmet.ProtuStrankaListNazivFormatedOIB_1">
      <item>INPENDO SERVIS jednostavno društvo s ograničenom odgovornošću za poslovanje nekretninama, trgovinu i usluge, OIB 01105783063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Košaroš</izvorni_sadrzaj>
    <derivirana_varijabla naziv="DomainObject.Predmet.StrankaIDrugi_1">Ivica Košaroš</derivirana_varijabla>
  </DomainObject.Predmet.StrankaIDrugi>
  <DomainObject.Predmet.ProtustrankaIDrugi>
    <izvorni_sadrzaj>INPENDO SERVIS jednostavno društvo s ograničenom odgovornošću za poslovanje nekretninama, trgovinu i usluge</izvorni_sadrzaj>
    <derivirana_varijabla naziv="DomainObject.Predmet.ProtustrankaIDrugi_1">INPENDO SERVIS jednostavno društvo s ograničenom odgovornošću za poslovanje nekretninama, trgovinu i usluge</derivirana_varijabla>
  </DomainObject.Predmet.ProtustrankaIDrugi>
  <DomainObject.Predmet.StrankaIDrugiAdressOIB>
    <izvorni_sadrzaj>Ivica Košaroš, OIB 44177632623, Martina Divalta 178, 31000 Osijek</izvorni_sadrzaj>
    <derivirana_varijabla naziv="DomainObject.Predmet.StrankaIDrugiAdressOIB_1">Ivica Košaroš, OIB 44177632623, Martina Divalta 178, 31000 Osijek</derivirana_varijabla>
  </DomainObject.Predmet.StrankaIDrugiAdressOIB>
  <DomainObject.Predmet.ProtustrankaIDrugiAdressOIB>
    <izvorni_sadrzaj>INPENDO SERVIS jednostavno društvo s ograničenom odgovornošću za poslovanje nekretninama, trgovinu i usluge, OIB 01105783063, Grada Vukovara 59, 31431 Čepin</izvorni_sadrzaj>
    <derivirana_varijabla naziv="DomainObject.Predmet.ProtustrankaIDrugiAdressOIB_1">INPENDO SERVIS jednostavno društvo s ograničenom odgovornošću za poslovanje nekretninama, trgovinu i usluge, OIB 01105783063, Grada Vukovara 59,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2016.</izvorni_sadrzaj>
    <derivirana_varijabla naziv="DomainObject.Predmet.OdlukaRjesenje.DatumDonosenjaOdluke_1">27. travnja 2016.</derivirana_varijabla>
  </DomainObject.Predmet.OdlukaRjesenje.DatumDonosenjaOdluke>
  <DomainObject.Predmet.OdlukaRjesenje.DatumPravomocnosti>
    <izvorni_sadrzaj>16. svibnja 2016.</izvorni_sadrzaj>
    <derivirana_varijabla naziv="DomainObject.Predmet.OdlukaRjesenje.DatumPravomocnosti_1">16. svibnja 2016.</derivirana_varijabla>
  </DomainObject.Predmet.OdlukaRjesenje.DatumPravomocnosti>
  <DomainObject.Predmet.OdlukaRjesenje.Oznaka>
    <izvorni_sadrzaj>St-396/2015-15</izvorni_sadrzaj>
    <derivirana_varijabla naziv="DomainObject.Predmet.OdlukaRjesenje.Oznaka_1">St-396/2015-15</derivirana_varijabla>
  </DomainObject.Predmet.OdlukaRjesenje.Oznaka>
  <DomainObject.Predmet.SudioniciListNaziv>
    <izvorni_sadrzaj>
      <item>Ivica Košaroš</item>
      <item>INPENDO SERVIS jednostavno društvo s ograničenom odgovornošću za poslovanje nekretninama, trgovinu i usluge</item>
    </izvorni_sadrzaj>
    <derivirana_varijabla naziv="DomainObject.Predmet.SudioniciListNaziv_1">
      <item>Ivica Košaroš</item>
      <item>INPENDO SERVIS jednostavno društvo s ograničenom odgovornošću za poslovanje nekretninama, trgovinu i usluge</item>
    </derivirana_varijabla>
  </DomainObject.Predmet.SudioniciListNaziv>
  <DomainObject.Predmet.SudioniciListAdressOIB>
    <izvorni_sadrzaj>
      <item>Ivica Košaroš, OIB 44177632623, Martina Divalta 178,31000 Osijek</item>
      <item>INPENDO SERVIS jednostavno društvo s ograničenom odgovornošću za poslovanje nekretninama, trgovinu i usluge, OIB 01105783063, Grada Vukovara 59,31431 Čepin</item>
    </izvorni_sadrzaj>
    <derivirana_varijabla naziv="DomainObject.Predmet.SudioniciListAdressOIB_1">
      <item>Ivica Košaroš, OIB 44177632623, Martina Divalta 178,31000 Osijek</item>
      <item>INPENDO SERVIS jednostavno društvo s ograničenom odgovornošću za poslovanje nekretninama, trgovinu i usluge, OIB 01105783063, Grada Vukovara 59,31431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44177632623</item>
      <item>, OIB 01105783063</item>
    </izvorni_sadrzaj>
    <derivirana_varijabla naziv="DomainObject.Predmet.SudioniciListNazivOIB_1">
      <item>, OIB 44177632623</item>
      <item>, OIB 01105783063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59EBA4-9E96-43C7-86EC-9E277F4CB1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642</properties:Words>
  <properties:Characters>3485</properties:Characters>
  <properties:Lines>127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2016-09-23T10:04:00Z</dcterms:created>
  <dc:creator>Korisnik</dc:creator>
  <cp:lastModifiedBy>Danijela Sekulić</cp:lastModifiedBy>
  <cp:lastPrinted>2016-09-23T11:49:00Z</cp:lastPrinted>
  <dcterms:modified xmlns:xsi="http://www.w3.org/2001/XMLSchema-instance" xsi:type="dcterms:W3CDTF">2016-09-23T11:50:00Z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