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528f" w14:paraId="417528f" w:rsidRDefault="00460443" w:rsidP="00460443" w:rsidR="0046044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60443" w:rsidP="00460443" w:rsidR="00460443">
      <w:pPr>
        <w:tabs>
          <w:tab w:pos="7020" w:val="left"/>
        </w:tabs>
      </w:pPr>
      <w:r>
        <w:t xml:space="preserve">REPUBLIKA HRVATSKA </w:t>
      </w:r>
    </w:p>
    <w:p w:rsidRDefault="00460443" w:rsidP="00460443" w:rsidR="00460443">
      <w:r>
        <w:t>Trgovački sud u Zagrebu</w:t>
      </w:r>
    </w:p>
    <w:p w:rsidRDefault="00460443" w:rsidP="00460443" w:rsidR="00460443">
      <w:r>
        <w:t>Zagreb, Amruševa 2/II</w:t>
      </w:r>
    </w:p>
    <w:p w:rsidRDefault="00460443" w:rsidP="00460443" w:rsidR="00460443"/>
    <w:p w:rsidRDefault="00460443" w:rsidP="00460443" w:rsidR="00460443"/>
    <w:p w:rsidRDefault="00460443" w:rsidP="00460443" w:rsidR="00460443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F152B1">
        <w:t>St-</w:t>
      </w:r>
      <w:r>
        <w:t>142/2016, temeljem odredbe članka 430. Stečajnog zakona (N.N. br. 71/15), dana 18. siječnja 2016. godine, objavljuje:</w:t>
      </w:r>
    </w:p>
    <w:p w:rsidRDefault="00460443" w:rsidP="00460443" w:rsidR="00460443">
      <w:pPr>
        <w:jc w:val="both"/>
      </w:pPr>
    </w:p>
    <w:p w:rsidRDefault="00460443" w:rsidP="00460443" w:rsidR="00460443" w:rsidRPr="000E41FF">
      <w:pPr>
        <w:jc w:val="center"/>
      </w:pPr>
      <w:r w:rsidRPr="000E41FF">
        <w:t>O G L A S</w:t>
      </w:r>
    </w:p>
    <w:p w:rsidRDefault="00460443" w:rsidP="00460443" w:rsidR="00460443">
      <w:pPr>
        <w:rPr>
          <w:b/>
        </w:rPr>
      </w:pPr>
    </w:p>
    <w:p w:rsidRDefault="00460443" w:rsidP="00460443" w:rsidR="00460443">
      <w:pPr>
        <w:pStyle w:val="Odlomakpopisa"/>
        <w:numPr>
          <w:ilvl w:val="0"/>
          <w:numId w:val="1"/>
        </w:numPr>
        <w:ind w:hanging="709" w:left="709"/>
        <w:jc w:val="both"/>
      </w:pPr>
      <w:r>
        <w:t>Za dužnika RISENXIN d.o.o. sa sjedištem Antuna Šoljana 24, 10000 Zagreb, OIB: 04851323802</w:t>
      </w:r>
      <w:r w:rsidRPr="00F152B1">
        <w:t>,</w:t>
      </w:r>
      <w:r>
        <w:t xml:space="preserve"> je podnijet prijedlog za pokretanje skraćenog stečajnog postupka.</w:t>
      </w:r>
    </w:p>
    <w:p w:rsidRDefault="00460443" w:rsidP="00460443" w:rsidR="00460443">
      <w:pPr>
        <w:pStyle w:val="Odlomakpopisa"/>
        <w:ind w:left="0"/>
      </w:pPr>
    </w:p>
    <w:p w:rsidRDefault="00460443" w:rsidP="00460443" w:rsidR="00460443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44.826,56 kn.</w:t>
      </w:r>
    </w:p>
    <w:p w:rsidRDefault="00460443" w:rsidP="00460443" w:rsidR="00460443"/>
    <w:p w:rsidRDefault="00460443" w:rsidP="00460443" w:rsidR="00460443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60443" w:rsidP="00460443" w:rsidR="00460443">
      <w:pPr>
        <w:jc w:val="both"/>
      </w:pPr>
    </w:p>
    <w:p w:rsidRDefault="00460443" w:rsidP="00460443" w:rsidR="00460443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60443" w:rsidP="00460443" w:rsidR="00460443">
      <w:pPr>
        <w:pStyle w:val="Odlomakpopisa"/>
        <w:ind w:left="0"/>
      </w:pPr>
    </w:p>
    <w:p w:rsidRDefault="00460443" w:rsidP="00460443" w:rsidR="00460443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460443" w:rsidP="00460443" w:rsidR="00460443">
      <w:pPr>
        <w:pStyle w:val="Odlomakpopisa"/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60443" w:rsidP="00460443" w:rsidR="00460443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460443" w:rsidP="00460443" w:rsidR="00460443">
      <w:pPr>
        <w:jc w:val="both"/>
      </w:pPr>
    </w:p>
    <w:p w:rsidRDefault="00460443" w:rsidP="00460443" w:rsidR="00460443">
      <w:pPr>
        <w:jc w:val="center"/>
      </w:pPr>
      <w:r>
        <w:t>U Zagrebu 18. siječnja 2016.</w:t>
      </w:r>
    </w:p>
    <w:p w:rsidRDefault="00460443" w:rsidP="00460443" w:rsidR="00460443">
      <w:pPr>
        <w:jc w:val="center"/>
      </w:pPr>
    </w:p>
    <w:p w:rsidRDefault="00460443" w:rsidP="00460443" w:rsidR="00460443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460443" w:rsidP="00460443" w:rsidR="00460443" w:rsidRPr="000E41FF">
      <w:pPr>
        <w:jc w:val="both"/>
      </w:pPr>
    </w:p>
    <w:p w:rsidRDefault="00460443" w:rsidP="00460443" w:rsidR="00460443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HRŠAK </w:t>
      </w:r>
    </w:p>
    <w:p w:rsidRDefault="00460443" w:rsidP="00460443" w:rsidR="00460443">
      <w:pPr>
        <w:jc w:val="right"/>
      </w:pPr>
    </w:p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0443"/>
    <w:rsid w:val="0002382C"/>
    <w:rsid w:val="000A3E2D"/>
    <w:rsid w:val="000C6923"/>
    <w:rsid w:val="000D1200"/>
    <w:rsid w:val="00177EED"/>
    <w:rsid w:val="001D5C43"/>
    <w:rsid w:val="002460D4"/>
    <w:rsid w:val="00277821"/>
    <w:rsid w:val="003502D7"/>
    <w:rsid w:val="003E6A20"/>
    <w:rsid w:val="00460443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0443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044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04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044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5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C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C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C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C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0443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044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04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04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5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C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C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C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C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St-142/2016</izvorni_sadrzaj>
    <derivirana_varijabla naziv="DomainObject.Predmet.OznakaBroj_1">St-142/2016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RISENXIN d.o.o. zastupanog po punomoćniku Chongjun Zhang</izvorni_sadrzaj>
    <derivirana_varijabla naziv="DomainObject.Predmet.ProtustrankaFormated_1">  RISENXIN d.o.o. zastupanog po punomoćniku Chongjun Zhang</derivirana_varijabla>
  </DomainObject.Predmet.ProtustrankaFormated>
  <DomainObject.Predmet.ProtustrankaFormatedOIB>
    <izvorni_sadrzaj>  RISENXIN d.o.o., OIB 04851323802 zastupanog po punomoćniku Chongjun Zhang</izvorni_sadrzaj>
    <derivirana_varijabla naziv="DomainObject.Predmet.ProtustrankaFormatedOIB_1">  RISENXIN d.o.o., OIB 04851323802 zastupanog po punomoćniku Chongjun Zhang</derivirana_varijabla>
  </DomainObject.Predmet.ProtustrankaFormatedOIB>
  <DomainObject.Predmet.ProtustrankaFormatedWithAdress>
    <izvorni_sadrzaj> RISENXIN d.o.o., Antuna Šoljana 24, 10000 Zagreb zastupanog po punomoćniku Chongjun Zhang</izvorni_sadrzaj>
    <derivirana_varijabla naziv="DomainObject.Predmet.ProtustrankaFormatedWithAdress_1"> RISENXIN d.o.o., Antuna Šoljana 24, 10000 Zagreb zastupanog po punomoćniku Chongjun Zhang</derivirana_varijabla>
  </DomainObject.Predmet.ProtustrankaFormatedWithAdress>
  <DomainObject.Predmet.ProtustrankaFormatedWithAdressOIB>
    <izvorni_sadrzaj> RISENXIN d.o.o., OIB 04851323802, Antuna Šoljana 24, 10000 Zagreb zastupanog po punomoćniku Chongjun Zhang</izvorni_sadrzaj>
    <derivirana_varijabla naziv="DomainObject.Predmet.ProtustrankaFormatedWithAdressOIB_1"> RISENXIN d.o.o., OIB 04851323802, Antuna Šoljana 24, 10000 Zagreb zastupanog po punomoćniku Chongjun Zhang</derivirana_varijabla>
  </DomainObject.Predmet.ProtustrankaFormatedWithAdressOIB>
  <DomainObject.Predmet.ProtustrankaWithAdress>
    <izvorni_sadrzaj>RISENXIN d.o.o. Antuna Šoljana 24, 10000 Zagreb</izvorni_sadrzaj>
    <derivirana_varijabla naziv="DomainObject.Predmet.ProtustrankaWithAdress_1">RISENXIN d.o.o. Antuna Šoljana 24, 10000 Zagreb</derivirana_varijabla>
  </DomainObject.Predmet.ProtustrankaWithAdress>
  <DomainObject.Predmet.ProtustrankaWithAdressOIB>
    <izvorni_sadrzaj>RISENXIN d.o.o., OIB 04851323802, Antuna Šoljana 24, 10000 Zagreb</izvorni_sadrzaj>
    <derivirana_varijabla naziv="DomainObject.Predmet.ProtustrankaWithAdressOIB_1">RISENXIN d.o.o., OIB 04851323802, Antuna Šoljana 24, 10000 Zagreb</derivirana_varijabla>
  </DomainObject.Predmet.ProtustrankaWithAdressOIB>
  <DomainObject.Predmet.ProtustrankaNazivFormated>
    <izvorni_sadrzaj>RISENXIN d.o.o.</izvorni_sadrzaj>
    <derivirana_varijabla naziv="DomainObject.Predmet.ProtustrankaNazivFormated_1">RISENXIN d.o.o.</derivirana_varijabla>
  </DomainObject.Predmet.ProtustrankaNazivFormated>
  <DomainObject.Predmet.ProtustrankaNazivFormatedOIB>
    <izvorni_sadrzaj>RISENXIN d.o.o., OIB 04851323802</izvorni_sadrzaj>
    <derivirana_varijabla naziv="DomainObject.Predmet.ProtustrankaNazivFormatedOIB_1">RISENXIN d.o.o., OIB 04851323802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RISENXIN d.o.o. zastupanog po punomoćniku Chongjun Zhang</item>
    </izvorni_sadrzaj>
    <derivirana_varijabla naziv="DomainObject.Predmet.ProtuStrankaListFormated_1">
      <item>RISENXIN d.o.o. zastupanog po punomoćniku Chongjun Zhang</item>
    </derivirana_varijabla>
  </DomainObject.Predmet.ProtuStrankaListFormated>
  <DomainObject.Predmet.ProtuStrankaListFormatedOIB>
    <izvorni_sadrzaj>
      <item>RISENXIN d.o.o., OIB 04851323802 zastupanog po punomoćniku Chongjun Zhang</item>
    </izvorni_sadrzaj>
    <derivirana_varijabla naziv="DomainObject.Predmet.ProtuStrankaListFormatedOIB_1">
      <item>RISENXIN d.o.o., OIB 04851323802 zastupanog po punomoćniku Chongjun Zhang</item>
    </derivirana_varijabla>
  </DomainObject.Predmet.ProtuStrankaListFormatedOIB>
  <DomainObject.Predmet.ProtuStrankaListFormatedWithAdress>
    <izvorni_sadrzaj>
      <item>RISENXIN d.o.o., Antuna Šoljana 24, 10000 Zagreb zastupanog po punomoćniku Chongjun Zhang</item>
    </izvorni_sadrzaj>
    <derivirana_varijabla naziv="DomainObject.Predmet.ProtuStrankaListFormatedWithAdress_1">
      <item>RISENXIN d.o.o., Antuna Šoljana 24, 10000 Zagreb zastupanog po punomoćniku Chongjun Zhang</item>
    </derivirana_varijabla>
  </DomainObject.Predmet.ProtuStrankaListFormatedWithAdress>
  <DomainObject.Predmet.ProtuStrankaListFormatedWithAdressOIB>
    <izvorni_sadrzaj>
      <item>RISENXIN d.o.o., OIB 04851323802, Antuna Šoljana 24, 10000 Zagreb zastupanog po punomoćniku Chongjun Zhang</item>
    </izvorni_sadrzaj>
    <derivirana_varijabla naziv="DomainObject.Predmet.ProtuStrankaListFormatedWithAdressOIB_1">
      <item>RISENXIN d.o.o., OIB 04851323802, Antuna Šoljana 24, 10000 Zagreb zastupanog po punomoćniku Chongjun Zhang</item>
    </derivirana_varijabla>
  </DomainObject.Predmet.ProtuStrankaListFormatedWithAdressOIB>
  <DomainObject.Predmet.ProtuStrankaListNazivFormated>
    <izvorni_sadrzaj>
      <item>RISENXIN d.o.o.</item>
    </izvorni_sadrzaj>
    <derivirana_varijabla naziv="DomainObject.Predmet.ProtuStrankaListNazivFormated_1">
      <item>RISENXIN d.o.o.</item>
    </derivirana_varijabla>
  </DomainObject.Predmet.ProtuStrankaListNazivFormated>
  <DomainObject.Predmet.ProtuStrankaListNazivFormatedOIB>
    <izvorni_sadrzaj>
      <item>RISENXIN d.o.o., OIB 04851323802</item>
    </izvorni_sadrzaj>
    <derivirana_varijabla naziv="DomainObject.Predmet.ProtuStrankaListNazivFormatedOIB_1">
      <item>RISENXIN d.o.o., OIB 04851323802</item>
    </derivirana_varijabla>
  </DomainObject.Predmet.ProtuStrankaListNazivFormatedOIB>
  <DomainObject.Predmet.OstaliListFormated>
    <izvorni_sadrzaj>
      <item>Chongjun Zhang punomoćnik sudionika u postupku RISENXIN d.o.o.</item>
    </izvorni_sadrzaj>
    <derivirana_varijabla naziv="DomainObject.Predmet.OstaliListFormated_1">
      <item>Chongjun Zhang punomoćnik sudionika u postupku RISENXIN d.o.o.</item>
    </derivirana_varijabla>
  </DomainObject.Predmet.OstaliListFormated>
  <DomainObject.Predmet.OstaliListFormatedOIB>
    <izvorni_sadrzaj>
      <item>Chongjun Zhang, OIB 28561916242 punomoćnik sudionika u postupku RISENXIN d.o.o.</item>
    </izvorni_sadrzaj>
    <derivirana_varijabla naziv="DomainObject.Predmet.OstaliListFormatedOIB_1">
      <item>Chongjun Zhang, OIB 28561916242 punomoćnik sudionika u postupku RISENXIN d.o.o.</item>
    </derivirana_varijabla>
  </DomainObject.Predmet.OstaliListFormatedOIB>
  <DomainObject.Predmet.OstaliListFormatedWithAdress>
    <izvorni_sadrzaj>
      <item>Chongjun Zhang, Ulica Milana Makanca 14, 10000 Zagreb punomoćnik sudionika u postupku RISENXIN d.o.o.</item>
    </izvorni_sadrzaj>
    <derivirana_varijabla naziv="DomainObject.Predmet.OstaliListFormatedWithAdress_1">
      <item>Chongjun Zhang, Ulica Milana Makanca 14, 10000 Zagreb punomoćnik sudionika u postupku RISENXIN d.o.o.</item>
    </derivirana_varijabla>
  </DomainObject.Predmet.OstaliListFormatedWithAdress>
  <DomainObject.Predmet.OstaliListFormatedWithAdressOIB>
    <izvorni_sadrzaj>
      <item>Chongjun Zhang, OIB 28561916242, Ulica Milana Makanca 14, 10000 Zagreb punomoćnik sudionika u postupku RISENXIN d.o.o.</item>
    </izvorni_sadrzaj>
    <derivirana_varijabla naziv="DomainObject.Predmet.OstaliListFormatedWithAdressOIB_1">
      <item>Chongjun Zhang, OIB 28561916242, Ulica Milana Makanca 14, 10000 Zagreb punomoćnik sudionika u postupku RISENXIN d.o.o.</item>
    </derivirana_varijabla>
  </DomainObject.Predmet.OstaliListFormatedWithAdressOIB>
  <DomainObject.Predmet.OstaliListNazivFormated>
    <izvorni_sadrzaj>
      <item>Chongjun Zhang</item>
    </izvorni_sadrzaj>
    <derivirana_varijabla naziv="DomainObject.Predmet.OstaliListNazivFormated_1">
      <item>Chongjun Zhang</item>
    </derivirana_varijabla>
  </DomainObject.Predmet.OstaliListNazivFormated>
  <DomainObject.Predmet.OstaliListNazivFormatedOIB>
    <izvorni_sadrzaj>
      <item>Chongjun Zhang, OIB 28561916242</item>
    </izvorni_sadrzaj>
    <derivirana_varijabla naziv="DomainObject.Predmet.OstaliListNazivFormatedOIB_1">
      <item>Chongjun Zhang, OIB 28561916242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RISENXIN d.o.o.</izvorni_sadrzaj>
    <derivirana_varijabla naziv="DomainObject.Predmet.ProtustrankaIDrugi_1">RISENXIN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RISENXIN d.o.o., OIB 04851323802, Antuna Šoljana 24, 10000 Zagreb</izvorni_sadrzaj>
    <derivirana_varijabla naziv="DomainObject.Predmet.ProtustrankaIDrugiAdressOIB_1">RISENXIN d.o.o., OIB 04851323802, Antuna Šoljana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RISENXIN d.o.o.</item>
      <item>FINA Regionalni centar Zagreb</item>
      <item>Chongjun Zhang</item>
    </izvorni_sadrzaj>
    <derivirana_varijabla naziv="DomainObject.Predmet.SudioniciListNaziv_1">
      <item>RISENXIN d.o.o.</item>
      <item>FINA Regionalni centar Zagreb</item>
      <item>Chongjun Zhang</item>
    </derivirana_varijabla>
  </DomainObject.Predmet.SudioniciListNaziv>
  <DomainObject.Predmet.SudioniciListAdressOIB>
    <izvorni_sadrzaj>
      <item>RISENXIN d.o.o., OIB 04851323802, Antuna Šoljana 24,10000 Zagreb</item>
      <item>FINA Regionalni centar Zagreb, OIB 85821130368, Trg svibanjskih žrtava 1995. br. 1,10000 Zagreb</item>
      <item>Chongjun Zhang, OIB 28561916242, Ulica Milana Makanca 14,10000 Zagreb</item>
    </izvorni_sadrzaj>
    <derivirana_varijabla naziv="DomainObject.Predmet.SudioniciListAdressOIB_1">
      <item>RISENXIN d.o.o., OIB 04851323802, Antuna Šoljana 24,10000 Zagreb</item>
      <item>FINA Regionalni centar Zagreb, OIB 85821130368, Trg svibanjskih žrtava 1995. br. 1,10000 Zagreb</item>
      <item>Chongjun Zhang, OIB 28561916242, Ulica Milana Makanca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04851323802</item>
      <item>, OIB 85821130368</item>
      <item>, OIB 28561916242</item>
    </izvorni_sadrzaj>
    <derivirana_varijabla naziv="DomainObject.Predmet.SudioniciListNazivOIB_1">
      <item>, OIB 04851323802</item>
      <item>, OIB 85821130368</item>
      <item>, OIB 28561916242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1352</properties:Characters>
  <properties:Lines>41</properties:Lines>
  <properties:Paragraphs>15</properties:Paragraphs>
  <properties:TotalTime>2</properties:TotalTime>
  <properties:ScaleCrop>false</properties:ScaleCrop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2016-01-18T09:24:00Z</dcterms:created>
  <dc:creator>Vlasta Bogović Milisavljević</dc:creator>
  <cp:lastModifiedBy>Vlasta Bogović Milisavljević</cp:lastModifiedBy>
  <dcterms:modified xmlns:xsi="http://www.w3.org/2001/XMLSchema-instance" xsi:type="dcterms:W3CDTF">2016-01-18T09:26:00Z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