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07c6" w14:paraId="68c07c6" w:rsidRDefault="00DA5BD1" w:rsidP="00173BA2" w:rsidR="00DA5BD1" w:rsidRPr="008F7763">
      <w:pPr>
        <w:tabs>
          <w:tab w:pos="3502" w:val="left"/>
        </w:tabs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D4B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CD1D4B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</w:t>
      </w:r>
      <w:r>
        <w:rPr>
          <w:rFonts w:hAnsi="Times New Roman" w:ascii="Times New Roman"/>
          <w:b w:val="false"/>
        </w:rPr>
        <w:t xml:space="preserve">N, Dršćevka 1 </w:t>
      </w: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</w:p>
    <w:p w:rsidRDefault="00173BA2" w:rsidP="00DA5BD1" w:rsidR="00173BA2">
      <w:pPr>
        <w:jc w:val="both"/>
        <w:rPr>
          <w:rFonts w:hAnsi="Times New Roman" w:ascii="Times New Roman"/>
          <w:b w:val="false"/>
        </w:rPr>
      </w:pPr>
    </w:p>
    <w:p w:rsidRDefault="00173BA2" w:rsidP="00DA5BD1" w:rsidR="00173BA2">
      <w:pPr>
        <w:jc w:val="both"/>
        <w:rPr>
          <w:rFonts w:hAnsi="Times New Roman" w:ascii="Times New Roman"/>
          <w:b w:val="false"/>
        </w:rPr>
      </w:pPr>
    </w:p>
    <w:p w:rsidRDefault="00173BA2" w:rsidP="00173BA2" w:rsidR="00173BA2" w:rsidRPr="002B561F">
      <w:pPr>
        <w:pStyle w:val="Zaglavlje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St-1099/2016-69</w:t>
      </w:r>
    </w:p>
    <w:p w:rsidRDefault="00173BA2" w:rsidP="00DA5BD1" w:rsidR="00173BA2" w:rsidRPr="008F7763">
      <w:pPr>
        <w:jc w:val="both"/>
        <w:rPr>
          <w:rFonts w:hAnsi="Times New Roman" w:ascii="Times New Roman"/>
          <w:b w:val="false"/>
        </w:rPr>
      </w:pP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CD1D4B" w:rsidRPr="00CD1D4B">
        <w:rPr>
          <w:rFonts w:hAnsi="Times New Roman" w:ascii="Times New Roman"/>
          <w:b w:val="false"/>
        </w:rPr>
        <w:t>Stečajnom masom iza VINZ d.o.o. u stečaju Rijeka, Ante Starčevića 5, OIB 76987238127</w:t>
      </w:r>
      <w:r w:rsidR="00F12369" w:rsidRPr="00F12369">
        <w:rPr>
          <w:rFonts w:hAnsi="Times New Roman" w:ascii="Times New Roman"/>
          <w:b w:val="false"/>
        </w:rPr>
        <w:t xml:space="preserve">, </w:t>
      </w:r>
      <w:r w:rsidR="00173BA2">
        <w:rPr>
          <w:rFonts w:hAnsi="Times New Roman" w:ascii="Times New Roman"/>
          <w:b w:val="false"/>
        </w:rPr>
        <w:t>21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173BA2">
        <w:rPr>
          <w:rFonts w:hAnsi="Times New Roman" w:ascii="Times New Roman"/>
          <w:b w:val="false"/>
        </w:rPr>
        <w:t>siječnja 2019</w:t>
      </w:r>
      <w:r w:rsidR="00F12369" w:rsidRPr="00F1236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CD1D4B" w:rsidP="00661BC8" w:rsidR="00CD1D4B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C30EC" w:rsidP="00FC30EC" w:rsidR="00FC30EC">
      <w:pPr>
        <w:jc w:val="both"/>
        <w:rPr>
          <w:rFonts w:hAnsi="Times New Roman" w:ascii="Times New Roman"/>
          <w:b w:val="false"/>
        </w:rPr>
      </w:pPr>
      <w:r w:rsidRPr="001F6F05">
        <w:rPr>
          <w:rFonts w:hAnsi="Times New Roman" w:ascii="Times New Roman"/>
          <w:b w:val="false"/>
        </w:rPr>
        <w:tab/>
        <w:t xml:space="preserve"> - </w:t>
      </w:r>
      <w:r w:rsidR="009947F6" w:rsidRPr="001F6F05">
        <w:rPr>
          <w:rFonts w:hAnsi="Times New Roman" w:ascii="Times New Roman"/>
          <w:b w:val="false"/>
        </w:rPr>
        <w:t>Vjekoslavu Škardi iz Umaga, Ulica V. Nazora 13B, OIB: 62623407182</w:t>
      </w:r>
      <w:r w:rsidRPr="001F6F05">
        <w:rPr>
          <w:rFonts w:hAnsi="Times New Roman" w:ascii="Times New Roman"/>
          <w:b w:val="false"/>
        </w:rPr>
        <w:t xml:space="preserve">, na račun  </w:t>
      </w:r>
      <w:r w:rsidRPr="002D0090">
        <w:rPr>
          <w:rFonts w:hAnsi="Times New Roman" w:ascii="Times New Roman"/>
          <w:b w:val="false"/>
        </w:rPr>
        <w:t>HR</w:t>
      </w:r>
      <w:r w:rsidR="00173BA2">
        <w:rPr>
          <w:rFonts w:hAnsi="Times New Roman" w:ascii="Times New Roman"/>
          <w:b w:val="false"/>
        </w:rPr>
        <w:t>1724840083236014036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327.579,62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 w:rsidR="009947F6">
        <w:rPr>
          <w:rFonts w:hAnsi="Times New Roman" w:ascii="Times New Roman"/>
          <w:b w:val="false"/>
        </w:rPr>
        <w:t>11543.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E5DD9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173BA2">
        <w:rPr>
          <w:rFonts w:hAnsi="Times New Roman" w:ascii="Times New Roman"/>
          <w:b w:val="false"/>
        </w:rPr>
        <w:t>21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173BA2">
        <w:rPr>
          <w:rFonts w:hAnsi="Times New Roman" w:ascii="Times New Roman"/>
          <w:b w:val="false"/>
        </w:rPr>
        <w:t xml:space="preserve">siječnja </w:t>
      </w:r>
      <w:r w:rsidR="00CF3839" w:rsidRPr="00CF3839">
        <w:rPr>
          <w:rFonts w:hAnsi="Times New Roman" w:ascii="Times New Roman"/>
          <w:b w:val="false"/>
        </w:rPr>
        <w:t>201</w:t>
      </w:r>
      <w:r w:rsidR="00173BA2">
        <w:rPr>
          <w:rFonts w:hAnsi="Times New Roman" w:ascii="Times New Roman"/>
          <w:b w:val="false"/>
        </w:rPr>
        <w:t>9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CE5DD9" w:rsidR="00DA5BD1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173BA2" w:rsidP="00CE5DD9" w:rsidR="00173BA2" w:rsidRPr="008F7763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CE5DD9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EF3248">
        <w:rPr>
          <w:rFonts w:hAnsi="Times New Roman" w:ascii="Times New Roman"/>
          <w:b w:val="false"/>
        </w:rPr>
        <w:t>, v.r.</w:t>
      </w:r>
    </w:p>
    <w:p w:rsidRDefault="00DA5BD1" w:rsidP="00CE5DD9" w:rsidR="00DA5BD1">
      <w:pPr>
        <w:jc w:val="both"/>
        <w:rPr>
          <w:rFonts w:hAnsi="Times New Roman" w:ascii="Times New Roman"/>
          <w:b w:val="false"/>
        </w:rPr>
      </w:pPr>
    </w:p>
    <w:p w:rsidRDefault="00921148" w:rsidP="00CE5DD9" w:rsidR="00921148">
      <w:pPr>
        <w:jc w:val="both"/>
        <w:rPr>
          <w:rFonts w:hAnsi="Times New Roman" w:ascii="Times New Roman"/>
          <w:b w:val="false"/>
        </w:rPr>
      </w:pPr>
    </w:p>
    <w:p w:rsidRDefault="00173BA2" w:rsidP="00CE5DD9" w:rsidR="00173BA2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</w:t>
      </w:r>
      <w:r w:rsidR="00CE5DD9">
        <w:rPr>
          <w:rFonts w:hAnsi="Times New Roman" w:ascii="Times New Roman"/>
          <w:b w:val="false"/>
        </w:rPr>
        <w:t>agencija Rijeka, Frana Kurelca 8</w:t>
      </w:r>
      <w:r w:rsidR="00173BA2">
        <w:rPr>
          <w:rFonts w:hAnsi="Times New Roman" w:ascii="Times New Roman"/>
          <w:b w:val="false"/>
        </w:rPr>
        <w:t>, uz preslik lista 501</w:t>
      </w:r>
    </w:p>
    <w:sectPr w:rsidSect="00173BA2" w:rsidR="00C6009E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600" w:rsidP="00DA5BD1" w:rsidR="005A0600">
      <w:r>
        <w:separator/>
      </w:r>
    </w:p>
  </w:endnote>
  <w:endnote w:id="0" w:type="continuationSeparator">
    <w:p w:rsidRDefault="005A0600" w:rsidP="00DA5BD1" w:rsidR="005A0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324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24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F324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600" w:rsidP="00DA5BD1" w:rsidR="005A0600">
      <w:r>
        <w:separator/>
      </w:r>
    </w:p>
  </w:footnote>
  <w:footnote w:id="0" w:type="continuationSeparator">
    <w:p w:rsidRDefault="005A0600" w:rsidP="00DA5BD1" w:rsidR="005A06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73BA2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EF3248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EF3248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73BA2"/>
    <w:rsid w:val="001949E9"/>
    <w:rsid w:val="001B6D87"/>
    <w:rsid w:val="001B7C33"/>
    <w:rsid w:val="001C65C2"/>
    <w:rsid w:val="001D0D59"/>
    <w:rsid w:val="001E58BA"/>
    <w:rsid w:val="001F6F05"/>
    <w:rsid w:val="00213C46"/>
    <w:rsid w:val="00224E4E"/>
    <w:rsid w:val="002B561F"/>
    <w:rsid w:val="002D0090"/>
    <w:rsid w:val="002D7040"/>
    <w:rsid w:val="003053A8"/>
    <w:rsid w:val="0032588E"/>
    <w:rsid w:val="00325FB9"/>
    <w:rsid w:val="003441C8"/>
    <w:rsid w:val="00361F4E"/>
    <w:rsid w:val="003771B6"/>
    <w:rsid w:val="003C1C2F"/>
    <w:rsid w:val="004208E2"/>
    <w:rsid w:val="00426BE8"/>
    <w:rsid w:val="004550A0"/>
    <w:rsid w:val="004A71B6"/>
    <w:rsid w:val="004B0E99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5A0600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DFE"/>
    <w:rsid w:val="00875A4A"/>
    <w:rsid w:val="008879FE"/>
    <w:rsid w:val="00891E53"/>
    <w:rsid w:val="008A77D9"/>
    <w:rsid w:val="008C1F1C"/>
    <w:rsid w:val="008D1B4C"/>
    <w:rsid w:val="008D7386"/>
    <w:rsid w:val="008F74D9"/>
    <w:rsid w:val="008F7763"/>
    <w:rsid w:val="009070E7"/>
    <w:rsid w:val="00911CE0"/>
    <w:rsid w:val="00921148"/>
    <w:rsid w:val="009744DA"/>
    <w:rsid w:val="009754C9"/>
    <w:rsid w:val="00985388"/>
    <w:rsid w:val="0098678B"/>
    <w:rsid w:val="00993205"/>
    <w:rsid w:val="009947F6"/>
    <w:rsid w:val="009E28FC"/>
    <w:rsid w:val="00A02DD6"/>
    <w:rsid w:val="00A160C3"/>
    <w:rsid w:val="00A4237D"/>
    <w:rsid w:val="00AB4A25"/>
    <w:rsid w:val="00AC10C1"/>
    <w:rsid w:val="00B507CB"/>
    <w:rsid w:val="00B70CB0"/>
    <w:rsid w:val="00B90FED"/>
    <w:rsid w:val="00C6009E"/>
    <w:rsid w:val="00C776FA"/>
    <w:rsid w:val="00C95559"/>
    <w:rsid w:val="00CD1D4B"/>
    <w:rsid w:val="00CE056E"/>
    <w:rsid w:val="00CE5DD9"/>
    <w:rsid w:val="00CF3839"/>
    <w:rsid w:val="00D3544C"/>
    <w:rsid w:val="00D50A1D"/>
    <w:rsid w:val="00D841D3"/>
    <w:rsid w:val="00DA5BD1"/>
    <w:rsid w:val="00E24EC1"/>
    <w:rsid w:val="00E35E8D"/>
    <w:rsid w:val="00EA4DAB"/>
    <w:rsid w:val="00ED2AE1"/>
    <w:rsid w:val="00EF3248"/>
    <w:rsid w:val="00F12369"/>
    <w:rsid w:val="00F34C9B"/>
    <w:rsid w:val="00F3524D"/>
    <w:rsid w:val="00F67D33"/>
    <w:rsid w:val="00F774FB"/>
    <w:rsid w:val="00FC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24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24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24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24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24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24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24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24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 u REFERADI 10 + registraror
spisu prileži zeleni registrator 
prijave tražbina zaprimljen 17.3.2017.- U REF 10</izvorni_sadrzaj>
    <derivirana_varijabla naziv="DomainObject.Predmet.Opis_1">Svežnjevi I-II u REFERADI 10 + registraror
spisu prileži zeleni registrator 
prijave tražbina zaprimljen 17.3.2017.-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St-1099/2016-60</izvorni_sadrzaj>
    <derivirana_varijabla naziv="DomainObject.PredzadnjaOdlukaIzPredmeta.Oznaka_1">St-1099/2016-60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690</properties:Characters>
  <properties:Lines>34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2019-01-21T07:15:00Z</dcterms:created>
  <dc:creator>Jasmina Matika</dc:creator>
  <cp:lastModifiedBy>Sanja Lakošeljac</cp:lastModifiedBy>
  <dcterms:modified xmlns:xsi="http://www.w3.org/2001/XMLSchema-instance" xsi:type="dcterms:W3CDTF">2019-01-21T07:25:00Z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(St-1099-16-69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