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f03b" w14:paraId="8e3f03b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783D13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 w:rsidR="007947FF">
        <w:tab/>
      </w:r>
      <w:r w:rsidR="007947FF">
        <w:tab/>
      </w:r>
      <w:r w:rsidR="007947FF">
        <w:tab/>
        <w:t xml:space="preserve">             70 St-3444</w:t>
      </w:r>
      <w:r w:rsidR="00A167C6">
        <w:t>/2015</w:t>
      </w: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4A729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062E65">
        <w:t>stečajnog postupka nad dužnikom</w:t>
      </w:r>
      <w:r w:rsidR="00313003">
        <w:t xml:space="preserve">, </w:t>
      </w:r>
      <w:r w:rsidR="007947FF" w:rsidRPr="007947FF">
        <w:t>TENISKI KLUB MAKSIMIR - ALPE JADRAN</w:t>
      </w:r>
      <w:r w:rsidR="007947FF">
        <w:t xml:space="preserve"> OIB: </w:t>
      </w:r>
      <w:r w:rsidR="007947FF" w:rsidRPr="007947FF">
        <w:t>40057181653</w:t>
      </w:r>
      <w:r w:rsidR="007947FF">
        <w:t xml:space="preserve"> iz Zagreba, Gorjanovićeva 44 </w:t>
      </w:r>
      <w:r w:rsidR="00313003">
        <w:t>dana 12</w:t>
      </w:r>
      <w:r w:rsidR="00A167C6">
        <w:t>. studenog</w:t>
      </w:r>
      <w:r w:rsidR="00DF43CB">
        <w:t xml:space="preserve"> 2015.godine</w:t>
      </w: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62E65" w:rsidRPr="00062E65">
        <w:t xml:space="preserve"> </w:t>
      </w:r>
      <w:r w:rsidR="007947FF" w:rsidRPr="007947FF">
        <w:t xml:space="preserve">TENISKI KLUB MAKSIMIR - ALPE JADRAN OIB: 40057181653 iz Zagreba, Gorjanovićeva 44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7947F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7947FF">
        <w:t xml:space="preserve"> </w:t>
      </w:r>
      <w:r w:rsidR="007947FF" w:rsidRPr="007947FF">
        <w:t>TENISKI KLUB MAKSIMIR - ALPE JADRAN OIB: 40057181653 iz Zagreba, Gorjanovićeva 44</w:t>
      </w:r>
      <w:r w:rsidR="007947FF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313003" w:rsidP="00A167C6" w:rsidR="00EC159D">
      <w:pPr>
        <w:pStyle w:val="Bezproreda"/>
        <w:jc w:val="center"/>
      </w:pPr>
      <w:r>
        <w:t>U Zagrebu 12</w:t>
      </w:r>
      <w:r w:rsidR="00A167C6">
        <w:t>. studenog</w:t>
      </w:r>
      <w:r w:rsidR="00EC159D">
        <w:t xml:space="preserve"> 2015.</w:t>
      </w:r>
    </w:p>
    <w:p w:rsidRDefault="00EC159D" w:rsidP="00783D13" w:rsidR="00DF43CB">
      <w:pPr>
        <w:pStyle w:val="Bezproreda"/>
        <w:jc w:val="right"/>
      </w:pPr>
      <w:r>
        <w:t xml:space="preserve">               Sudac:</w:t>
      </w:r>
    </w:p>
    <w:p w:rsidRDefault="00A167C6" w:rsidP="00A167C6" w:rsidR="00A167C6">
      <w:pPr>
        <w:pStyle w:val="Bezproreda"/>
        <w:jc w:val="right"/>
      </w:pPr>
      <w:r>
        <w:t>Maja Jurovicki</w:t>
      </w:r>
      <w:r w:rsidR="00783D13">
        <w:t xml:space="preserve"> 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547662" w:rsidP="00A167C6" w:rsidR="009229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662" w:rsidP="00A167C6" w:rsidR="0054766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290B" w:rsidP="00A167C6" w:rsidR="0092290B">
      <w:pPr>
        <w:pStyle w:val="Bezproreda"/>
      </w:pPr>
    </w:p>
    <w:p w:rsidRDefault="00783D13" w:rsidP="00A167C6" w:rsidR="00783D13">
      <w:pPr>
        <w:pStyle w:val="Bezproreda"/>
      </w:pPr>
    </w:p>
    <w:p w:rsidRDefault="00783D13" w:rsidP="00A167C6" w:rsidR="00783D13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83D1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7947FF">
          <w:t>70.St-3444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62E65"/>
    <w:rsid w:val="00144DF3"/>
    <w:rsid w:val="002308F6"/>
    <w:rsid w:val="00313003"/>
    <w:rsid w:val="003541C1"/>
    <w:rsid w:val="004A729E"/>
    <w:rsid w:val="00547662"/>
    <w:rsid w:val="006026D2"/>
    <w:rsid w:val="006C1BDC"/>
    <w:rsid w:val="006E1039"/>
    <w:rsid w:val="00783D13"/>
    <w:rsid w:val="007947FF"/>
    <w:rsid w:val="0092290B"/>
    <w:rsid w:val="00A167C6"/>
    <w:rsid w:val="00BA5774"/>
    <w:rsid w:val="00D574B1"/>
    <w:rsid w:val="00DF43CB"/>
    <w:rsid w:val="00EA044C"/>
    <w:rsid w:val="00EC159D"/>
    <w:rsid w:val="00ED255C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83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D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D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D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D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83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D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D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D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D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3444</izvorni_sadrzaj>
    <derivirana_varijabla naziv="DomainObject.Predmet.Broj_1">3444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St-3444/2015</izvorni_sadrzaj>
    <derivirana_varijabla naziv="DomainObject.Predmet.OznakaBroj_1">St-3444/2015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MAKSIMIR - ALPE JADRAN</izvorni_sadrzaj>
    <derivirana_varijabla naziv="DomainObject.Predmet.ProtustrankaFormated_1">  TENISKI KLUB MAKSIMIR - ALPE JADRAN</derivirana_varijabla>
  </DomainObject.Predmet.ProtustrankaFormated>
  <DomainObject.Predmet.ProtustrankaFormatedOIB>
    <izvorni_sadrzaj>  TENISKI KLUB MAKSIMIR - ALPE JADRAN, OIB 40057181653</izvorni_sadrzaj>
    <derivirana_varijabla naziv="DomainObject.Predmet.ProtustrankaFormatedOIB_1">  TENISKI KLUB MAKSIMIR - ALPE JADRAN, OIB 40057181653</derivirana_varijabla>
  </DomainObject.Predmet.ProtustrankaFormatedOIB>
  <DomainObject.Predmet.ProtustrankaFormatedWithAdress>
    <izvorni_sadrzaj> TENISKI KLUB MAKSIMIR - ALPE JADRAN, Gorjanovićeva 44, 10000 Zagreb</izvorni_sadrzaj>
    <derivirana_varijabla naziv="DomainObject.Predmet.ProtustrankaFormatedWithAdress_1"> TENISKI KLUB MAKSIMIR - ALPE JADRAN, Gorjanovićeva 44, 10000 Zagreb</derivirana_varijabla>
  </DomainObject.Predmet.ProtustrankaFormatedWithAdress>
  <DomainObject.Predmet.ProtustrankaFormatedWithAdressOIB>
    <izvorni_sadrzaj> TENISKI KLUB MAKSIMIR - ALPE JADRAN, OIB 40057181653, Gorjanovićeva 44, 10000 Zagreb</izvorni_sadrzaj>
    <derivirana_varijabla naziv="DomainObject.Predmet.ProtustrankaFormatedWithAdressOIB_1"> TENISKI KLUB MAKSIMIR - ALPE JADRAN, OIB 40057181653, Gorjanovićeva 44, 10000 Zagreb</derivirana_varijabla>
  </DomainObject.Predmet.ProtustrankaFormatedWithAdressOIB>
  <DomainObject.Predmet.ProtustrankaWithAdress>
    <izvorni_sadrzaj>TENISKI KLUB MAKSIMIR - ALPE JADRAN Gorjanovićeva 44, 10000 Zagreb</izvorni_sadrzaj>
    <derivirana_varijabla naziv="DomainObject.Predmet.ProtustrankaWithAdress_1">TENISKI KLUB MAKSIMIR - ALPE JADRAN Gorjanovićeva 44, 10000 Zagreb</derivirana_varijabla>
  </DomainObject.Predmet.ProtustrankaWithAdress>
  <DomainObject.Predmet.ProtustrankaWithAdressOIB>
    <izvorni_sadrzaj>TENISKI KLUB MAKSIMIR - ALPE JADRAN, OIB 40057181653, Gorjanovićeva 44, 10000 Zagreb</izvorni_sadrzaj>
    <derivirana_varijabla naziv="DomainObject.Predmet.ProtustrankaWithAdressOIB_1">TENISKI KLUB MAKSIMIR - ALPE JADRAN, OIB 40057181653, Gorjanovićeva 44, 10000 Zagreb</derivirana_varijabla>
  </DomainObject.Predmet.ProtustrankaWithAdressOIB>
  <DomainObject.Predmet.ProtustrankaNazivFormated>
    <izvorni_sadrzaj>TENISKI KLUB MAKSIMIR - ALPE JADRAN</izvorni_sadrzaj>
    <derivirana_varijabla naziv="DomainObject.Predmet.ProtustrankaNazivFormated_1">TENISKI KLUB MAKSIMIR - ALPE JADRAN</derivirana_varijabla>
  </DomainObject.Predmet.ProtustrankaNazivFormated>
  <DomainObject.Predmet.ProtustrankaNazivFormatedOIB>
    <izvorni_sadrzaj>TENISKI KLUB MAKSIMIR - ALPE JADRAN, OIB 40057181653</izvorni_sadrzaj>
    <derivirana_varijabla naziv="DomainObject.Predmet.ProtustrankaNazivFormatedOIB_1">TENISKI KLUB MAKSIMIR - ALPE JADRAN, OIB 40057181653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MAKSIMIR - ALPE JADRAN</item>
    </izvorni_sadrzaj>
    <derivirana_varijabla naziv="DomainObject.Predmet.ProtuStrankaListFormated_1">
      <item>TENISKI KLUB MAKSIMIR - ALPE JADRAN</item>
    </derivirana_varijabla>
  </DomainObject.Predmet.ProtuStrankaListFormated>
  <DomainObject.Predmet.ProtuStrankaListFormatedOIB>
    <izvorni_sadrzaj>
      <item>TENISKI KLUB MAKSIMIR - ALPE JADRAN, OIB 40057181653</item>
    </izvorni_sadrzaj>
    <derivirana_varijabla naziv="DomainObject.Predmet.ProtuStrankaListFormatedOIB_1">
      <item>TENISKI KLUB MAKSIMIR - ALPE JADRAN, OIB 40057181653</item>
    </derivirana_varijabla>
  </DomainObject.Predmet.ProtuStrankaListFormatedOIB>
  <DomainObject.Predmet.ProtuStrankaListFormatedWithAdress>
    <izvorni_sadrzaj>
      <item>TENISKI KLUB MAKSIMIR - ALPE JADRAN, Gorjanovićeva 44, 10000 Zagreb</item>
    </izvorni_sadrzaj>
    <derivirana_varijabla naziv="DomainObject.Predmet.ProtuStrankaListFormatedWithAdress_1">
      <item>TENISKI KLUB MAKSIMIR - ALPE JADRAN, Gorjanovićeva 44, 10000 Zagreb</item>
    </derivirana_varijabla>
  </DomainObject.Predmet.ProtuStrankaListFormatedWithAdress>
  <DomainObject.Predmet.ProtuStrankaListFormatedWithAdressOIB>
    <izvorni_sadrzaj>
      <item>TENISKI KLUB MAKSIMIR - ALPE JADRAN, OIB 40057181653, Gorjanovićeva 44, 10000 Zagreb</item>
    </izvorni_sadrzaj>
    <derivirana_varijabla naziv="DomainObject.Predmet.ProtuStrankaListFormatedWithAdressOIB_1">
      <item>TENISKI KLUB MAKSIMIR - ALPE JADRAN, OIB 40057181653, Gorjanovićeva 44, 10000 Zagreb</item>
    </derivirana_varijabla>
  </DomainObject.Predmet.ProtuStrankaListFormatedWithAdressOIB>
  <DomainObject.Predmet.ProtuStrankaListNazivFormated>
    <izvorni_sadrzaj>
      <item>TENISKI KLUB MAKSIMIR - ALPE JADRAN</item>
    </izvorni_sadrzaj>
    <derivirana_varijabla naziv="DomainObject.Predmet.ProtuStrankaListNazivFormated_1">
      <item>TENISKI KLUB MAKSIMIR - ALPE JADRAN</item>
    </derivirana_varijabla>
  </DomainObject.Predmet.ProtuStrankaListNazivFormated>
  <DomainObject.Predmet.ProtuStrankaListNazivFormatedOIB>
    <izvorni_sadrzaj>
      <item>TENISKI KLUB MAKSIMIR - ALPE JADRAN, OIB 40057181653</item>
    </izvorni_sadrzaj>
    <derivirana_varijabla naziv="DomainObject.Predmet.ProtuStrankaListNazivFormatedOIB_1">
      <item>TENISKI KLUB MAKSIMIR - ALPE JADRAN, OIB 40057181653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MAKSIMIR - ALPE JADRAN</izvorni_sadrzaj>
    <derivirana_varijabla naziv="DomainObject.Predmet.ProtustrankaIDrugi_1">TENISKI KLUB MAKSIMIR - ALPE JADRAN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MAKSIMIR - ALPE JADRAN, OIB 40057181653, Gorjanovićeva 44, 10000 Zagreb</izvorni_sadrzaj>
    <derivirana_varijabla naziv="DomainObject.Predmet.ProtustrankaIDrugiAdressOIB_1">TENISKI KLUB MAKSIMIR - ALPE JADRAN, OIB 40057181653, Gorjanovićeva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MAKSIMIR - ALPE JADRAN</item>
      <item>FINA Regionalni centar Zagreb</item>
    </izvorni_sadrzaj>
    <derivirana_varijabla naziv="DomainObject.Predmet.SudioniciListNaziv_1">
      <item>TENISKI KLUB MAKSIMIR - ALPE JADRAN</item>
      <item>FINA Regionalni centar Zagreb</item>
    </derivirana_varijabla>
  </DomainObject.Predmet.SudioniciListNaziv>
  <DomainObject.Predmet.SudioniciListAdressOIB>
    <izvorni_sadrzaj>
      <item>TENISKI KLUB MAKSIMIR - ALPE JADRAN, OIB 40057181653, Gorjanovićeva 44,10000 Zagreb</item>
      <item>FINA Regionalni centar Zagreb, OIB 85821130368, Trg svibanjskih žrtava 1995. 1,10000 Zagreb</item>
    </izvorni_sadrzaj>
    <derivirana_varijabla naziv="DomainObject.Predmet.SudioniciListAdressOIB_1">
      <item>TENISKI KLUB MAKSIMIR - ALPE JADRAN, OIB 40057181653, Gorjanovićeva 44,10000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40057181653</item>
      <item>, OIB 85821130368</item>
    </izvorni_sadrzaj>
    <derivirana_varijabla naziv="DomainObject.Predmet.SudioniciListNazivOIB_1">
      <item>, OIB 40057181653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1738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2015-11-12T06:17:00Z</dcterms:created>
  <dc:creator>Maja Jurovicki</dc:creator>
  <cp:lastModifiedBy>Zlatka Plivelić</cp:lastModifiedBy>
  <cp:lastPrinted>2015-11-12T13:36:00Z</cp:lastPrinted>
  <dcterms:modified xmlns:xsi="http://www.w3.org/2001/XMLSchema-instance" xsi:type="dcterms:W3CDTF">2015-11-12T13:37:00Z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