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aa72" w14:paraId="b14aa72" w:rsidRDefault="00F85BC9" w:rsidP="00F85BC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85BC9" w:rsidR="00AE649C" w:rsidRPr="00B76F3C">
      <w:pPr>
        <w:pStyle w:val="NormaleSPIS"/>
        <w:spacing w:after="0"/>
      </w:pPr>
    </w:p>
    <w:p w:rsidRDefault="00F85BC9" w:rsidP="00F85BC9" w:rsidR="00F85BC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85BC9" w:rsidP="00F85BC9" w:rsidR="00F85BC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85BC9" w:rsidP="00F85BC9" w:rsidR="00F85BC9" w:rsidRPr="00F85BC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85BC9" w:rsidP="00F85BC9" w:rsidR="00F85BC9">
      <w:pPr>
        <w:spacing w:after="0"/>
        <w:jc w:val="right"/>
      </w:pPr>
      <w:r>
        <w:t>Poslovni broj: 2 St-76/2019-2</w:t>
      </w:r>
    </w:p>
    <w:p w:rsidRDefault="00F85BC9" w:rsidP="00F85BC9" w:rsidR="00F85BC9">
      <w:pPr>
        <w:spacing w:after="0"/>
      </w:pPr>
    </w:p>
    <w:p w:rsidRDefault="00F85BC9" w:rsidP="00F85BC9" w:rsidR="00F85BC9">
      <w:pPr>
        <w:spacing w:after="0"/>
      </w:pPr>
    </w:p>
    <w:p w:rsidRDefault="00F85BC9" w:rsidP="00F85BC9" w:rsidR="00F85BC9">
      <w:pPr>
        <w:spacing w:after="0"/>
        <w:jc w:val="center"/>
      </w:pPr>
      <w:r>
        <w:t>O G L A S</w:t>
      </w:r>
    </w:p>
    <w:p w:rsidRDefault="00F85BC9" w:rsidP="00F85BC9" w:rsidR="00F85BC9">
      <w:pPr>
        <w:spacing w:after="0"/>
        <w:jc w:val="center"/>
      </w:pPr>
    </w:p>
    <w:p w:rsidRDefault="00F85BC9" w:rsidP="00F85BC9" w:rsidR="00F85BC9">
      <w:pPr>
        <w:spacing w:after="0"/>
        <w:jc w:val="both"/>
      </w:pPr>
      <w:r>
        <w:t xml:space="preserve">Trgovački sud u Bjelovaru, u skraćenom stečajnom postupku nad stečajnim dužnikom EXTRA društvo s ograničenom odgovornošću za izdavačku djelatnost i usluge, Bjelovar, Šetalište dr. I. </w:t>
      </w:r>
      <w:proofErr w:type="spellStart"/>
      <w:r>
        <w:t>Lebovića</w:t>
      </w:r>
      <w:proofErr w:type="spellEnd"/>
      <w:r>
        <w:t xml:space="preserve"> 28, MBS: 010097134, OIB: 77148538096, koji se vodi kod ovoga suda pod brojem St-76/2019, temeljem odredbe čl. 430., 431. i 434. Stečajnog zakona (Narodne novine br. 71/15 i 104/17), objavljuje:</w:t>
      </w:r>
    </w:p>
    <w:p w:rsidRDefault="00F85BC9" w:rsidP="00F85BC9" w:rsidR="00F85BC9">
      <w:pPr>
        <w:spacing w:after="0"/>
        <w:jc w:val="both"/>
      </w:pPr>
    </w:p>
    <w:p w:rsidRDefault="00F85BC9" w:rsidP="00F85BC9" w:rsidR="00F85BC9">
      <w:pPr>
        <w:spacing w:after="0"/>
        <w:jc w:val="both"/>
      </w:pPr>
      <w:r>
        <w:t xml:space="preserve">1. Na dan 27. ožujka 2019. dužnik u Očevidniku redoslijeda osnova za plaćanje ima evidentirane neizvršene osnove za plaćanje u ukupnom iznosu od 140.212,01 kunu, u koji iznos je uračunata kamata i naknada Financijske agencije za provedbu ovrhe na novčanim sredstvima.  </w:t>
      </w:r>
    </w:p>
    <w:p w:rsidRDefault="00F85BC9" w:rsidP="00F85BC9" w:rsidR="00F85BC9">
      <w:pPr>
        <w:spacing w:after="0"/>
        <w:jc w:val="both"/>
      </w:pPr>
    </w:p>
    <w:p w:rsidRDefault="00F85BC9" w:rsidP="00F85BC9" w:rsidR="00F85BC9">
      <w:pPr>
        <w:spacing w:after="0"/>
        <w:jc w:val="both"/>
      </w:pPr>
      <w:r>
        <w:t xml:space="preserve">2. Poziva se osoba ovlaštena za zastupanje dužnika – Zvjezdan </w:t>
      </w:r>
      <w:proofErr w:type="spellStart"/>
      <w:r>
        <w:t>Crlenjak</w:t>
      </w:r>
      <w:proofErr w:type="spellEnd"/>
      <w:r>
        <w:t>, Bjelovar, Vlatka Mačeka 21, OIB: 41578732400, da u roku od 15 dana od objave ovog oglasa na mrežnoj stranici e-Oglasna ploča Trgovačkog suda u Bjelovaru podnese sudu javnobilježnički ovjerovljen popis imovine i obveza na propisanom obrascu.</w:t>
      </w:r>
    </w:p>
    <w:p w:rsidRDefault="00F85BC9" w:rsidP="00F85BC9" w:rsidR="00F85BC9">
      <w:pPr>
        <w:spacing w:after="0"/>
        <w:jc w:val="both"/>
      </w:pPr>
    </w:p>
    <w:p w:rsidRDefault="00F85BC9" w:rsidP="00F85BC9" w:rsidR="00F85BC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85BC9" w:rsidP="00F85BC9" w:rsidR="00F85BC9">
      <w:pPr>
        <w:spacing w:after="0"/>
        <w:jc w:val="both"/>
      </w:pPr>
    </w:p>
    <w:p w:rsidRDefault="00F85BC9" w:rsidP="00F85BC9" w:rsidR="00F85BC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85BC9" w:rsidP="00F85BC9" w:rsidR="00F85BC9">
      <w:pPr>
        <w:spacing w:after="0"/>
        <w:jc w:val="both"/>
      </w:pPr>
    </w:p>
    <w:p w:rsidRDefault="00F85BC9" w:rsidP="00F85BC9" w:rsidR="00F85BC9">
      <w:pPr>
        <w:spacing w:after="0"/>
        <w:jc w:val="center"/>
      </w:pPr>
      <w:r>
        <w:t>U Bjelovaru 4. travnja 2019.</w:t>
      </w:r>
    </w:p>
    <w:p w:rsidRDefault="00F85BC9" w:rsidP="00F85BC9" w:rsidR="00F85BC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85BC9" w:rsidP="00F85BC9" w:rsidR="00F85BC9">
      <w:pPr>
        <w:spacing w:after="0"/>
        <w:ind w:firstLine="5103"/>
      </w:pPr>
      <w:r>
        <w:t xml:space="preserve">    SUDSKI SAVJETNIK</w:t>
      </w:r>
    </w:p>
    <w:p w:rsidRDefault="00F85BC9" w:rsidP="00F85BC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718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BC9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938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St-76/2019-2</izvorni_sadrzaj>
    <derivirana_varijabla naziv="DomainObject.Oznaka_1">St-76/2019-2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EXTRA društvo s ograničenom odgovornošću za izdavačku djelatnost i usluge zastupanog po punomoćniku Zvjezdan Crlenjak</izvorni_sadrzaj>
    <derivirana_varijabla naziv="DomainObject.Predmet.ProtustrankaFormated_1">  EXTRA društvo s ograničenom odgovornošću za izdavačku djelatnost i usluge zastupanog po punomoćniku Zvjezdan Crlenjak</derivirana_varijabla>
  </DomainObject.Predmet.ProtustrankaFormated>
  <DomainObject.Predmet.ProtustrankaFormatedOIB>
    <izvorni_sadrzaj>  EXTRA društvo s ograničenom odgovornošću za izdavačku djelatnost i usluge, OIB 77148538096 zastupanog po punomoćniku Zvjezdan Crlenjak</izvorni_sadrzaj>
    <derivirana_varijabla naziv="DomainObject.Predmet.ProtustrankaFormatedOIB_1">  EXTRA društvo s ograničenom odgovornošću za izdavačku djelatnost i usluge, OIB 77148538096 zastupanog po punomoćniku Zvjezdan Crlenjak</derivirana_varijabla>
  </DomainObject.Predmet.ProtustrankaFormatedOIB>
  <DomainObject.Predmet.ProtustrankaFormatedWithAdress>
    <izvorni_sadrzaj> EXTRA društvo s ograničenom odgovornošću za izdavačku djelatnost i usluge, Šetalište dr.I.Lebovića 28, 43000 Bjelovar zastupanog po punomoćniku Zvjezdan Crlenjak</izvorni_sadrzaj>
    <derivirana_varijabla naziv="DomainObject.Predmet.ProtustrankaFormatedWithAdress_1"> EXTRA društvo s ograničenom odgovornošću za izdavačku djelatnost i usluge, Šetalište dr.I.Lebovića 28, 43000 Bjelovar zastupanog po punomoćniku Zvjezdan Crlenjak</derivirana_varijabla>
  </DomainObject.Predmet.ProtustrankaFormatedWithAdress>
  <DomainObject.Predmet.ProtustrankaFormatedWithAdressOIB>
    <izvorni_sadrzaj> EXTRA društvo s ograničenom odgovornošću za izdavačku djelatnost i usluge, OIB 77148538096, Šetalište dr.I.Lebovića 28, 43000 Bjelovar zastupanog po punomoćniku Zvjezdan Crlenjak</izvorni_sadrzaj>
    <derivirana_varijabla naziv="DomainObject.Predmet.ProtustrankaFormatedWithAdressOIB_1"> EXTRA društvo s ograničenom odgovornošću za izdavačku djelatnost i usluge, OIB 77148538096, Šetalište dr.I.Lebovića 28, 43000 Bjelovar zastupanog po punomoćniku Zvjezdan Crlenjak</derivirana_varijabla>
  </DomainObject.Predmet.ProtustrankaFormatedWithAdressOIB>
  <DomainObject.Predmet.ProtustrankaWithAdress>
    <izvorni_sadrzaj>EXTRA društvo s ograničenom odgovornošću za izdavačku djelatnost i usluge Šetalište dr.I.Lebovića 28, 43000 Bjelovar</izvorni_sadrzaj>
    <derivirana_varijabla naziv="DomainObject.Predmet.ProtustrankaWithAdress_1">EXTRA društvo s ograničenom odgovornošću za izdavačku djelatnost i usluge Šetalište dr.I.Lebovića 28, 43000 Bjelovar</derivirana_varijabla>
  </DomainObject.Predmet.ProtustrankaWithAdress>
  <DomainObject.Predmet.ProtustrankaWithAdressOIB>
    <izvorni_sadrzaj>EXTRA društvo s ograničenom odgovornošću za izdavačku djelatnost i usluge, OIB 77148538096, Šetalište dr.I.Lebovića 28, 43000 Bjelovar</izvorni_sadrzaj>
    <derivirana_varijabla naziv="DomainObject.Predmet.ProtustrankaWithAdressOIB_1">EXTRA društvo s ograničenom odgovornošću za izdavačku djelatnost i usluge, OIB 77148538096, Šetalište dr.I.Lebovića 28, 43000 Bjelovar</derivirana_varijabla>
  </DomainObject.Predmet.ProtustrankaWithAdressOIB>
  <DomainObject.Predmet.ProtustrankaNazivFormated>
    <izvorni_sadrzaj>EXTRA društvo s ograničenom odgovornošću za izdavačku djelatnost i usluge</izvorni_sadrzaj>
    <derivirana_varijabla naziv="DomainObject.Predmet.ProtustrankaNazivFormated_1">EXTRA društvo s ograničenom odgovornošću za izdavačku djelatnost i usluge</derivirana_varijabla>
  </DomainObject.Predmet.ProtustrankaNazivFormated>
  <DomainObject.Predmet.ProtustrankaNazivFormatedOIB>
    <izvorni_sadrzaj>EXTRA društvo s ograničenom odgovornošću za izdavačku djelatnost i usluge, OIB 77148538096</izvorni_sadrzaj>
    <derivirana_varijabla naziv="DomainObject.Predmet.ProtustrankaNazivFormatedOIB_1">EXTRA društvo s ograničenom odgovornošću za izdavačku djelatnost i usluge, OIB 77148538096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EXTRA društvo s ograničenom odgovornošću za izdavačku djelatnost i usluge zastupanog po punomoćniku Zvjezdan Crlenjak</item>
    </izvorni_sadrzaj>
    <derivirana_varijabla naziv="DomainObject.Predmet.ProtuStrankaListFormated_1">
      <item>EXTRA društvo s ograničenom odgovornošću za izdavačku djelatnost i usluge zastupanog po punomoćniku Zvjezdan Crlenjak</item>
    </derivirana_varijabla>
  </DomainObject.Predmet.ProtuStrankaListFormated>
  <DomainObject.Predmet.ProtuStrankaListFormatedOIB>
    <izvorni_sadrzaj>
      <item>EXTRA društvo s ograničenom odgovornošću za izdavačku djelatnost i usluge, OIB 77148538096 zastupanog po punomoćniku Zvjezdan Crlenjak</item>
    </izvorni_sadrzaj>
    <derivirana_varijabla naziv="DomainObject.Predmet.ProtuStrankaListFormatedOIB_1">
      <item>EXTRA društvo s ograničenom odgovornošću za izdavačku djelatnost i usluge, OIB 77148538096 zastupanog po punomoćniku Zvjezdan Crlenjak</item>
    </derivirana_varijabla>
  </DomainObject.Predmet.ProtuStrankaListFormatedOIB>
  <DomainObject.Predmet.ProtuStrankaListFormatedWithAdress>
    <izvorni_sadrzaj>
      <item>EXTRA društvo s ograničenom odgovornošću za izdavačku djelatnost i usluge, Šetalište dr.I.Lebovića 28, 43000 Bjelovar zastupanog po punomoćniku Zvjezdan Crlenjak</item>
    </izvorni_sadrzaj>
    <derivirana_varijabla naziv="DomainObject.Predmet.ProtuStrankaListFormatedWithAdress_1">
      <item>EXTRA društvo s ograničenom odgovornošću za izdavačku djelatnost i usluge, Šetalište dr.I.Lebovića 28, 43000 Bjelovar zastupanog po punomoćniku Zvjezdan Crlenjak</item>
    </derivirana_varijabla>
  </DomainObject.Predmet.ProtuStrankaListFormatedWithAdress>
  <DomainObject.Predmet.ProtuStrankaListFormatedWithAdressOIB>
    <izvorni_sadrzaj>
      <item>EXTRA društvo s ograničenom odgovornošću za izdavačku djelatnost i usluge, OIB 77148538096, Šetalište dr.I.Lebovića 28, 43000 Bjelovar zastupanog po punomoćniku Zvjezdan Crlenjak</item>
    </izvorni_sadrzaj>
    <derivirana_varijabla naziv="DomainObject.Predmet.ProtuStrankaListFormatedWithAdressOIB_1">
      <item>EXTRA društvo s ograničenom odgovornošću za izdavačku djelatnost i usluge, OIB 77148538096, Šetalište dr.I.Lebovića 28, 43000 Bjelovar zastupanog po punomoćniku Zvjezdan Crlenjak</item>
    </derivirana_varijabla>
  </DomainObject.Predmet.ProtuStrankaListFormatedWithAdressOIB>
  <DomainObject.Predmet.ProtuStrankaListNazivFormated>
    <izvorni_sadrzaj>
      <item>EXTRA društvo s ograničenom odgovornošću za izdavačku djelatnost i usluge</item>
    </izvorni_sadrzaj>
    <derivirana_varijabla naziv="DomainObject.Predmet.ProtuStrankaListNazivFormated_1">
      <item>EXTRA društvo s ograničenom odgovornošću za izdavačku djelatnost i usluge</item>
    </derivirana_varijabla>
  </DomainObject.Predmet.ProtuStrankaListNazivFormated>
  <DomainObject.Predmet.ProtuStrankaListNazivFormatedOIB>
    <izvorni_sadrzaj>
      <item>EXTRA društvo s ograničenom odgovornošću za izdavačku djelatnost i usluge, OIB 77148538096</item>
    </izvorni_sadrzaj>
    <derivirana_varijabla naziv="DomainObject.Predmet.ProtuStrankaListNazivFormatedOIB_1">
      <item>EXTRA društvo s ograničenom odgovornošću za izdavačku djelatnost i usluge, OIB 77148538096</item>
    </derivirana_varijabla>
  </DomainObject.Predmet.ProtuStrankaListNazivFormatedOIB>
  <DomainObject.Predmet.OstaliListFormated>
    <izvorni_sadrzaj>
      <item>Zvjezdan Crlenjak punomoćnik sudionika u postupku EXTRA društvo s ograničenom odgovornošću za izdavačku djelatnost i usluge</item>
    </izvorni_sadrzaj>
    <derivirana_varijabla naziv="DomainObject.Predmet.OstaliListFormated_1">
      <item>Zvjezdan Crlenjak punomoćnik sudionika u postupku EXTRA društvo s ograničenom odgovornošću za izdavačku djelatnost i usluge</item>
    </derivirana_varijabla>
  </DomainObject.Predmet.OstaliListFormated>
  <DomainObject.Predmet.OstaliListFormatedOIB>
    <izvorni_sadrzaj>
      <item>Zvjezdan Crlenjak, OIB 41578732400 punomoćnik sudionika u postupku EXTRA društvo s ograničenom odgovornošću za izdavačku djelatnost i usluge</item>
    </izvorni_sadrzaj>
    <derivirana_varijabla naziv="DomainObject.Predmet.OstaliListFormatedOIB_1">
      <item>Zvjezdan Crlenjak, OIB 41578732400 punomoćnik sudionika u postupku EXTRA društvo s ograničenom odgovornošću za izdavačku djelatnost i usluge</item>
    </derivirana_varijabla>
  </DomainObject.Predmet.OstaliListFormatedOIB>
  <DomainObject.Predmet.OstaliListFormatedWithAdress>
    <izvorni_sadrzaj>
      <item>Zvjezdan Crlenjak, Vlatka Mačeka 21, 43000 Bjelovar punomoćnik sudionika u postupku EXTRA društvo s ograničenom odgovornošću za izdavačku djelatnost i usluge</item>
    </izvorni_sadrzaj>
    <derivirana_varijabla naziv="DomainObject.Predmet.OstaliListFormatedWithAdress_1">
      <item>Zvjezdan Crlenjak, Vlatka Mačeka 21, 43000 Bjelovar punomoćnik sudionika u postupku EXTRA društvo s ograničenom odgovornošću za izdavačku djelatnost i usluge</item>
    </derivirana_varijabla>
  </DomainObject.Predmet.OstaliListFormatedWithAdress>
  <DomainObject.Predmet.OstaliListFormatedWithAdressOIB>
    <izvorni_sadrzaj>
      <item>Zvjezdan Crlenjak, OIB 41578732400, Vlatka Mačeka 21, 43000 Bjelovar punomoćnik sudionika u postupku EXTRA društvo s ograničenom odgovornošću za izdavačku djelatnost i usluge</item>
    </izvorni_sadrzaj>
    <derivirana_varijabla naziv="DomainObject.Predmet.OstaliListFormatedWithAdressOIB_1">
      <item>Zvjezdan Crlenjak, OIB 41578732400, Vlatka Mačeka 21, 43000 Bjelovar punomoćnik sudionika u postupku EXTRA društvo s ograničenom odgovornošću za izdavačku djelatnost i usluge</item>
    </derivirana_varijabla>
  </DomainObject.Predmet.OstaliListFormatedWithAdressOIB>
  <DomainObject.Predmet.OstaliListNazivFormated>
    <izvorni_sadrzaj>
      <item>Zvjezdan Crlenjak</item>
    </izvorni_sadrzaj>
    <derivirana_varijabla naziv="DomainObject.Predmet.OstaliListNazivFormated_1">
      <item>Zvjezdan Crlenjak</item>
    </derivirana_varijabla>
  </DomainObject.Predmet.OstaliListNazivFormated>
  <DomainObject.Predmet.OstaliListNazivFormatedOIB>
    <izvorni_sadrzaj>
      <item>Zvjezdan Crlenjak, OIB 41578732400</item>
    </izvorni_sadrzaj>
    <derivirana_varijabla naziv="DomainObject.Predmet.OstaliListNazivFormatedOIB_1">
      <item>Zvjezdan Crlenjak, OIB 41578732400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St-76/2019-2</izvorni_sadrzaj>
    <derivirana_varijabla naziv="DomainObject.PoslovniBrojDokumenta_1">St-76/2019-2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EXTRA društvo s ograničenom odgovornošću za izdavačku djelatnost i usluge</izvorni_sadrzaj>
    <derivirana_varijabla naziv="DomainObject.Predmet.ProtustrankaIDrugi_1">EXTRA društvo s ograničenom odgovornošću za izdavačku djelatnost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EXTRA društvo s ograničenom odgovornošću za izdavačku djelatnost i usluge, OIB 77148538096, Šetalište dr.I.Lebovića 28, 43000 Bjelovar</izvorni_sadrzaj>
    <derivirana_varijabla naziv="DomainObject.Predmet.ProtustrankaIDrugiAdressOIB_1">EXTRA društvo s ograničenom odgovornošću za izdavačku djelatnost i usluge, OIB 77148538096, Šetalište dr.I.Lebovića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EXTRA društvo s ograničenom odgovornošću za izdavačku djelatnost i usluge</item>
      <item>Zvjezdan Crlenjak</item>
    </izvorni_sadrzaj>
    <derivirana_varijabla naziv="DomainObject.Predmet.SudioniciListNaziv_1">
      <item>FINA, RC ZAGREB, Podružnica BJELOVAR</item>
      <item>EXTRA društvo s ograničenom odgovornošću za izdavačku djelatnost i usluge</item>
      <item>Zvjezdan Crlenjak</item>
    </derivirana_varijabla>
  </DomainObject.Predmet.SudioniciListNaziv>
  <DomainObject.Predmet.SudioniciListAdressOIB>
    <izvorni_sadrzaj>
      <item>FINA, RC ZAGREB, Podružnica BJELOVAR, OIB 85821130368, F. Supila 4,43000 Bjelovar</item>
      <item>EXTRA društvo s ograničenom odgovornošću za izdavačku djelatnost i usluge, OIB 77148538096, Šetalište dr.I.Lebovića 28,43000 Bjelovar</item>
      <item>Zvjezdan Crlenjak, OIB 41578732400, Vlatka Mačeka 21,43000 Bjelovar</item>
    </izvorni_sadrzaj>
    <derivirana_varijabla naziv="DomainObject.Predmet.SudioniciListAdressOIB_1">
      <item>FINA, RC ZAGREB, Podružnica BJELOVAR, OIB 85821130368, F. Supila 4,43000 Bjelovar</item>
      <item>EXTRA društvo s ograničenom odgovornošću za izdavačku djelatnost i usluge, OIB 77148538096, Šetalište dr.I.Lebovića 28,43000 Bjelovar</item>
      <item>Zvjezdan Crlenjak, OIB 41578732400, Vlatka Mačeka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7C04C-2E88-4EAC-AA3A-DB32FF1EA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2019-04-04T09:46:00Z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