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f816" w14:paraId="1d3f816" w:rsidRDefault="00AB4602" w:rsidP="00800274" w:rsidR="00800274" w:rsidRPr="00800274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0274" w:rsidRPr="00800274">
        <w:rPr>
          <w:rFonts w:cs="Times New Roman"/>
        </w:rPr>
        <w:t xml:space="preserve">      REPUBLIKA HRVATSKA</w:t>
      </w:r>
    </w:p>
    <w:p w:rsidRDefault="00800274" w:rsidP="00800274" w:rsidR="00800274" w:rsidRPr="00800274">
      <w:pPr>
        <w:spacing w:after="0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 xml:space="preserve"> TRGOVAČKI SUD U ZAGREBU</w:t>
      </w:r>
    </w:p>
    <w:p w:rsidRDefault="00800274" w:rsidP="00800274" w:rsidR="00800274" w:rsidRPr="00800274">
      <w:pPr>
        <w:spacing w:after="0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 xml:space="preserve">         Stalna služba u Karlovcu </w:t>
      </w:r>
    </w:p>
    <w:p w:rsidRDefault="00800274" w:rsidP="00800274" w:rsidR="00800274" w:rsidRPr="00800274">
      <w:pPr>
        <w:spacing w:after="0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>Karlovac, Trg hrvatskih branitelja 1/II</w:t>
      </w:r>
    </w:p>
    <w:p w:rsidRDefault="00800274" w:rsidP="00800274" w:rsidR="00800274" w:rsidRPr="00800274">
      <w:pPr>
        <w:spacing w:after="0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spacing w:after="0"/>
        <w:jc w:val="center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>R E P U B L I K A   H R V A T S K A</w:t>
      </w:r>
    </w:p>
    <w:p w:rsidRDefault="00800274" w:rsidP="00800274" w:rsidR="00800274" w:rsidRPr="008002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spacing w:after="0"/>
        <w:jc w:val="center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>Z A K L J U Č A K</w:t>
      </w:r>
    </w:p>
    <w:p w:rsidRDefault="00800274" w:rsidP="00800274" w:rsidR="00800274" w:rsidRPr="008002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spacing w:after="0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spacing w:after="0"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ab/>
        <w:t>TRGOVAČKI SUD U ZAGREBU, Stalna služba</w:t>
      </w:r>
      <w:r w:rsidRPr="00800274">
        <w:rPr>
          <w:rFonts w:cs="Times New Roman" w:eastAsia="Times New Roman"/>
          <w:b/>
          <w:lang w:eastAsia="hr-HR"/>
        </w:rPr>
        <w:t xml:space="preserve"> </w:t>
      </w:r>
      <w:r w:rsidRPr="00800274">
        <w:rPr>
          <w:rFonts w:cs="Times New Roman" w:eastAsia="Times New Roman"/>
          <w:lang w:eastAsia="hr-HR"/>
        </w:rPr>
        <w:t>u Karlovcu</w:t>
      </w:r>
      <w:r w:rsidRPr="00800274">
        <w:rPr>
          <w:rFonts w:cs="Times New Roman" w:eastAsia="Times New Roman"/>
          <w:b/>
          <w:lang w:eastAsia="hr-HR"/>
        </w:rPr>
        <w:t>,</w:t>
      </w:r>
      <w:r w:rsidRPr="00800274">
        <w:rPr>
          <w:rFonts w:cs="Times New Roman" w:eastAsia="Times New Roman"/>
          <w:lang w:eastAsia="hr-HR"/>
        </w:rPr>
        <w:t xml:space="preserve"> po sucu Jadranki Mađeruh, u stečajnom postupku nad stečajnim dužnikom DORF d.o.o. u stečaju, Strmec, Ulica dr. Franje Tuđmana 4, OIB: 29078381011,  20. listopada 2017.</w:t>
      </w:r>
    </w:p>
    <w:p w:rsidRDefault="00800274" w:rsidP="00800274" w:rsidR="00800274" w:rsidRPr="00800274">
      <w:pPr>
        <w:spacing w:after="0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spacing w:after="0"/>
        <w:jc w:val="center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>z a k l j u č i o   j e</w:t>
      </w:r>
    </w:p>
    <w:p w:rsidRDefault="00800274" w:rsidP="00800274" w:rsidR="00800274" w:rsidRPr="0080027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00274" w:rsidP="00800274" w:rsidR="00800274" w:rsidRPr="0080027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>Utvrđuje se da je vrijednost nekretnina stečajnog dužnika DORF d.o.o. u stečaju, Strmec, Ulica dr. Franje Tuđmana 4, OIB: 29078381011,:</w:t>
      </w:r>
    </w:p>
    <w:p w:rsidRDefault="00800274" w:rsidP="00800274" w:rsidR="00800274" w:rsidRPr="008002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6519/1, ORANICA PESKI  ukupne površine 510 m2, upisano u zk.ul.br. 3354,  k.o. Strmec Samoborski, u iznosu od 10.489,43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54.674,69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9.122,26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6514/3 ORANICA ukupne površine 638 m2, upisano u zk.ul.br. 3331, k.o. Strmec Samoborski, u iznosu od 37.148,52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6506/3, ORANICA  ukupne površine 41 m2, upisano u zk.ul.br. 3330,  k.o. Strmec Samoborski, u iznosu od 2.387,28 kn.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6508/4, ORANICA  ukupne površine 878 m2, upisano u zk.ul.br. 3330,  k.o. Strmec Samoborski, u iznosu od 51.122,88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6509/3, ORANICA  ukupne površine 1515 m2, upisano u zk.ul.br. 3330,  k.o. Strmec Samoborski, u iznosu od 88.213,18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6510/3, ORANICA  ukupne površine 801 m2, upisano u zk.ul.br. 3330,  k.o. Strmec Samoborski, u iznosu 46.639,43 kn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6510/5, ORANICA  ukupne površine 4 m2, upisano u zk.ul.br. 3330,  k.o. Strmec Samoborski, u iznosu od 228,40 kn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6511/3, ORANICA  ukupne površine 286 m2, upisano u zk.ul.br. 3330,  k.o. Strmec Samoborski, u iznosu od 16.652,78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lastRenderedPageBreak/>
        <w:t>k.č.br. 6512/3, ORANICA  ukupne površine 1025 m2, upisano u zk.ul.br. 3330,  k.o. Strmec Samoborski, u iznosu od 59.682,18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6513/3, ORANICA  ukupne površine 518 m2, upisano u zk.ul.br. 3330,  k.o. Strmec Samoborski, u iznosu od 30.161,33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6568/3, ORANICA  ukupne površine 208 m2, upisano u zk.ul.br. 3330,  k.o. Strmec Samoborski, u iznosu od 12.111,48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6569/1, ORANICA  ukupne površine 109 m2, upisano u zk.ul.br. 3330,  k.o. Strmec Samoborski, u iznosu od 6.346,69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6569/2, ORANICA  ukupne površine 4 m2, upisano u zk.ul.br. 3330,  k.o. Strmec Samoborski, u iznosu od 227,25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6570/1, ORANICA  ukupne površine 18 m2, upisano u zk.ul.br. 3330,  k.o. Strmec Samoborski, u iznosu od 1.048,08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6582/1, ORANICA  ukupne površine 1460 m2, upisano u zk.ul.br. 3330,  k.o. Strmec Samoborski, u iznosu od 85.010,72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6587/1, ORANICA  ukupne površine 2376 m2, upisano u zk.ul.br. 3330,  k.o. Strmec Samoborski, u iznosu od 138.346,21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45.416,68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6590/4, ORANICA PESCI ukupne površine 2 m2, upisano u zk.ul.br. 3330,  k.o. Strmec Samoborski, u iznosu od 116,45 kn.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116,45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6593/8, ORANICA  ukupne površine 66 m2, upisano u zk.ul.br. 3330,  k.o. Strmec Samoborski, u iznosu od 3.842,94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6515/1, ORANICA ukupne površine 765 m2,  upisano u zk.ul.br. 859,  k.o. Strmec Samoborski, u iznosu od 14.848,42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6515/3, ORANICA  ukupne površine 234 m2,  upisano u zk.ul.br. 859,  k.o. Strmec Samoborski, u iznosu od 13.625,00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6514/1, ORANICA  ukupne površine 455 m2 upisano u zk.ul.br. 3331, k.o. Strmec Samoborski, u iznosu od 22.795,41 kn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6513/1, ORANICA  ukupne površine 90 m2, upisano u zk.ul.br. 3330,  k.o. Strmec Samoborski, u iznosu od 4.508,98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6591/4, ORANICA ukupne površine 73 m2, upisano u z.k.ul.br. 3330 k.o. Strmec Samoborski, u iznosu od 5.241,01 kn,</w:t>
      </w:r>
    </w:p>
    <w:p w:rsidRDefault="00800274" w:rsidP="00800274" w:rsidR="00800274" w:rsidRPr="00800274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6592/2, ORANICA ukupne površine 104 m2, upisano u z.k.ul.br. 3330 k.o. Strmec Samoborski, u iznosu od 7.492,03 kn.</w:t>
      </w:r>
    </w:p>
    <w:p w:rsidRDefault="00800274" w:rsidP="00800274" w:rsidR="00800274" w:rsidRPr="00800274">
      <w:pPr>
        <w:spacing w:after="0"/>
        <w:jc w:val="both"/>
        <w:rPr>
          <w:rFonts w:cs="Times New Roman" w:eastAsia="Times New Roman"/>
          <w:color w:val="000000"/>
        </w:rPr>
      </w:pPr>
    </w:p>
    <w:p w:rsidRDefault="00800274" w:rsidP="00800274" w:rsidR="00800274" w:rsidRPr="008002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b/>
          <w:lang w:eastAsia="hr-HR"/>
        </w:rPr>
        <w:t xml:space="preserve">II. </w:t>
      </w:r>
      <w:r w:rsidRPr="00800274">
        <w:rPr>
          <w:rFonts w:cs="Times New Roman" w:eastAsia="Times New Roman"/>
          <w:lang w:eastAsia="hr-HR"/>
        </w:rPr>
        <w:t xml:space="preserve">Nekretnine iz točke I. od broja 1. do 24. ovog zaključka bit će prodavane na šesnaestoj usmenoj javnoj dražbi, nekretnine iz  točke I. od broja 25. do 26. ovog zaključka </w:t>
      </w:r>
      <w:r w:rsidRPr="00800274">
        <w:rPr>
          <w:rFonts w:cs="Times New Roman" w:eastAsia="Times New Roman"/>
          <w:lang w:eastAsia="hr-HR"/>
        </w:rPr>
        <w:lastRenderedPageBreak/>
        <w:t>bit će prodavane na osmoj usmenoj javnoj dražbi, a nekretnine iz točke I. od broja 27. do 28. ovog zaključka bit će prodavane na četrnaestoj usmenoj javnoj dražbi (čl. 97. Ovršnog zakona – NN br. 112/12, 25/13, 93/14, dalje:OZ).</w:t>
      </w:r>
    </w:p>
    <w:p w:rsidRDefault="00800274" w:rsidP="00800274" w:rsidR="00800274" w:rsidRPr="008002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800274">
        <w:rPr>
          <w:rFonts w:cs="Times New Roman" w:eastAsia="Times New Roman"/>
          <w:lang w:eastAsia="hr-HR"/>
        </w:rPr>
        <w:t xml:space="preserve">Ročište za prodaju održat će se u zgradi suda u Karlovcu, Trg hrvatskih branitelja 1/II, soba broj 207, </w:t>
      </w:r>
      <w:r w:rsidRPr="00800274">
        <w:rPr>
          <w:rFonts w:cs="Times New Roman" w:eastAsia="Times New Roman"/>
          <w:b/>
          <w:lang w:eastAsia="hr-HR"/>
        </w:rPr>
        <w:t xml:space="preserve">14. studenog 2017. godine u 13,00 sati. </w:t>
      </w:r>
    </w:p>
    <w:p w:rsidRDefault="00800274" w:rsidP="00800274" w:rsidR="00800274" w:rsidRPr="008002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b/>
          <w:lang w:eastAsia="hr-HR"/>
        </w:rPr>
        <w:t>III.</w:t>
      </w:r>
      <w:r w:rsidRPr="00800274">
        <w:rPr>
          <w:rFonts w:cs="Times New Roman" w:eastAsia="Times New Roman"/>
          <w:lang w:eastAsia="hr-HR"/>
        </w:rPr>
        <w:t xml:space="preserve"> Ovaj zaključak bit će objavljen na e-oglasnoj ploči ovog suda, na web stranici Hrvatske gospodarske komore i Visokog trgovačkog suda Republike Hrvatske.</w:t>
      </w:r>
    </w:p>
    <w:p w:rsidRDefault="00800274" w:rsidP="00800274" w:rsidR="00800274" w:rsidRPr="008002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b/>
          <w:lang w:eastAsia="hr-HR"/>
        </w:rPr>
        <w:t>IV.</w:t>
      </w:r>
      <w:r w:rsidRPr="00800274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800274" w:rsidP="00800274" w:rsidR="00800274" w:rsidRPr="008002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b/>
          <w:lang w:eastAsia="hr-HR"/>
        </w:rPr>
        <w:t>V</w:t>
      </w:r>
      <w:r w:rsidRPr="00800274">
        <w:rPr>
          <w:rFonts w:cs="Times New Roman" w:eastAsia="Times New Roman"/>
          <w:lang w:eastAsia="hr-HR"/>
        </w:rPr>
        <w:t>. Uvjeti prodaje (čl. 98. OZ-a):</w:t>
      </w:r>
    </w:p>
    <w:p w:rsidRDefault="00800274" w:rsidP="00800274" w:rsidR="00800274" w:rsidRPr="008002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numPr>
          <w:ilvl w:val="0"/>
          <w:numId w:val="49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</w:rPr>
      </w:pPr>
      <w:r w:rsidRPr="00800274">
        <w:rPr>
          <w:rFonts w:cs="Times New Roman" w:eastAsia="Times New Roman"/>
          <w:lang w:eastAsia="hr-HR"/>
        </w:rPr>
        <w:t>Prodaju se nekretnine stečajnog dužnika po cijeni kako slijedi:</w:t>
      </w:r>
    </w:p>
    <w:p w:rsidRDefault="00800274" w:rsidP="00800274" w:rsidR="00800274" w:rsidRPr="008002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6519/1, ORANICA PESKI  ukupne površine 510 m2, upisano u zk.ul.br. 3354,  k.o. Strmec Samoborski, u iznosu od 10.489,43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54.674,69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9.122,26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6514/3 ORANICA ukupne površine 638 m2, upisano u zk.ul.br. 3331, k.o. Strmec Samoborski, u iznosu od 37.148,52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6506/3, ORANICA  ukupne površine 41 m2, upisano u zk.ul.br. 3330,  k.o. Strmec Samoborski, u iznosu od 2.387,28 kn.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6508/4, ORANICA  ukupne površine 878 m2, upisano u zk.ul.br. 3330,  k.o. Strmec Samoborski, u iznosu od 51.122,88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6509/3, ORANICA  ukupne površine 1515 m2, upisano u zk.ul.br. 3330,  k.o. Strmec Samoborski, u iznosu od 88.213,18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6510/3, ORANICA  ukupne površine 801 m2, upisano u zk.ul.br. 3330,  k.o. Strmec Samoborski, u iznosu 46.639,43 kn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6510/5, ORANICA  ukupne površine 4 m2, upisano u zk.ul.br. 3330,  k.o. Strmec Samoborski, u iznosu od 228,40 kn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6511/3, ORANICA  ukupne površine 286 m2, upisano u zk.ul.br. 3330,  k.o. Strmec Samoborski, u iznosu od 16.652,78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6512/3, ORANICA  ukupne površine 1025 m2, upisano u zk.ul.br. 3330,  k.o. Strmec Samoborski, u iznosu od 59.682,18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lastRenderedPageBreak/>
        <w:t>k.č.br. 6513/3, ORANICA  ukupne površine 518 m2, upisano u zk.ul.br. 3330,  k.o. Strmec Samoborski, u iznosu od 30.161,33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6568/3, ORANICA  ukupne površine 208 m2, upisano u zk.ul.br. 3330,  k.o. Strmec Samoborski, u iznosu od 12.111,48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6569/1, ORANICA  ukupne površine 109 m2, upisano u zk.ul.br. 3330,  k.o. Strmec Samoborski, u iznosu od 6.346,69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6569/2, ORANICA  ukupne površine 4 m2, upisano u zk.ul.br. 3330,  k.o. Strmec Samoborski, u iznosu od 227,25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6570/1, ORANICA  ukupne površine 18 m2, upisano u zk.ul.br. 3330,  k.o. Strmec Samoborski, u iznosu od 1.048,08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6582/1, ORANICA  ukupne površine 1460 m2, upisano u zk.ul.br. 3330,  k.o. Strmec Samoborski, u iznosu od 85.010,72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6587/1, ORANICA  ukupne površine 2376 m2, upisano u zk.ul.br. 3330,  k.o. Strmec Samoborski, u iznosu od 138.346,21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45.416,68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6590/4, ORANICA PESCI ukupne površine 2 m2, upisano u zk.ul.br. 3330,  k.o. Strmec Samoborski, u iznosu od 116,45 kn.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116,45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6593/8, ORANICA  ukupne površine 66 m2, upisano u zk.ul.br. 3330,  k.o. Strmec Samoborski, u iznosu od 3.842,94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6515/1, ORANICA ukupne površine 765 m2,  upisano u zk.ul.br. 859,  k.o. Strmec Samoborski, u iznosu od 14.848,42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6515/3, ORANICA  ukupne površine 234 m2,  upisano u zk.ul.br. 859,  k.o. Strmec Samoborski, u iznosu od 13.625,00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6514/1, ORANICA  ukupne površine 455 m2 upisano u zk.ul.br. 3331, k.o. Strmec Samoborski, u iznosu od 22.795,41 kn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6513/1, ORANICA  ukupne površine 90 m2, upisano u zk.ul.br. 3330,  k.o. Strmec Samoborski, u iznosu od 4.508,98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6591/4, ORANICA ukupne površine 73 m2, upisano u z.k.ul.br. 3330 k.o. Strmec Samoborski, u iznosu od 5.241,01 kn,</w:t>
      </w:r>
    </w:p>
    <w:p w:rsidRDefault="00800274" w:rsidP="00800274" w:rsidR="00800274" w:rsidRPr="00800274">
      <w:pPr>
        <w:numPr>
          <w:ilvl w:val="0"/>
          <w:numId w:val="50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val="en-US"/>
        </w:rPr>
        <w:t>k.č.br. 6592/2, ORANICA ukupne površine 104 m2, upisano u z.k.ul.br. 3330 k.o. Strmec Samoborski, u iznosu od 7.492,03 kn.</w:t>
      </w:r>
    </w:p>
    <w:p w:rsidRDefault="00800274" w:rsidP="00800274" w:rsidR="00800274" w:rsidRPr="00800274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800274" w:rsidP="00800274" w:rsidR="00800274" w:rsidRPr="00800274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800274">
        <w:rPr>
          <w:rFonts w:cs="Times New Roman" w:eastAsia="Times New Roman"/>
          <w:lang w:eastAsia="hr-HR"/>
        </w:rPr>
        <w:t>Utvrđena vrijednost nekretnina iz točke V. 1. je kako je navedeno u toj točki</w:t>
      </w:r>
      <w:r w:rsidRPr="00800274">
        <w:rPr>
          <w:rFonts w:cs="Times New Roman" w:eastAsia="Times New Roman"/>
          <w:b/>
          <w:lang w:eastAsia="hr-HR"/>
        </w:rPr>
        <w:t xml:space="preserve"> </w:t>
      </w:r>
      <w:r w:rsidRPr="00800274">
        <w:rPr>
          <w:rFonts w:cs="Times New Roman" w:eastAsia="Times New Roman"/>
          <w:lang w:eastAsia="hr-HR"/>
        </w:rPr>
        <w:t>i ispod te cijene se svaka pojedinačna nekretnina ne može prodati na šesnaestom, osmom i četrnaestom ročištu za dražbu.</w:t>
      </w:r>
    </w:p>
    <w:p w:rsidRDefault="00800274" w:rsidP="00800274" w:rsidR="00800274" w:rsidRPr="008002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>Svaka navedena nekretnina može se kupiti pojedinačno.</w:t>
      </w:r>
    </w:p>
    <w:p w:rsidRDefault="00800274" w:rsidP="00800274" w:rsidR="00800274" w:rsidRPr="00800274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>Kupac je obavezan položiti kupovninu u roku od 90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800274" w:rsidP="00800274" w:rsidR="00800274" w:rsidRPr="008002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 xml:space="preserve"> Kao kupci mogu sudjelovati samo osobe koje su najkasnije dva dana prije dana održavanja ročišta za dražbu uplatile osiguranje u iznosu od 5 % od utvrđene vrijednosti na račun ovog suda broj IBAN: HR9223900011300000460 s pozivom na broj 176-2015 i dokaz o tome predoče stečajnom sucu prije početka dražbe.</w:t>
      </w:r>
    </w:p>
    <w:p w:rsidRDefault="00800274" w:rsidP="00800274" w:rsidR="00800274" w:rsidRPr="008002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800274" w:rsidP="00800274" w:rsidR="00800274" w:rsidRPr="00800274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800274" w:rsidP="00800274" w:rsidR="00800274" w:rsidRPr="008002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 xml:space="preserve"> Imovina koja je predmetom prodaje može se razgledati uz prethodni dogovor sa stečajnim upraviteljem na broj telefona 091/4222 547.</w:t>
      </w:r>
    </w:p>
    <w:p w:rsidRDefault="00800274" w:rsidP="00800274" w:rsidR="00800274" w:rsidRPr="0080027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 xml:space="preserve"> Sve poreze i pristojbe u svezi s prodajom snosi kupac.</w:t>
      </w:r>
    </w:p>
    <w:p w:rsidRDefault="00800274" w:rsidP="00800274" w:rsidR="00800274" w:rsidRPr="008002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 xml:space="preserve"> Prodaja se obavlja po načelu „viđeno-kupljeno“ što isključuje sve naknade prigovore      </w:t>
      </w:r>
    </w:p>
    <w:p w:rsidRDefault="00800274" w:rsidP="00800274" w:rsidR="00800274" w:rsidRPr="00800274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 xml:space="preserve"> kupca.</w:t>
      </w:r>
    </w:p>
    <w:p w:rsidRDefault="00800274" w:rsidP="00800274" w:rsidR="00800274" w:rsidRPr="008002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 xml:space="preserve"> Ponuditeljima čija ponuda nije prihvaćena vratit će se osiguranje odmah nakon zaključenja javne dražbe (čl. 99. st. 4. OZ-a).</w:t>
      </w:r>
    </w:p>
    <w:p w:rsidRDefault="00800274" w:rsidP="00800274" w:rsidR="00800274" w:rsidRPr="0080027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00274" w:rsidP="00800274" w:rsidR="00800274" w:rsidRPr="00800274">
      <w:pPr>
        <w:spacing w:after="0"/>
        <w:jc w:val="center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>U Karlovcu, 20. listopada 2017.</w:t>
      </w:r>
    </w:p>
    <w:p w:rsidRDefault="00800274" w:rsidP="00800274" w:rsidR="00800274" w:rsidRPr="00800274">
      <w:pPr>
        <w:spacing w:after="0"/>
        <w:ind w:left="5664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 xml:space="preserve">                            Sudac:                                                                                                                                     </w:t>
      </w:r>
    </w:p>
    <w:p w:rsidRDefault="00800274" w:rsidP="00800274" w:rsidR="00800274">
      <w:pPr>
        <w:spacing w:after="0"/>
        <w:ind w:left="5664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 xml:space="preserve">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800274" w:rsidP="00800274" w:rsidR="00800274">
      <w:pPr>
        <w:spacing w:after="0"/>
        <w:ind w:left="5664"/>
        <w:rPr>
          <w:rFonts w:cs="Times New Roman" w:eastAsia="Times New Roman"/>
          <w:lang w:eastAsia="hr-HR"/>
        </w:rPr>
      </w:pPr>
    </w:p>
    <w:p w:rsidRDefault="00800274" w:rsidP="00800274" w:rsidR="00800274" w:rsidRPr="00800274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Za točnost otpravka-</w:t>
      </w:r>
    </w:p>
    <w:p w:rsidRDefault="00800274" w:rsidP="00800274" w:rsidR="00800274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ovlašteni službenik:</w:t>
      </w:r>
    </w:p>
    <w:p w:rsidRDefault="00800274" w:rsidP="00800274" w:rsidR="00800274" w:rsidRPr="00800274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Draženka Prpić</w:t>
      </w:r>
      <w:r w:rsidRPr="00800274">
        <w:rPr>
          <w:rFonts w:cs="Times New Roman" w:eastAsia="Times New Roman"/>
          <w:lang w:eastAsia="hr-HR"/>
        </w:rPr>
        <w:t xml:space="preserve"> </w:t>
      </w:r>
    </w:p>
    <w:p w:rsidRDefault="00800274" w:rsidP="00800274" w:rsidR="00800274" w:rsidRPr="00800274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 xml:space="preserve">PRAVNA POUKA:                                              </w:t>
      </w:r>
    </w:p>
    <w:p w:rsidRDefault="00800274" w:rsidP="00800274" w:rsidR="00800274" w:rsidRPr="00800274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 xml:space="preserve">Protiv ovog zaključka žalba nije dopuštena.     </w:t>
      </w:r>
    </w:p>
    <w:p w:rsidRDefault="00800274" w:rsidP="00800274" w:rsidR="00800274" w:rsidRPr="00800274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800274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</w:p>
    <w:sectPr w:rsidSect="0032366B" w:rsidR="00800274" w:rsidRPr="0080027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2862812"/>
      <w:docPartObj>
        <w:docPartGallery w:val="Page Numbers (Top of Page)"/>
        <w:docPartUnique/>
      </w:docPartObj>
    </w:sdtPr>
    <w:sdtContent>
      <w:p w:rsidRDefault="00800274" w:rsidR="0080027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00274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9F189C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DC7CAC"/>
    <w:multiLevelType w:val="hybridMultilevel"/>
    <w:tmpl w:val="89BC6BB0"/>
    <w:lvl w:tplc="C4488CE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8"/>
  </w:num>
  <w:num w:numId="35">
    <w:abstractNumId w:val="26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274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261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St-176/2015-166</izvorni_sadrzaj>
    <derivirana_varijabla naziv="DomainObject.Oznaka_1">St-176/2015-166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IMA 5 SVEZAKA</izvorni_sadrzaj>
    <derivirana_varijabla naziv="DomainObject.Predmet.PrimjedbaSuca_1">SPIS IMA 5 SVEZAKA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</izvorni_sadrzaj>
    <derivirana_varijabla naziv="DomainObject.Predmet.StrankaFormated_1"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</derivirana_varijabla>
  </DomainObject.Predmet.StrankaFormated>
  <DomainObject.Predmet.StrankaFormatedOIB>
    <izvorni_sadrzaj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</izvorni_sadrzaj>
    <derivirana_varijabla naziv="DomainObject.Predmet.StrankaFormatedOIB_1"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</derivirana_varijabla>
  </DomainObject.Predmet.StrankaFormatedOIB>
  <DomainObject.Predmet.StrankaFormatedWithAdress>
    <izvorni_sadrzaj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</izvorni_sadrzaj>
    <derivirana_varijabla naziv="DomainObject.Predmet.StrankaFormatedWithAdress_1"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</derivirana_varijabla>
  </DomainObject.Predmet.StrankaFormatedWithAdress>
  <DomainObject.Predmet.StrankaFormatedWithAdressOIB>
    <izvorni_sadrzaj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</izvorni_sadrzaj>
    <derivirana_varijabla naziv="DomainObject.Predmet.StrankaFormatedWithAdressOIB_1"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</derivirana_varijabla>
  </DomainObject.Predmet.StrankaFormatedWithAdressOIB>
  <DomainObject.Predmet.StrankaWithAdress>
    <izvorni_sadrzaj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</izvorni_sadrzaj>
    <derivirana_varijabla naziv="DomainObject.Predmet.StrankaWithAdress_1"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</derivirana_varijabla>
  </DomainObject.Predmet.StrankaWithAdress>
  <DomainObject.Predmet.StrankaWithAdressOIB>
    <izvorni_sadrzaj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</izvorni_sadrzaj>
    <derivirana_varijabla naziv="DomainObject.Predmet.StrankaWithAdressOIB_1"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</derivirana_varijabla>
  </DomainObject.Predmet.StrankaWithAdressOIB>
  <DomainObject.Predmet.StrankaNazivFormated>
    <izvorni_sadrzaj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</izvorni_sadrzaj>
    <derivirana_varijabla naziv="DomainObject.Predmet.StrankaNazivFormated_1"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</derivirana_varijabla>
  </DomainObject.Predmet.StrankaNazivFormated>
  <DomainObject.Predmet.StrankaNazivFormatedOIB>
    <izvorni_sadrzaj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</izvorni_sadrzaj>
    <derivirana_varijabla naziv="DomainObject.Predmet.StrankaNazivFormatedOIB_1"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derivirana_varijabla>
  </DomainObject.Predmet.StrankaListFormated>
  <DomainObject.Predmet.StrankaList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</izvorni_sadrzaj>
    <derivirana_varijabla naziv="DomainObject.Predmet.StrankaList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</derivirana_varijabla>
  </DomainObject.Predmet.StrankaListFormatedOIB>
  <DomainObject.Predmet.StrankaListFormatedWithAdress>
    <izvorni_sadrzaj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</izvorni_sadrzaj>
    <derivirana_varijabla naziv="DomainObject.Predmet.StrankaListFormatedWithAdress_1"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</derivirana_varijabla>
  </DomainObject.Predmet.StrankaListFormatedWithAdress>
  <DomainObject.Predmet.StrankaListFormatedWithAdressOIB>
    <izvorni_sadrzaj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</izvorni_sadrzaj>
    <derivirana_varijabla naziv="DomainObject.Predmet.StrankaListFormatedWithAdressOIB_1"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derivirana_varijabla>
  </DomainObject.Predmet.StrankaListNazivFormated>
  <DomainObject.Predmet.StrankaListNaziv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</izvorni_sadrzaj>
    <derivirana_varijabla naziv="DomainObject.Predmet.StrankaListNaziv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St-176/2015-166</izvorni_sadrzaj>
    <derivirana_varijabla naziv="DomainObject.PoslovniBrojDokumenta_1">St-176/2015-166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10431 Strmec i dr.</izvorni_sadrzaj>
    <derivirana_varijabla naziv="DomainObject.Predmet.StrankaIDrugiAdressOIB_1">DORF d.o.o., OIB 29078381011, Ulica dr. Franje Tuđmana 4, 10431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derivirana_varijabla>
  </DomainObject.Predmet.SudioniciListNaziv>
  <DomainObject.Predmet.SudioniciListAdressOIB>
    <izvorni_sadrzaj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</izvorni_sadrzaj>
    <derivirana_varijabla naziv="DomainObject.Predmet.SudioniciListAdressOIB_1"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594B2B-2E8F-4896-BA54-F274A48D5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1694</properties:Words>
  <properties:Characters>8902</properties:Characters>
  <properties:Lines>204</properties:Lines>
  <properties:Paragraphs>90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2017-10-20T08:46:00Z</cp:lastPrinted>
  <dcterms:modified xmlns:xsi="http://www.w3.org/2001/XMLSchema-instance" xsi:type="dcterms:W3CDTF">2017-10-20T08:46:00Z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St-176/2015-166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