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87f6" w14:paraId="a6687f6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225EE3">
        <w:rPr>
          <w:sz w:val="22"/>
          <w:szCs w:val="22"/>
        </w:rPr>
        <w:t>614/18-3</w:t>
      </w:r>
      <w:r w:rsidR="00DA0998">
        <w:rPr>
          <w:sz w:val="22"/>
          <w:szCs w:val="22"/>
        </w:rPr>
        <w:t xml:space="preserve">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E56DF8" w:rsidRPr="00E56DF8">
        <w:t>AUTO LILI j.d.o.o.</w:t>
      </w:r>
      <w:r w:rsidR="00E56DF8">
        <w:t xml:space="preserve"> Zaprešić, Pavla Lončara 1a, OIB </w:t>
      </w:r>
      <w:r w:rsidR="00E56DF8" w:rsidRPr="00E56DF8">
        <w:t>26213848103</w:t>
      </w:r>
      <w:r w:rsidR="00E56DF8">
        <w:t xml:space="preserve">, MBS </w:t>
      </w:r>
      <w:r w:rsidR="00E56DF8" w:rsidRPr="00E56DF8">
        <w:t>081047085</w:t>
      </w:r>
      <w:r w:rsidR="00596090">
        <w:t xml:space="preserve">43, </w:t>
      </w:r>
      <w:r w:rsidR="00973723">
        <w:t xml:space="preserve">dana </w:t>
      </w:r>
      <w:r w:rsidR="00E56DF8">
        <w:t>2</w:t>
      </w:r>
      <w:r w:rsidR="006D0250">
        <w:t xml:space="preserve">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7C071F">
        <w:t xml:space="preserve">Ljiljana Klobučar, OIB </w:t>
      </w:r>
      <w:r w:rsidR="007C071F" w:rsidRPr="007C071F">
        <w:t>42223799936</w:t>
      </w:r>
      <w:r w:rsidR="007C071F">
        <w:t>, Zagreb, Šestinski dol 140</w:t>
      </w:r>
      <w:r w:rsidR="00193361">
        <w:t xml:space="preserve">  </w:t>
      </w:r>
      <w:r w:rsidR="00BE0168">
        <w:t xml:space="preserve">da u </w:t>
      </w:r>
      <w:r>
        <w:t>roku od 8 (osam) dana od dana primitka ovog rješenja uplati:</w:t>
      </w:r>
    </w:p>
    <w:p w:rsidRDefault="00EC26B5" w:rsidP="00193361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7C071F">
        <w:t>4.966,54</w:t>
      </w:r>
      <w:r w:rsidR="00193361">
        <w:t xml:space="preserve"> k</w:t>
      </w:r>
      <w:r w:rsidR="006D65FC">
        <w:t>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7C071F">
        <w:t>614</w:t>
      </w:r>
      <w:r w:rsidR="00BE0168">
        <w:t>-18</w:t>
      </w:r>
      <w:r w:rsidR="008F79EC">
        <w:t xml:space="preserve">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7C071F">
        <w:t>4.966,54</w:t>
      </w:r>
      <w:r w:rsidR="00630704">
        <w:t xml:space="preserve"> </w:t>
      </w:r>
      <w:r w:rsidR="00740595">
        <w:t>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7C071F">
        <w:t>614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E5613D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E5613D">
        <w:t xml:space="preserve">28. rujna </w:t>
      </w:r>
      <w:r w:rsidR="0022293B">
        <w:t xml:space="preserve"> 201</w:t>
      </w:r>
      <w:r w:rsidRPr="00847D9A">
        <w:t xml:space="preserve">7. dostavila Trgovačkom sudu u Zagrebu prijedlog za otvaranje stečajnog postupka nad dužnikom </w:t>
      </w:r>
      <w:r w:rsidR="00E5613D">
        <w:t xml:space="preserve">AUTO LILI j.d.o.o. </w:t>
      </w:r>
      <w:r w:rsidR="00E5613D">
        <w:lastRenderedPageBreak/>
        <w:t>Zaprešić, Pavla Lončara 1a, OIB 26213848103, MBS 08104708543</w:t>
      </w:r>
      <w:r w:rsidR="0022293B">
        <w:t xml:space="preserve">, </w:t>
      </w:r>
      <w:r w:rsidRPr="00847D9A">
        <w:t xml:space="preserve">Klasa: 110-07/17-01/04,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E5613D">
        <w:t>4798</w:t>
      </w:r>
      <w:r w:rsidR="0022293B">
        <w:t xml:space="preserve"> </w:t>
      </w:r>
      <w:r w:rsidR="00847D9A" w:rsidRPr="00847D9A">
        <w:t xml:space="preserve"> jer na dan </w:t>
      </w:r>
      <w:r w:rsidR="00E5613D">
        <w:t>22. rujna</w:t>
      </w:r>
      <w:r w:rsidR="0022293B">
        <w:t xml:space="preserve">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BB07E3">
        <w:t>66.092,52</w:t>
      </w:r>
      <w:r w:rsidR="0070424D">
        <w:t xml:space="preserve"> </w:t>
      </w:r>
      <w:r w:rsidR="003E2DB1">
        <w:t>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BB07E3">
        <w:t xml:space="preserve">33,48   </w:t>
      </w:r>
      <w:r w:rsidR="0070424D">
        <w:t xml:space="preserve"> </w:t>
      </w:r>
      <w:r w:rsidR="003E2DB1">
        <w:t xml:space="preserve">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BB07E3">
        <w:t>4.966,54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4C4D9D">
      <w:pPr>
        <w:tabs>
          <w:tab w:pos="4392" w:val="center"/>
          <w:tab w:pos="6390" w:val="left"/>
        </w:tabs>
      </w:pPr>
      <w:r>
        <w:tab/>
        <w:t xml:space="preserve">U Osijeku </w:t>
      </w:r>
      <w:r w:rsidR="00E56DF8">
        <w:t>2</w:t>
      </w:r>
      <w:r w:rsidR="003E2DB1">
        <w:t xml:space="preserve">. kolovoza 2018.   </w:t>
      </w:r>
      <w:r w:rsidR="00217E66">
        <w:t xml:space="preserve">           </w:t>
      </w:r>
    </w:p>
    <w:p w:rsidRDefault="00217E66" w:rsidP="002E5413" w:rsidR="00832751">
      <w:pPr>
        <w:tabs>
          <w:tab w:pos="4392" w:val="center"/>
          <w:tab w:pos="6390" w:val="left"/>
        </w:tabs>
      </w:pPr>
      <w:r>
        <w:t xml:space="preserve">     </w:t>
      </w:r>
    </w:p>
    <w:p w:rsidRDefault="00BB07E3" w:rsidP="002E5413" w:rsidR="00BB07E3">
      <w:pPr>
        <w:tabs>
          <w:tab w:pos="4392" w:val="center"/>
          <w:tab w:pos="6390" w:val="left"/>
        </w:tabs>
      </w:pPr>
    </w:p>
    <w:p w:rsidRDefault="00BB07E3" w:rsidP="002E5413" w:rsidR="00BB07E3">
      <w:pPr>
        <w:tabs>
          <w:tab w:pos="4392" w:val="center"/>
          <w:tab w:pos="6390" w:val="left"/>
        </w:tabs>
      </w:pPr>
    </w:p>
    <w:p w:rsidRDefault="00F77409" w:rsidP="00F77409" w:rsidR="00F7740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77409" w:rsidP="00F77409" w:rsidR="00F7740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77409" w:rsidP="00F77409" w:rsidR="00F77409"/>
    <w:p w:rsidRDefault="00F77409" w:rsidP="00F77409" w:rsidR="00F77409">
      <w:pPr>
        <w:ind w:firstLine="720" w:left="5760"/>
      </w:pPr>
    </w:p>
    <w:p w:rsidRDefault="00F77409" w:rsidP="00F77409" w:rsidR="00F77409">
      <w:pPr>
        <w:jc w:val="both"/>
      </w:pPr>
      <w:r>
        <w:t xml:space="preserve">NAPUTAK  O PRAVNOM LIJEKU </w:t>
      </w:r>
    </w:p>
    <w:p w:rsidRDefault="00F77409" w:rsidP="00F77409" w:rsidR="00F7740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77409" w:rsidP="00F77409" w:rsidR="00F77409">
      <w:pPr>
        <w:jc w:val="both"/>
      </w:pPr>
    </w:p>
    <w:p w:rsidRDefault="00F77409" w:rsidP="00F77409" w:rsidR="00F77409">
      <w:pPr>
        <w:jc w:val="both"/>
      </w:pPr>
    </w:p>
    <w:p w:rsidRDefault="00F77409" w:rsidP="00F77409" w:rsidR="00F77409">
      <w:pPr>
        <w:jc w:val="both"/>
      </w:pPr>
    </w:p>
    <w:p w:rsidRDefault="00F77409" w:rsidP="00F77409" w:rsidR="00F77409">
      <w:pPr>
        <w:tabs>
          <w:tab w:pos="6075" w:val="left"/>
        </w:tabs>
      </w:pPr>
      <w:r>
        <w:t>DNA</w:t>
      </w:r>
      <w:r>
        <w:tab/>
      </w:r>
    </w:p>
    <w:p w:rsidRDefault="00F77409" w:rsidP="00F77409" w:rsidR="00F77409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F77409" w:rsidP="00F77409" w:rsidR="00F77409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77409" w:rsidP="00F77409" w:rsidR="00F77409">
      <w:pPr>
        <w:numPr>
          <w:ilvl w:val="0"/>
          <w:numId w:val="13"/>
        </w:numPr>
      </w:pPr>
      <w:r>
        <w:t>FINA po pravomoćnosti</w:t>
      </w:r>
    </w:p>
    <w:p w:rsidRDefault="00F77409" w:rsidP="00F77409" w:rsidR="00F77409">
      <w:pPr>
        <w:numPr>
          <w:ilvl w:val="0"/>
          <w:numId w:val="13"/>
        </w:numPr>
      </w:pPr>
      <w:r>
        <w:t>31.8.</w:t>
      </w:r>
    </w:p>
    <w:p w:rsidRDefault="00F77409" w:rsidP="00F77409" w:rsidR="00F77409"/>
    <w:p w:rsidRDefault="00F77409" w:rsidP="00F77409" w:rsidR="00F77409"/>
    <w:p w:rsidRDefault="007E6D1A" w:rsidP="007875AB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AB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</w:t>
    </w:r>
    <w:r w:rsidR="00BB07E3">
      <w:rPr>
        <w:sz w:val="22"/>
        <w:szCs w:val="22"/>
      </w:rPr>
      <w:t>614/18-</w:t>
    </w:r>
    <w:r w:rsidR="003E2DB1" w:rsidRPr="003E2DB1">
      <w:rPr>
        <w:sz w:val="22"/>
        <w:szCs w:val="22"/>
      </w:rPr>
      <w:t xml:space="preserve">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AA6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3361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25EE3"/>
    <w:rsid w:val="00240E3F"/>
    <w:rsid w:val="00240F4A"/>
    <w:rsid w:val="00252153"/>
    <w:rsid w:val="002614FD"/>
    <w:rsid w:val="002621F6"/>
    <w:rsid w:val="00267D26"/>
    <w:rsid w:val="00276DCF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05F5"/>
    <w:rsid w:val="003924AF"/>
    <w:rsid w:val="003D02B1"/>
    <w:rsid w:val="003D43B8"/>
    <w:rsid w:val="003D770E"/>
    <w:rsid w:val="003E2DB1"/>
    <w:rsid w:val="003F2E92"/>
    <w:rsid w:val="003F558C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3A"/>
    <w:rsid w:val="004939D6"/>
    <w:rsid w:val="004C3969"/>
    <w:rsid w:val="004C4D9D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6090"/>
    <w:rsid w:val="005976AC"/>
    <w:rsid w:val="00597AE0"/>
    <w:rsid w:val="005B3CCB"/>
    <w:rsid w:val="005B59B6"/>
    <w:rsid w:val="005D7EC1"/>
    <w:rsid w:val="005E0CFB"/>
    <w:rsid w:val="005F0ABC"/>
    <w:rsid w:val="005F3B49"/>
    <w:rsid w:val="00630704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0424D"/>
    <w:rsid w:val="007218C3"/>
    <w:rsid w:val="00723D92"/>
    <w:rsid w:val="00727E7F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875AB"/>
    <w:rsid w:val="00796AED"/>
    <w:rsid w:val="007A4540"/>
    <w:rsid w:val="007A480E"/>
    <w:rsid w:val="007B0250"/>
    <w:rsid w:val="007C071F"/>
    <w:rsid w:val="007C4163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76EA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7E3"/>
    <w:rsid w:val="00BB086F"/>
    <w:rsid w:val="00BB37BB"/>
    <w:rsid w:val="00BB66CC"/>
    <w:rsid w:val="00BB7092"/>
    <w:rsid w:val="00BE0168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D56FF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5613D"/>
    <w:rsid w:val="00E56DF8"/>
    <w:rsid w:val="00E57B5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77409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15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3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8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 LILI j.d.o.o.</izvorni_sadrzaj>
    <derivirana_varijabla naziv="DomainObject.Predmet.ProtustrankaFormated_1">  AUTO LILI j.d.o.o.</derivirana_varijabla>
  </DomainObject.Predmet.ProtustrankaFormated>
  <DomainObject.Predmet.ProtustrankaFormatedOIB>
    <izvorni_sadrzaj>  AUTO LILI j.d.o.o., OIB 26213848103</izvorni_sadrzaj>
    <derivirana_varijabla naziv="DomainObject.Predmet.ProtustrankaFormatedOIB_1">  AUTO LILI j.d.o.o., OIB 26213848103</derivirana_varijabla>
  </DomainObject.Predmet.ProtustrankaFormatedOIB>
  <DomainObject.Predmet.ProtustrankaFormatedWithAdress>
    <izvorni_sadrzaj> AUTO LILI j.d.o.o., Pavla Lončara 1 A, 10290 Zaprešić</izvorni_sadrzaj>
    <derivirana_varijabla naziv="DomainObject.Predmet.ProtustrankaFormatedWithAdress_1"> AUTO LILI j.d.o.o., Pavla Lončara 1 A, 10290 Zaprešić</derivirana_varijabla>
  </DomainObject.Predmet.ProtustrankaFormatedWithAdress>
  <DomainObject.Predmet.ProtustrankaFormatedWithAdressOIB>
    <izvorni_sadrzaj> AUTO LILI j.d.o.o., OIB 26213848103, Pavla Lončara 1 A, 10290 Zaprešić</izvorni_sadrzaj>
    <derivirana_varijabla naziv="DomainObject.Predmet.ProtustrankaFormatedWithAdressOIB_1"> AUTO LILI j.d.o.o., OIB 26213848103, Pavla Lončara 1 A, 10290 Zaprešić</derivirana_varijabla>
  </DomainObject.Predmet.ProtustrankaFormatedWithAdressOIB>
  <DomainObject.Predmet.ProtustrankaWithAdress>
    <izvorni_sadrzaj>AUTO LILI j.d.o.o. Pavla Lončara 1 A, 10290 Zaprešić</izvorni_sadrzaj>
    <derivirana_varijabla naziv="DomainObject.Predmet.ProtustrankaWithAdress_1">AUTO LILI j.d.o.o. Pavla Lončara 1 A, 10290 Zaprešić</derivirana_varijabla>
  </DomainObject.Predmet.ProtustrankaWithAdress>
  <DomainObject.Predmet.ProtustrankaWithAdressOIB>
    <izvorni_sadrzaj>AUTO LILI j.d.o.o., OIB 26213848103, Pavla Lončara 1 A, 10290 Zaprešić</izvorni_sadrzaj>
    <derivirana_varijabla naziv="DomainObject.Predmet.ProtustrankaWithAdressOIB_1">AUTO LILI j.d.o.o., OIB 26213848103, Pavla Lončara 1 A, 10290 Zaprešić</derivirana_varijabla>
  </DomainObject.Predmet.ProtustrankaWithAdressOIB>
  <DomainObject.Predmet.ProtustrankaNazivFormated>
    <izvorni_sadrzaj>AUTO LILI j.d.o.o.</izvorni_sadrzaj>
    <derivirana_varijabla naziv="DomainObject.Predmet.ProtustrankaNazivFormated_1">AUTO LILI j.d.o.o.</derivirana_varijabla>
  </DomainObject.Predmet.ProtustrankaNazivFormated>
  <DomainObject.Predmet.ProtustrankaNazivFormatedOIB>
    <izvorni_sadrzaj>AUTO LILI j.d.o.o., OIB 26213848103</izvorni_sadrzaj>
    <derivirana_varijabla naziv="DomainObject.Predmet.ProtustrankaNazivFormatedOIB_1">AUTO LILI j.d.o.o., OIB 26213848103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LILI j.d.o.o.</item>
    </izvorni_sadrzaj>
    <derivirana_varijabla naziv="DomainObject.Predmet.ProtuStrankaListFormated_1">
      <item>AUTO LILI j.d.o.o.</item>
    </derivirana_varijabla>
  </DomainObject.Predmet.ProtuStrankaListFormated>
  <DomainObject.Predmet.ProtuStrankaListFormatedOIB>
    <izvorni_sadrzaj>
      <item>AUTO LILI j.d.o.o., OIB 26213848103</item>
    </izvorni_sadrzaj>
    <derivirana_varijabla naziv="DomainObject.Predmet.ProtuStrankaListFormatedOIB_1">
      <item>AUTO LILI j.d.o.o., OIB 26213848103</item>
    </derivirana_varijabla>
  </DomainObject.Predmet.ProtuStrankaListFormatedOIB>
  <DomainObject.Predmet.ProtuStrankaListFormatedWithAdress>
    <izvorni_sadrzaj>
      <item>AUTO LILI j.d.o.o., Pavla Lončara 1 A, 10290 Zaprešić</item>
    </izvorni_sadrzaj>
    <derivirana_varijabla naziv="DomainObject.Predmet.ProtuStrankaListFormatedWithAdress_1">
      <item>AUTO LILI j.d.o.o., Pavla Lončara 1 A, 10290 Zaprešić</item>
    </derivirana_varijabla>
  </DomainObject.Predmet.ProtuStrankaListFormatedWithAdress>
  <DomainObject.Predmet.ProtuStrankaListFormatedWithAdressOIB>
    <izvorni_sadrzaj>
      <item>AUTO LILI j.d.o.o., OIB 26213848103, Pavla Lončara 1 A, 10290 Zaprešić</item>
    </izvorni_sadrzaj>
    <derivirana_varijabla naziv="DomainObject.Predmet.ProtuStrankaListFormatedWithAdressOIB_1">
      <item>AUTO LILI j.d.o.o., OIB 26213848103, Pavla Lončara 1 A, 10290 Zaprešić</item>
    </derivirana_varijabla>
  </DomainObject.Predmet.ProtuStrankaListFormatedWithAdressOIB>
  <DomainObject.Predmet.ProtuStrankaListNazivFormated>
    <izvorni_sadrzaj>
      <item>AUTO LILI j.d.o.o.</item>
    </izvorni_sadrzaj>
    <derivirana_varijabla naziv="DomainObject.Predmet.ProtuStrankaListNazivFormated_1">
      <item>AUTO LILI j.d.o.o.</item>
    </derivirana_varijabla>
  </DomainObject.Predmet.ProtuStrankaListNazivFormated>
  <DomainObject.Predmet.ProtuStrankaListNazivFormatedOIB>
    <izvorni_sadrzaj>
      <item>AUTO LILI j.d.o.o., OIB 26213848103</item>
    </izvorni_sadrzaj>
    <derivirana_varijabla naziv="DomainObject.Predmet.ProtuStrankaListNazivFormatedOIB_1">
      <item>AUTO LILI j.d.o.o., OIB 26213848103</item>
    </derivirana_varijabla>
  </DomainObject.Predmet.ProtuStrankaListNazivFormatedOIB>
  <DomainObject.Predmet.OstaliListFormated>
    <izvorni_sadrzaj>
      <item>Ljiljana Klobučar</item>
    </izvorni_sadrzaj>
    <derivirana_varijabla naziv="DomainObject.Predmet.OstaliListFormated_1">
      <item>Ljiljana Klobučar</item>
    </derivirana_varijabla>
  </DomainObject.Predmet.OstaliListFormated>
  <DomainObject.Predmet.OstaliListFormatedOIB>
    <izvorni_sadrzaj>
      <item>Ljiljana Klobučar, OIB 42223799936</item>
    </izvorni_sadrzaj>
    <derivirana_varijabla naziv="DomainObject.Predmet.OstaliListFormatedOIB_1">
      <item>Ljiljana Klobučar, OIB 42223799936</item>
    </derivirana_varijabla>
  </DomainObject.Predmet.OstaliListFormatedOIB>
  <DomainObject.Predmet.OstaliListFormatedWithAdress>
    <izvorni_sadrzaj>
      <item>Ljiljana Klobučar, Šestinski Dol 140, 10000 Zagreb</item>
    </izvorni_sadrzaj>
    <derivirana_varijabla naziv="DomainObject.Predmet.OstaliListFormatedWithAdress_1">
      <item>Ljiljana Klobučar, Šestinski Dol 140, 10000 Zagreb</item>
    </derivirana_varijabla>
  </DomainObject.Predmet.OstaliListFormatedWithAdress>
  <DomainObject.Predmet.OstaliListFormatedWithAdressOIB>
    <izvorni_sadrzaj>
      <item>Ljiljana Klobučar, OIB 42223799936, Šestinski Dol 140, 10000 Zagreb</item>
    </izvorni_sadrzaj>
    <derivirana_varijabla naziv="DomainObject.Predmet.OstaliListFormatedWithAdressOIB_1">
      <item>Ljiljana Klobučar, OIB 42223799936, Šestinski Dol 140, 10000 Zagreb</item>
    </derivirana_varijabla>
  </DomainObject.Predmet.OstaliListFormatedWithAdressOIB>
  <DomainObject.Predmet.OstaliListNazivFormated>
    <izvorni_sadrzaj>
      <item>Ljiljana Klobučar</item>
    </izvorni_sadrzaj>
    <derivirana_varijabla naziv="DomainObject.Predmet.OstaliListNazivFormated_1">
      <item>Ljiljana Klobučar</item>
    </derivirana_varijabla>
  </DomainObject.Predmet.OstaliListNazivFormated>
  <DomainObject.Predmet.OstaliListNazivFormatedOIB>
    <izvorni_sadrzaj>
      <item>Ljiljana Klobučar, OIB 42223799936</item>
    </izvorni_sadrzaj>
    <derivirana_varijabla naziv="DomainObject.Predmet.OstaliListNazivFormatedOIB_1">
      <item>Ljiljana Klobučar, OIB 42223799936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LILI j.d.o.o.</izvorni_sadrzaj>
    <derivirana_varijabla naziv="DomainObject.Predmet.ProtustrankaIDrugi_1">AUTO LILI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LILI j.d.o.o., OIB 26213848103, Pavla Lončara 1 A, 10290 Zaprešić</izvorni_sadrzaj>
    <derivirana_varijabla naziv="DomainObject.Predmet.ProtustrankaIDrugiAdressOIB_1">AUTO LILI j.d.o.o., OIB 26213848103, Pavla Lončara 1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LILI j.d.o.o.</item>
      <item>FINA Regionalni centar Zagreb</item>
      <item>Ljiljana Klobučar</item>
    </izvorni_sadrzaj>
    <derivirana_varijabla naziv="DomainObject.Predmet.SudioniciListNaziv_1">
      <item>AUTO LILI j.d.o.o.</item>
      <item>FINA Regionalni centar Zagreb</item>
      <item>Ljiljana Klobučar</item>
    </derivirana_varijabla>
  </DomainObject.Predmet.SudioniciListNaziv>
  <DomainObject.Predmet.SudioniciListAdressOIB>
    <izvorni_sadrzaj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izvorni_sadrzaj>
    <derivirana_varijabla naziv="DomainObject.Predmet.SudioniciListAdressOIB_1"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26213848103</item>
      <item>, OIB 85821130368</item>
      <item>, OIB 42223799936</item>
    </izvorni_sadrzaj>
    <derivirana_varijabla naziv="DomainObject.Predmet.SudioniciListNazivOIB_1">
      <item>, OIB 26213848103</item>
      <item>, OIB 85821130368</item>
      <item>, OIB 42223799936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1E5CD-0611-4C75-B7D1-25E5D5E59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3366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2018-08-02T06:32:00Z</dcterms:created>
  <dc:creator>Korisnik</dc:creator>
  <cp:lastModifiedBy>Sanja Ban</cp:lastModifiedBy>
  <cp:lastPrinted>2018-08-02T06:32:00Z</cp:lastPrinted>
  <dcterms:modified xmlns:xsi="http://www.w3.org/2001/XMLSchema-instance" xsi:type="dcterms:W3CDTF">2018-08-02T06:33:00Z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(St-614-18 AUTO LILI  razlika za  trošak prethodg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