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70da" w14:paraId="8e970da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DC571B">
        <w:rPr>
          <w:sz w:val="24"/>
          <w:szCs w:val="24"/>
        </w:rPr>
        <w:t>104</w:t>
      </w:r>
      <w:r w:rsidR="00AE0181">
        <w:rPr>
          <w:sz w:val="24"/>
          <w:szCs w:val="24"/>
        </w:rPr>
        <w:t>/2017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DC571B">
        <w:rPr>
          <w:sz w:val="24"/>
          <w:szCs w:val="24"/>
        </w:rPr>
        <w:t>2</w:t>
      </w:r>
      <w:r w:rsidR="002A65B9">
        <w:rPr>
          <w:sz w:val="24"/>
          <w:szCs w:val="24"/>
        </w:rPr>
        <w:t>. ožujka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DC571B">
        <w:rPr>
          <w:sz w:val="24"/>
          <w:szCs w:val="24"/>
        </w:rPr>
        <w:t>ARGAN d.o.o. Čavle, Podrvanj 9, OIB: 05612614616, MBS: 040250581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DC571B">
        <w:rPr>
          <w:color w:val="000000"/>
          <w:sz w:val="24"/>
          <w:szCs w:val="24"/>
        </w:rPr>
        <w:t>6</w:t>
      </w:r>
      <w:r w:rsidR="002A65B9">
        <w:rPr>
          <w:color w:val="000000"/>
          <w:sz w:val="24"/>
          <w:szCs w:val="24"/>
        </w:rPr>
        <w:t>. veljače</w:t>
      </w:r>
      <w:r w:rsidR="00BF1737">
        <w:rPr>
          <w:color w:val="000000"/>
          <w:sz w:val="24"/>
          <w:szCs w:val="24"/>
        </w:rPr>
        <w:t xml:space="preserve"> 2017</w:t>
      </w:r>
      <w:r>
        <w:rPr>
          <w:color w:val="000000"/>
          <w:sz w:val="24"/>
          <w:szCs w:val="24"/>
        </w:rPr>
        <w:t xml:space="preserve">. godine iznosi </w:t>
      </w:r>
      <w:r w:rsidR="00DC571B">
        <w:rPr>
          <w:color w:val="000000"/>
          <w:sz w:val="24"/>
          <w:szCs w:val="24"/>
        </w:rPr>
        <w:t>129.145,31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DC571B">
      <w:rPr>
        <w:sz w:val="24"/>
        <w:szCs w:val="24"/>
      </w:rPr>
      <w:t>104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C94"/>
    <w:rsid w:val="0018571E"/>
    <w:rsid w:val="001A0450"/>
    <w:rsid w:val="001A1804"/>
    <w:rsid w:val="001C290E"/>
    <w:rsid w:val="0020434D"/>
    <w:rsid w:val="00206C54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65C8E"/>
    <w:rsid w:val="00486AFF"/>
    <w:rsid w:val="004A534D"/>
    <w:rsid w:val="004C0134"/>
    <w:rsid w:val="0053523B"/>
    <w:rsid w:val="00550826"/>
    <w:rsid w:val="00577293"/>
    <w:rsid w:val="00577FF6"/>
    <w:rsid w:val="005D5B67"/>
    <w:rsid w:val="00635648"/>
    <w:rsid w:val="00635D1B"/>
    <w:rsid w:val="00643226"/>
    <w:rsid w:val="00647591"/>
    <w:rsid w:val="006A4A8B"/>
    <w:rsid w:val="006B4B1E"/>
    <w:rsid w:val="006B5B6E"/>
    <w:rsid w:val="00702721"/>
    <w:rsid w:val="00780CD9"/>
    <w:rsid w:val="007B6D3E"/>
    <w:rsid w:val="007F38BD"/>
    <w:rsid w:val="00807E95"/>
    <w:rsid w:val="00821A82"/>
    <w:rsid w:val="008363E4"/>
    <w:rsid w:val="00854878"/>
    <w:rsid w:val="00864CD4"/>
    <w:rsid w:val="00895FC5"/>
    <w:rsid w:val="00897D8E"/>
    <w:rsid w:val="008B04AE"/>
    <w:rsid w:val="008B635C"/>
    <w:rsid w:val="008C0FCE"/>
    <w:rsid w:val="008D1A1A"/>
    <w:rsid w:val="008F1B9E"/>
    <w:rsid w:val="008F3444"/>
    <w:rsid w:val="00955B0C"/>
    <w:rsid w:val="00957323"/>
    <w:rsid w:val="009B423E"/>
    <w:rsid w:val="009C7A24"/>
    <w:rsid w:val="00A02868"/>
    <w:rsid w:val="00A367FD"/>
    <w:rsid w:val="00A61780"/>
    <w:rsid w:val="00A93084"/>
    <w:rsid w:val="00AC43D3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7DD0"/>
    <w:rsid w:val="00BD1015"/>
    <w:rsid w:val="00BF1737"/>
    <w:rsid w:val="00C23103"/>
    <w:rsid w:val="00C73D62"/>
    <w:rsid w:val="00C92DC3"/>
    <w:rsid w:val="00C97D74"/>
    <w:rsid w:val="00CF24AF"/>
    <w:rsid w:val="00D0445B"/>
    <w:rsid w:val="00D12DF5"/>
    <w:rsid w:val="00D27D26"/>
    <w:rsid w:val="00D30C69"/>
    <w:rsid w:val="00D35E50"/>
    <w:rsid w:val="00D42ECF"/>
    <w:rsid w:val="00D53F10"/>
    <w:rsid w:val="00D76F51"/>
    <w:rsid w:val="00D77730"/>
    <w:rsid w:val="00D80D9C"/>
    <w:rsid w:val="00D8217F"/>
    <w:rsid w:val="00DB3DC6"/>
    <w:rsid w:val="00DB775C"/>
    <w:rsid w:val="00DC571B"/>
    <w:rsid w:val="00E01A4B"/>
    <w:rsid w:val="00E15D91"/>
    <w:rsid w:val="00E26934"/>
    <w:rsid w:val="00E424F4"/>
    <w:rsid w:val="00E623D9"/>
    <w:rsid w:val="00E94CED"/>
    <w:rsid w:val="00EB42FA"/>
    <w:rsid w:val="00EF1580"/>
    <w:rsid w:val="00EF4D53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08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8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8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8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8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08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8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8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8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8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St-104/2017</izvorni_sadrzaj>
    <derivirana_varijabla naziv="DomainObject.Predmet.OznakaBroj_1">St-104/2017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ARGAN d.o.o.</izvorni_sadrzaj>
    <derivirana_varijabla naziv="DomainObject.Predmet.ProtustrankaFormated_1">  ARGAN d.o.o.</derivirana_varijabla>
  </DomainObject.Predmet.ProtustrankaFormated>
  <DomainObject.Predmet.ProtustrankaFormatedOIB>
    <izvorni_sadrzaj>  ARGAN d.o.o., OIB 05612614616</izvorni_sadrzaj>
    <derivirana_varijabla naziv="DomainObject.Predmet.ProtustrankaFormatedOIB_1">  ARGAN d.o.o., OIB 05612614616</derivirana_varijabla>
  </DomainObject.Predmet.ProtustrankaFormatedOIB>
  <DomainObject.Predmet.ProtustrankaFormatedWithAdress>
    <izvorni_sadrzaj> ARGAN d.o.o., Podrvanj 9, 51219 Čavle</izvorni_sadrzaj>
    <derivirana_varijabla naziv="DomainObject.Predmet.ProtustrankaFormatedWithAdress_1"> ARGAN d.o.o., Podrvanj 9, 51219 Čavle</derivirana_varijabla>
  </DomainObject.Predmet.ProtustrankaFormatedWithAdress>
  <DomainObject.Predmet.ProtustrankaFormatedWithAdressOIB>
    <izvorni_sadrzaj> ARGAN d.o.o., OIB 05612614616, Podrvanj 9, 51219 Čavle</izvorni_sadrzaj>
    <derivirana_varijabla naziv="DomainObject.Predmet.ProtustrankaFormatedWithAdressOIB_1"> ARGAN d.o.o., OIB 05612614616, Podrvanj 9, 51219 Čavle</derivirana_varijabla>
  </DomainObject.Predmet.ProtustrankaFormatedWithAdressOIB>
  <DomainObject.Predmet.ProtustrankaWithAdress>
    <izvorni_sadrzaj>ARGAN d.o.o. Podrvanj 9, 51219 Čavle</izvorni_sadrzaj>
    <derivirana_varijabla naziv="DomainObject.Predmet.ProtustrankaWithAdress_1">ARGAN d.o.o. Podrvanj 9, 51219 Čavle</derivirana_varijabla>
  </DomainObject.Predmet.ProtustrankaWithAdress>
  <DomainObject.Predmet.ProtustrankaWithAdressOIB>
    <izvorni_sadrzaj>ARGAN d.o.o., OIB 05612614616, Podrvanj 9, 51219 Čavle</izvorni_sadrzaj>
    <derivirana_varijabla naziv="DomainObject.Predmet.ProtustrankaWithAdressOIB_1">ARGAN d.o.o., OIB 05612614616, Podrvanj 9, 51219 Čavle</derivirana_varijabla>
  </DomainObject.Predmet.ProtustrankaWithAdressOIB>
  <DomainObject.Predmet.ProtustrankaNazivFormated>
    <izvorni_sadrzaj>ARGAN d.o.o.</izvorni_sadrzaj>
    <derivirana_varijabla naziv="DomainObject.Predmet.ProtustrankaNazivFormated_1">ARGAN d.o.o.</derivirana_varijabla>
  </DomainObject.Predmet.ProtustrankaNazivFormated>
  <DomainObject.Predmet.ProtustrankaNazivFormatedOIB>
    <izvorni_sadrzaj>ARGAN d.o.o., OIB 05612614616</izvorni_sadrzaj>
    <derivirana_varijabla naziv="DomainObject.Predmet.ProtustrankaNazivFormatedOIB_1">ARGAN d.o.o., OIB 05612614616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ARGAN d.o.o.</item>
    </izvorni_sadrzaj>
    <derivirana_varijabla naziv="DomainObject.Predmet.ProtuStrankaListFormated_1">
      <item>ARGAN d.o.o.</item>
    </derivirana_varijabla>
  </DomainObject.Predmet.ProtuStrankaListFormated>
  <DomainObject.Predmet.ProtuStrankaListFormatedOIB>
    <izvorni_sadrzaj>
      <item>ARGAN d.o.o., OIB 05612614616</item>
    </izvorni_sadrzaj>
    <derivirana_varijabla naziv="DomainObject.Predmet.ProtuStrankaListFormatedOIB_1">
      <item>ARGAN d.o.o., OIB 05612614616</item>
    </derivirana_varijabla>
  </DomainObject.Predmet.ProtuStrankaListFormatedOIB>
  <DomainObject.Predmet.ProtuStrankaListFormatedWithAdress>
    <izvorni_sadrzaj>
      <item>ARGAN d.o.o., Podrvanj 9, 51219 Čavle</item>
    </izvorni_sadrzaj>
    <derivirana_varijabla naziv="DomainObject.Predmet.ProtuStrankaListFormatedWithAdress_1">
      <item>ARGAN d.o.o., Podrvanj 9, 51219 Čavle</item>
    </derivirana_varijabla>
  </DomainObject.Predmet.ProtuStrankaListFormatedWithAdress>
  <DomainObject.Predmet.ProtuStrankaListFormatedWithAdressOIB>
    <izvorni_sadrzaj>
      <item>ARGAN d.o.o., OIB 05612614616, Podrvanj 9, 51219 Čavle</item>
    </izvorni_sadrzaj>
    <derivirana_varijabla naziv="DomainObject.Predmet.ProtuStrankaListFormatedWithAdressOIB_1">
      <item>ARGAN d.o.o., OIB 05612614616, Podrvanj 9, 51219 Čavle</item>
    </derivirana_varijabla>
  </DomainObject.Predmet.ProtuStrankaListFormatedWithAdressOIB>
  <DomainObject.Predmet.ProtuStrankaListNazivFormated>
    <izvorni_sadrzaj>
      <item>ARGAN d.o.o.</item>
    </izvorni_sadrzaj>
    <derivirana_varijabla naziv="DomainObject.Predmet.ProtuStrankaListNazivFormated_1">
      <item>ARGAN d.o.o.</item>
    </derivirana_varijabla>
  </DomainObject.Predmet.ProtuStrankaListNazivFormated>
  <DomainObject.Predmet.ProtuStrankaListNazivFormatedOIB>
    <izvorni_sadrzaj>
      <item>ARGAN d.o.o., OIB 05612614616</item>
    </izvorni_sadrzaj>
    <derivirana_varijabla naziv="DomainObject.Predmet.ProtuStrankaListNazivFormatedOIB_1">
      <item>ARGAN d.o.o., OIB 05612614616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ARGAN d.o.o.</izvorni_sadrzaj>
    <derivirana_varijabla naziv="DomainObject.Predmet.ProtustrankaIDrugi_1">ARGAN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ARGAN d.o.o., OIB 05612614616, Podrvanj 9, 51219 Čavle</izvorni_sadrzaj>
    <derivirana_varijabla naziv="DomainObject.Predmet.ProtustrankaIDrugiAdressOIB_1">ARGAN d.o.o., OIB 05612614616, Podrvanj 9,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ARGAN d.o.o.</item>
    </izvorni_sadrzaj>
    <derivirana_varijabla naziv="DomainObject.Predmet.SudioniciListNaziv_1">
      <item>FINA  Rijeka</item>
      <item>ARGAN d.o.o.</item>
    </derivirana_varijabla>
  </DomainObject.Predmet.SudioniciListNaziv>
  <DomainObject.Predmet.SudioniciListAdressOIB>
    <izvorni_sadrzaj>
      <item>FINA  Rijeka, OIB 85821130368, Frana Kurelca 8,51000 Rijeka</item>
      <item>ARGAN d.o.o., OIB 05612614616, Podrvanj 9,51219 Čavle</item>
    </izvorni_sadrzaj>
    <derivirana_varijabla naziv="DomainObject.Predmet.SudioniciListAdressOIB_1">
      <item>FINA  Rijeka, OIB 85821130368, Frana Kurelca 8,51000 Rijeka</item>
      <item>ARGAN d.o.o., OIB 05612614616, Podrvanj 9,51219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05612614616</item>
    </izvorni_sadrzaj>
    <derivirana_varijabla naziv="DomainObject.Predmet.SudioniciListNazivOIB_1">
      <item>, OIB 85821130368</item>
      <item>, OIB 05612614616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1378</properties:Characters>
  <properties:Lines>32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2017-03-02T12:52:00Z</dcterms:created>
  <dc:creator>Barbara Slavujević</dc:creator>
  <cp:lastModifiedBy>Barbara Slavujević</cp:lastModifiedBy>
  <cp:lastPrinted>2017-02-17T13:07:00Z</cp:lastPrinted>
  <dcterms:modified xmlns:xsi="http://www.w3.org/2001/XMLSchema-instance" xsi:type="dcterms:W3CDTF">2017-03-02T13:54:00Z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