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2676" w14:paraId="ac72676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8419F3" w:rsidP="0070560D" w:rsidR="0070560D" w:rsidRPr="0070560D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70560D" w:rsidRPr="0070560D">
        <w:rPr>
          <w:rFonts w:cs="Times New Roman" w:hAnsi="Times New Roman" w:ascii="Times New Roman"/>
          <w:sz w:val="24"/>
        </w:rPr>
        <w:t xml:space="preserve">70. St-2262/2016  </w:t>
      </w:r>
    </w:p>
    <w:p w:rsidRDefault="0070560D" w:rsidP="0070560D" w:rsidR="0070560D" w:rsidRPr="0070560D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70560D">
        <w:rPr>
          <w:rFonts w:cs="Times New Roman" w:hAnsi="Times New Roman" w:ascii="Times New Roman"/>
          <w:sz w:val="24"/>
        </w:rPr>
        <w:tab/>
      </w:r>
      <w:r w:rsidRPr="0070560D">
        <w:rPr>
          <w:rFonts w:cs="Times New Roman" w:hAnsi="Times New Roman" w:ascii="Times New Roman"/>
          <w:sz w:val="24"/>
        </w:rPr>
        <w:tab/>
      </w:r>
      <w:r w:rsidRPr="0070560D">
        <w:rPr>
          <w:rFonts w:cs="Times New Roman" w:hAnsi="Times New Roman" w:ascii="Times New Roman"/>
          <w:sz w:val="24"/>
        </w:rPr>
        <w:tab/>
      </w:r>
      <w:r w:rsidRPr="0070560D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70560D" w:rsidP="0070560D" w:rsidR="0070560D" w:rsidRPr="0070560D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70560D">
        <w:rPr>
          <w:rFonts w:cs="Times New Roman" w:hAnsi="Times New Roman" w:ascii="Times New Roman"/>
          <w:sz w:val="24"/>
        </w:rPr>
        <w:t>R E P U B L I K A   H R V A T S K A</w:t>
      </w:r>
    </w:p>
    <w:p w:rsidRDefault="0070560D" w:rsidP="0070560D" w:rsidR="0070560D" w:rsidRPr="0070560D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70560D" w:rsidP="0070560D" w:rsidR="0070560D" w:rsidRPr="0070560D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70560D">
        <w:rPr>
          <w:rFonts w:cs="Times New Roman" w:hAnsi="Times New Roman" w:ascii="Times New Roman"/>
          <w:sz w:val="24"/>
        </w:rPr>
        <w:t>R J E Š E NJ E</w:t>
      </w:r>
    </w:p>
    <w:p w:rsidRDefault="0070560D" w:rsidP="0070560D" w:rsidR="0070560D" w:rsidRPr="0070560D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70560D" w:rsidP="0070560D" w:rsidR="00F17DC9" w:rsidRPr="00E808A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70560D">
        <w:rPr>
          <w:rFonts w:cs="Times New Roman" w:hAnsi="Times New Roman" w:ascii="Times New Roman"/>
          <w:sz w:val="24"/>
        </w:rPr>
        <w:t>Trgovački sud u Zagrebu, po sucu Maji Jurovicki, u stečajnom postupku u povodu prijedloga predlagatelja FINANCIJSKE AGENCIJE, Zagreb, Ulica grada Vukovara 70, OIB: 85821130368, za otvaranje stečajnog postupka nad dužnikom DUM-PEK d.o.o. OIB: 19959226707, MBS: 080762890 iz Moščenice Ante Starčevića 35, 2</w:t>
      </w:r>
      <w:r w:rsidR="001332F6">
        <w:rPr>
          <w:rFonts w:cs="Times New Roman" w:hAnsi="Times New Roman" w:ascii="Times New Roman"/>
          <w:sz w:val="24"/>
        </w:rPr>
        <w:t>4</w:t>
      </w:r>
      <w:r w:rsidRPr="0070560D">
        <w:rPr>
          <w:rFonts w:cs="Times New Roman" w:hAnsi="Times New Roman" w:ascii="Times New Roman"/>
          <w:sz w:val="24"/>
        </w:rPr>
        <w:t>.ožujka 2017.,</w:t>
      </w:r>
      <w:r w:rsidR="008419F3">
        <w:rPr>
          <w:rFonts w:cs="Times New Roman" w:hAnsi="Times New Roman" w:ascii="Times New Roman"/>
          <w:sz w:val="24"/>
        </w:rPr>
        <w:t xml:space="preserve"> </w:t>
      </w:r>
    </w:p>
    <w:p w:rsidRDefault="00F17DC9" w:rsidP="00F17DC9" w:rsidR="00F17DC9" w:rsidRPr="00E808A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>vlaštenoj za zastupanje</w:t>
      </w:r>
      <w:r w:rsidR="00F30CC4" w:rsidRPr="00F30CC4">
        <w:t xml:space="preserve"> </w:t>
      </w:r>
      <w:r w:rsidR="00F30CC4" w:rsidRPr="00F30CC4">
        <w:rPr>
          <w:sz w:val="24"/>
        </w:rPr>
        <w:t>Darku Dumbović OIB: 11103735106 iz Moščenice, Ante Starčevića 35</w:t>
      </w:r>
      <w:r w:rsidR="00F30CC4">
        <w:rPr>
          <w:sz w:val="24"/>
        </w:rPr>
        <w:t xml:space="preserve"> </w:t>
      </w:r>
      <w:r w:rsidR="00E808A3" w:rsidRPr="00E808A3">
        <w:rPr>
          <w:sz w:val="24"/>
        </w:rPr>
        <w:t>,</w:t>
      </w:r>
      <w:r w:rsidR="00E808A3">
        <w:rPr>
          <w:sz w:val="24"/>
        </w:rPr>
        <w:t xml:space="preserve">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F30CC4">
        <w:rPr>
          <w:sz w:val="24"/>
          <w:szCs w:val="24"/>
        </w:rPr>
        <w:t>-2262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30CC4" w:rsidRPr="00F30CC4">
        <w:rPr>
          <w:sz w:val="24"/>
          <w:szCs w:val="24"/>
        </w:rPr>
        <w:t>DUM-PEK d.o.o. OIB: 19959226707, MBS: 080762890 iz Moščenice Ante Starčevića 35</w:t>
      </w:r>
      <w:r w:rsidR="00F30CC4">
        <w:rPr>
          <w:sz w:val="24"/>
          <w:szCs w:val="24"/>
        </w:rPr>
        <w:t>.</w:t>
      </w:r>
    </w:p>
    <w:p w:rsidRDefault="00E25B65" w:rsidP="006868A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743173">
        <w:rPr>
          <w:sz w:val="24"/>
          <w:szCs w:val="24"/>
        </w:rPr>
        <w:t>1.392</w:t>
      </w:r>
      <w:r w:rsidRPr="00F53100">
        <w:rPr>
          <w:sz w:val="24"/>
          <w:szCs w:val="24"/>
        </w:rPr>
        <w:t xml:space="preserve">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</w:t>
      </w:r>
      <w:r w:rsidR="00F9701A">
        <w:rPr>
          <w:sz w:val="24"/>
          <w:szCs w:val="24"/>
        </w:rPr>
        <w:lastRenderedPageBreak/>
        <w:t>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</w:t>
      </w:r>
      <w:r w:rsidR="00743173">
        <w:rPr>
          <w:sz w:val="24"/>
        </w:rPr>
        <w:t>d 1.392</w:t>
      </w:r>
      <w:r w:rsidR="00FC5F00" w:rsidRPr="00FC5F00">
        <w:rPr>
          <w:sz w:val="24"/>
        </w:rPr>
        <w:t xml:space="preserve">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87F01">
        <w:rPr>
          <w:sz w:val="24"/>
        </w:rPr>
        <w:t>, 2</w:t>
      </w:r>
      <w:r w:rsidR="001332F6">
        <w:rPr>
          <w:sz w:val="24"/>
        </w:rPr>
        <w:t>4</w:t>
      </w:r>
      <w:r w:rsidR="00F024E8">
        <w:rPr>
          <w:sz w:val="24"/>
        </w:rPr>
        <w:t>.ožujka 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1332F6">
        <w:rPr>
          <w:sz w:val="24"/>
        </w:rPr>
        <w:t xml:space="preserve">, v.r.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1332F6" w:rsidP="00445BA5" w:rsidR="001332F6" w:rsidRPr="001332F6">
      <w:pPr>
        <w:jc w:val="right"/>
        <w:rPr>
          <w:sz w:val="24"/>
          <w:szCs w:val="24"/>
        </w:rPr>
      </w:pPr>
      <w:r w:rsidRPr="001332F6">
        <w:rPr>
          <w:sz w:val="24"/>
          <w:szCs w:val="24"/>
        </w:rPr>
        <w:t>Za točnost otpravka-</w:t>
      </w:r>
    </w:p>
    <w:p w:rsidRDefault="001332F6" w:rsidP="00445BA5" w:rsidR="001332F6" w:rsidRPr="001332F6">
      <w:pPr>
        <w:jc w:val="right"/>
        <w:rPr>
          <w:sz w:val="24"/>
          <w:szCs w:val="24"/>
        </w:rPr>
      </w:pPr>
      <w:r w:rsidRPr="001332F6">
        <w:rPr>
          <w:sz w:val="24"/>
          <w:szCs w:val="24"/>
        </w:rPr>
        <w:t>ovlašteni službenik</w:t>
      </w:r>
    </w:p>
    <w:p w:rsidRDefault="001332F6" w:rsidP="00445BA5" w:rsidR="001332F6" w:rsidRPr="001332F6">
      <w:pPr>
        <w:jc w:val="right"/>
        <w:rPr>
          <w:sz w:val="24"/>
          <w:szCs w:val="24"/>
        </w:rPr>
      </w:pPr>
      <w:r w:rsidRPr="001332F6">
        <w:rPr>
          <w:sz w:val="24"/>
          <w:szCs w:val="24"/>
        </w:rPr>
        <w:t xml:space="preserve">Mirjana Gašparić </w:t>
      </w:r>
    </w:p>
    <w:p w:rsidRDefault="008979AC" w:rsidP="001332F6" w:rsidR="008979AC">
      <w:pPr>
        <w:ind w:left="720"/>
        <w:jc w:val="both"/>
        <w:rPr>
          <w:sz w:val="24"/>
        </w:rPr>
      </w:pPr>
    </w:p>
    <w:sectPr w:rsidSect="00491CF2" w:rsidR="008979AC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332F6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F30CC4">
      <w:rPr>
        <w:sz w:val="24"/>
        <w:szCs w:val="24"/>
      </w:rPr>
      <w:t>226</w:t>
    </w:r>
    <w:r w:rsidR="00743173">
      <w:rPr>
        <w:sz w:val="24"/>
        <w:szCs w:val="24"/>
      </w:rPr>
      <w:t>2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332F6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44E3"/>
    <w:rsid w:val="002B6D27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426703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621C8"/>
    <w:rsid w:val="00570C57"/>
    <w:rsid w:val="005A4711"/>
    <w:rsid w:val="005E3E61"/>
    <w:rsid w:val="005E7C19"/>
    <w:rsid w:val="00611026"/>
    <w:rsid w:val="00683F41"/>
    <w:rsid w:val="006868A5"/>
    <w:rsid w:val="006A1915"/>
    <w:rsid w:val="006B2630"/>
    <w:rsid w:val="006B5CBF"/>
    <w:rsid w:val="006B70FB"/>
    <w:rsid w:val="006C6CA6"/>
    <w:rsid w:val="006D375E"/>
    <w:rsid w:val="006D5F20"/>
    <w:rsid w:val="006E0DEA"/>
    <w:rsid w:val="0070560D"/>
    <w:rsid w:val="00713FA8"/>
    <w:rsid w:val="00714A3C"/>
    <w:rsid w:val="00734DB3"/>
    <w:rsid w:val="00743173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419F3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B3324"/>
    <w:rsid w:val="009D727E"/>
    <w:rsid w:val="009E2E16"/>
    <w:rsid w:val="009E34A3"/>
    <w:rsid w:val="00A118F5"/>
    <w:rsid w:val="00A221A7"/>
    <w:rsid w:val="00A264BF"/>
    <w:rsid w:val="00A35B1E"/>
    <w:rsid w:val="00A42F2F"/>
    <w:rsid w:val="00A547D0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1379F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024E8"/>
    <w:rsid w:val="00F13E37"/>
    <w:rsid w:val="00F17DC9"/>
    <w:rsid w:val="00F30CC4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87F01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332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2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2F6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2F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2F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332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2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2F6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2F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2F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2262</izvorni_sadrzaj>
    <derivirana_varijabla naziv="DomainObject.Predmet.Broj_1">2262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St-2262/2016</izvorni_sadrzaj>
    <derivirana_varijabla naziv="DomainObject.Predmet.OznakaBroj_1">St-2262/2016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DUM-PEK d.o.o. za proizvodnju, trgovinu i usluge zastupanog po punomoćniku Darko Dumbović</izvorni_sadrzaj>
    <derivirana_varijabla naziv="DomainObject.Predmet.ProtustrankaFormated_1">  DUM-PEK d.o.o. za proizvodnju, trgovinu i usluge zastupanog po punomoćniku Darko Dumbović</derivirana_varijabla>
  </DomainObject.Predmet.ProtustrankaFormated>
  <DomainObject.Predmet.ProtustrankaFormatedOIB>
    <izvorni_sadrzaj>  DUM-PEK d.o.o. za proizvodnju, trgovinu i usluge, OIB 19959226707 zastupanog po punomoćniku Darko Dumbović</izvorni_sadrzaj>
    <derivirana_varijabla naziv="DomainObject.Predmet.ProtustrankaFormatedOIB_1">  DUM-PEK d.o.o. za proizvodnju, trgovinu i usluge, OIB 19959226707 zastupanog po punomoćniku Darko Dumbović</derivirana_varijabla>
  </DomainObject.Predmet.ProtustrankaFormatedOIB>
  <DomainObject.Predmet.ProtustrankaFormatedWithAdress>
    <izvorni_sadrzaj> DUM-PEK d.o.o. za proizvodnju, trgovinu i usluge, Ante Starčevića 35, 44253 Moščenica zastupanog po punomoćniku Darko Dumbović</izvorni_sadrzaj>
    <derivirana_varijabla naziv="DomainObject.Predmet.ProtustrankaFormatedWithAdress_1"> DUM-PEK d.o.o. za proizvodnju, trgovinu i usluge, Ante Starčevića 35, 44253 Moščenica zastupanog po punomoćniku Darko Dumbović</derivirana_varijabla>
  </DomainObject.Predmet.ProtustrankaFormatedWithAdress>
  <DomainObject.Predmet.ProtustrankaFormatedWithAdressOIB>
    <izvorni_sadrzaj> DUM-PEK d.o.o. za proizvodnju, trgovinu i usluge, OIB 19959226707, Ante Starčevića 35, 44253 Moščenica zastupanog po punomoćniku Darko Dumbović</izvorni_sadrzaj>
    <derivirana_varijabla naziv="DomainObject.Predmet.ProtustrankaFormatedWithAdressOIB_1"> DUM-PEK d.o.o. za proizvodnju, trgovinu i usluge, OIB 19959226707, Ante Starčevića 35, 44253 Moščenica zastupanog po punomoćniku Darko Dumbović</derivirana_varijabla>
  </DomainObject.Predmet.ProtustrankaFormatedWithAdressOIB>
  <DomainObject.Predmet.ProtustrankaWithAdress>
    <izvorni_sadrzaj>DUM-PEK d.o.o. za proizvodnju, trgovinu i usluge Ante Starčevića 35, 44253 Moščenica</izvorni_sadrzaj>
    <derivirana_varijabla naziv="DomainObject.Predmet.ProtustrankaWithAdress_1">DUM-PEK d.o.o. za proizvodnju, trgovinu i usluge Ante Starčevića 35, 44253 Moščenica</derivirana_varijabla>
  </DomainObject.Predmet.ProtustrankaWithAdress>
  <DomainObject.Predmet.ProtustrankaWithAdressOIB>
    <izvorni_sadrzaj>DUM-PEK d.o.o. za proizvodnju, trgovinu i usluge, OIB 19959226707, Ante Starčevića 35, 44253 Moščenica</izvorni_sadrzaj>
    <derivirana_varijabla naziv="DomainObject.Predmet.ProtustrankaWithAdressOIB_1">DUM-PEK d.o.o. za proizvodnju, trgovinu i usluge, OIB 19959226707, Ante Starčevića 35, 44253 Moščenica</derivirana_varijabla>
  </DomainObject.Predmet.ProtustrankaWithAdressOIB>
  <DomainObject.Predmet.ProtustrankaNazivFormated>
    <izvorni_sadrzaj>DUM-PEK d.o.o. za proizvodnju, trgovinu i usluge</izvorni_sadrzaj>
    <derivirana_varijabla naziv="DomainObject.Predmet.ProtustrankaNazivFormated_1">DUM-PEK d.o.o. za proizvodnju, trgovinu i usluge</derivirana_varijabla>
  </DomainObject.Predmet.ProtustrankaNazivFormated>
  <DomainObject.Predmet.ProtustrankaNazivFormatedOIB>
    <izvorni_sadrzaj>DUM-PEK d.o.o. za proizvodnju, trgovinu i usluge, OIB 19959226707</izvorni_sadrzaj>
    <derivirana_varijabla naziv="DomainObject.Predmet.ProtustrankaNazivFormatedOIB_1">DUM-PEK d.o.o. za proizvodnju, trgovinu i usluge, OIB 19959226707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DUM-PEK d.o.o. za proizvodnju, trgovinu i usluge zastupanog po punomoćniku Darko Dumbović</item>
    </izvorni_sadrzaj>
    <derivirana_varijabla naziv="DomainObject.Predmet.ProtuStrankaListFormated_1">
      <item>DUM-PEK d.o.o. za proizvodnju, trgovinu i usluge zastupanog po punomoćniku Darko Dumbović</item>
    </derivirana_varijabla>
  </DomainObject.Predmet.ProtuStrankaListFormated>
  <DomainObject.Predmet.ProtuStrankaListFormatedOIB>
    <izvorni_sadrzaj>
      <item>DUM-PEK d.o.o. za proizvodnju, trgovinu i usluge, OIB 19959226707 zastupanog po punomoćniku Darko Dumbović</item>
    </izvorni_sadrzaj>
    <derivirana_varijabla naziv="DomainObject.Predmet.ProtuStrankaListFormatedOIB_1">
      <item>DUM-PEK d.o.o. za proizvodnju, trgovinu i usluge, OIB 19959226707 zastupanog po punomoćniku Darko Dumbović</item>
    </derivirana_varijabla>
  </DomainObject.Predmet.ProtuStrankaListFormatedOIB>
  <DomainObject.Predmet.ProtuStrankaListFormatedWithAdress>
    <izvorni_sadrzaj>
      <item>DUM-PEK d.o.o. za proizvodnju, trgovinu i usluge, Ante Starčevića 35, 44253 Moščenica zastupanog po punomoćniku Darko Dumbović</item>
    </izvorni_sadrzaj>
    <derivirana_varijabla naziv="DomainObject.Predmet.ProtuStrankaListFormatedWithAdress_1">
      <item>DUM-PEK d.o.o. za proizvodnju, trgovinu i usluge, Ante Starčevića 35, 44253 Moščenica zastupanog po punomoćniku Darko Dumbović</item>
    </derivirana_varijabla>
  </DomainObject.Predmet.ProtuStrankaListFormatedWithAdress>
  <DomainObject.Predmet.ProtuStrankaListFormatedWithAdressOIB>
    <izvorni_sadrzaj>
      <item>DUM-PEK d.o.o. za proizvodnju, trgovinu i usluge, OIB 19959226707, Ante Starčevića 35, 44253 Moščenica zastupanog po punomoćniku Darko Dumbović</item>
    </izvorni_sadrzaj>
    <derivirana_varijabla naziv="DomainObject.Predmet.ProtuStrankaListFormatedWithAdressOIB_1">
      <item>DUM-PEK d.o.o. za proizvodnju, trgovinu i usluge, OIB 19959226707, Ante Starčevića 35, 44253 Moščenica zastupanog po punomoćniku Darko Dumbović</item>
    </derivirana_varijabla>
  </DomainObject.Predmet.ProtuStrankaListFormatedWithAdressOIB>
  <DomainObject.Predmet.ProtuStrankaListNazivFormated>
    <izvorni_sadrzaj>
      <item>DUM-PEK d.o.o. za proizvodnju, trgovinu i usluge</item>
    </izvorni_sadrzaj>
    <derivirana_varijabla naziv="DomainObject.Predmet.ProtuStrankaListNazivFormated_1">
      <item>DUM-PEK d.o.o. za proizvodnju, trgovinu i usluge</item>
    </derivirana_varijabla>
  </DomainObject.Predmet.ProtuStrankaListNazivFormated>
  <DomainObject.Predmet.ProtuStrankaListNazivFormatedOIB>
    <izvorni_sadrzaj>
      <item>DUM-PEK d.o.o. za proizvodnju, trgovinu i usluge, OIB 19959226707</item>
    </izvorni_sadrzaj>
    <derivirana_varijabla naziv="DomainObject.Predmet.ProtuStrankaListNazivFormatedOIB_1">
      <item>DUM-PEK d.o.o. za proizvodnju, trgovinu i usluge, OIB 19959226707</item>
    </derivirana_varijabla>
  </DomainObject.Predmet.ProtuStrankaListNazivFormatedOIB>
  <DomainObject.Predmet.OstaliListFormated>
    <izvorni_sadrzaj>
      <item>Darko Dumbović punomoćnik sudionika u postupku DUM-PEK d.o.o. za proizvodnju, trgovinu i usluge</item>
    </izvorni_sadrzaj>
    <derivirana_varijabla naziv="DomainObject.Predmet.OstaliListFormated_1">
      <item>Darko Dumbović punomoćnik sudionika u postupku DUM-PEK d.o.o. za proizvodnju, trgovinu i usluge</item>
    </derivirana_varijabla>
  </DomainObject.Predmet.OstaliListFormated>
  <DomainObject.Predmet.OstaliListFormatedOIB>
    <izvorni_sadrzaj>
      <item>Darko Dumbović, OIB 11103735106 punomoćnik sudionika u postupku DUM-PEK d.o.o. za proizvodnju, trgovinu i usluge</item>
    </izvorni_sadrzaj>
    <derivirana_varijabla naziv="DomainObject.Predmet.OstaliListFormatedOIB_1">
      <item>Darko Dumbović, OIB 11103735106 punomoćnik sudionika u postupku DUM-PEK d.o.o. za proizvodnju, trgovinu i usluge</item>
    </derivirana_varijabla>
  </DomainObject.Predmet.OstaliListFormatedOIB>
  <DomainObject.Predmet.OstaliListFormatedWithAdress>
    <izvorni_sadrzaj>
      <item>Darko Dumbović, Ante Starčevića 35, 44250 Moščenica punomoćnik sudionika u postupku DUM-PEK d.o.o. za proizvodnju, trgovinu i usluge</item>
    </izvorni_sadrzaj>
    <derivirana_varijabla naziv="DomainObject.Predmet.OstaliListFormatedWithAdress_1">
      <item>Darko Dumbović, Ante Starčevića 35, 44250 Moščenica punomoćnik sudionika u postupku DUM-PEK d.o.o. za proizvodnju, trgovinu i usluge</item>
    </derivirana_varijabla>
  </DomainObject.Predmet.OstaliListFormatedWithAdress>
  <DomainObject.Predmet.OstaliListFormatedWithAdressOIB>
    <izvorni_sadrzaj>
      <item>Darko Dumbović, OIB 11103735106, Ante Starčevića 35, 44250 Moščenica punomoćnik sudionika u postupku DUM-PEK d.o.o. za proizvodnju, trgovinu i usluge</item>
    </izvorni_sadrzaj>
    <derivirana_varijabla naziv="DomainObject.Predmet.OstaliListFormatedWithAdressOIB_1">
      <item>Darko Dumbović, OIB 11103735106, Ante Starčevića 35, 44250 Moščenica punomoćnik sudionika u postupku DUM-PEK d.o.o. za proizvodnju, trgovinu i usluge</item>
    </derivirana_varijabla>
  </DomainObject.Predmet.OstaliListFormatedWithAdressOIB>
  <DomainObject.Predmet.OstaliListNazivFormated>
    <izvorni_sadrzaj>
      <item>Darko Dumbović</item>
    </izvorni_sadrzaj>
    <derivirana_varijabla naziv="DomainObject.Predmet.OstaliListNazivFormated_1">
      <item>Darko Dumbović</item>
    </derivirana_varijabla>
  </DomainObject.Predmet.OstaliListNazivFormated>
  <DomainObject.Predmet.OstaliListNazivFormatedOIB>
    <izvorni_sadrzaj>
      <item>Darko Dumbović, OIB 11103735106</item>
    </izvorni_sadrzaj>
    <derivirana_varijabla naziv="DomainObject.Predmet.OstaliListNazivFormatedOIB_1">
      <item>Darko Dumbović, OIB 11103735106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DUM-PEK d.o.o. za proizvodnju, trgovinu i usluge</izvorni_sadrzaj>
    <derivirana_varijabla naziv="DomainObject.Predmet.ProtustrankaIDrugi_1">DUM-PEK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DUM-PEK d.o.o. za proizvodnju, trgovinu i usluge, OIB 19959226707, Ante Starčevića 35, 44253 Moščenica</izvorni_sadrzaj>
    <derivirana_varijabla naziv="DomainObject.Predmet.ProtustrankaIDrugiAdressOIB_1">DUM-PEK d.o.o. za proizvodnju, trgovinu i usluge, OIB 19959226707, Ante Starčevića 35,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DUM-PEK d.o.o. za proizvodnju, trgovinu i usluge</item>
      <item>Darko Dumbović</item>
    </izvorni_sadrzaj>
    <derivirana_varijabla naziv="DomainObject.Predmet.SudioniciListNaziv_1">
      <item>FINA Regionalni centar Zagreb</item>
      <item>DUM-PEK d.o.o. za proizvodnju, trgovinu i usluge</item>
      <item>Darko Dumbović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DUM-PEK d.o.o. za proizvodnju, trgovinu i usluge, OIB 19959226707, Ante Starčevića 35,44253 Moščenica</item>
      <item>Darko Dumbović, OIB 11103735106, Ante Starčevića 35,44250 Moščenica</item>
    </izvorni_sadrzaj>
    <derivirana_varijabla naziv="DomainObject.Predmet.SudioniciListAdressOIB_1">
      <item>FINA Regionalni centar Zagreb, OIB 85821130368, Trg svibanjskih žrtava 1995. 1,10000 Zagreb</item>
      <item>DUM-PEK d.o.o. za proizvodnju, trgovinu i usluge, OIB 19959226707, Ante Starčevića 35,44253 Moščenica</item>
      <item>Darko Dumbović, OIB 11103735106, Ante Starčevića 35,44250 Moščenica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19959226707</item>
      <item>, OIB 11103735106</item>
    </izvorni_sadrzaj>
    <derivirana_varijabla naziv="DomainObject.Predmet.SudioniciListNazivOIB_1">
      <item>, OIB 85821130368</item>
      <item>, OIB 19959226707</item>
      <item>, OIB 11103735106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502</properties:Words>
  <properties:Characters>2629</properties:Characters>
  <properties:Lines>75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2017-03-23T14:15:00Z</dcterms:created>
  <dc:creator>ilukac</dc:creator>
  <cp:lastModifiedBy>Mirjana Gašparić</cp:lastModifiedBy>
  <cp:lastPrinted>2017-03-24T12:52:00Z</cp:lastPrinted>
  <dcterms:modified xmlns:xsi="http://www.w3.org/2001/XMLSchema-instance" xsi:type="dcterms:W3CDTF">2017-03-24T12:52:00Z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