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d53a" w14:paraId="783d53a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>Split, Sukoišanska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AC2DEA">
        <w:rPr>
          <w:color w:themeColor="text1" w:val="000000"/>
        </w:rPr>
        <w:t>ENDI 24, d.o.o., Makarska, Petra Svačića 17, OIB: 16981977390</w:t>
      </w:r>
      <w:r w:rsidRPr="00E607C5">
        <w:rPr>
          <w:color w:themeColor="text1" w:val="000000"/>
        </w:rPr>
        <w:t xml:space="preserve">, dana </w:t>
      </w:r>
      <w:r w:rsidR="00E5314A">
        <w:rPr>
          <w:color w:themeColor="text1" w:val="000000"/>
        </w:rPr>
        <w:t>01</w:t>
      </w:r>
      <w:r w:rsidR="00E607C5" w:rsidRPr="00E607C5">
        <w:rPr>
          <w:color w:themeColor="text1" w:val="000000"/>
        </w:rPr>
        <w:t xml:space="preserve">. </w:t>
      </w:r>
      <w:r w:rsidR="00E5314A">
        <w:rPr>
          <w:color w:themeColor="text1" w:val="000000"/>
        </w:rPr>
        <w:t>lipnja</w:t>
      </w:r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>2016. godine</w:t>
      </w:r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</w:t>
      </w:r>
      <w:r w:rsidR="00D31F3E" w:rsidRPr="00E607C5">
        <w:rPr>
          <w:color w:themeColor="text1" w:val="000000"/>
        </w:rPr>
        <w:t>dužnikom</w:t>
      </w:r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AC2DEA">
        <w:rPr>
          <w:color w:themeColor="text1" w:val="000000"/>
        </w:rPr>
        <w:t>ENDI 24, d.o.o., Makarska, Petra Svačića 17, OIB: 16981977390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AC2DEA">
        <w:rPr>
          <w:color w:themeColor="text1" w:val="000000"/>
          <w:lang w:val="hr-HR"/>
        </w:rPr>
        <w:t>1</w:t>
      </w:r>
      <w:r w:rsidR="00E93269">
        <w:rPr>
          <w:color w:themeColor="text1" w:val="000000"/>
          <w:lang w:val="hr-HR"/>
        </w:rPr>
        <w:t>9</w:t>
      </w:r>
      <w:r w:rsidRPr="00E607C5">
        <w:rPr>
          <w:color w:themeColor="text1" w:val="000000"/>
          <w:lang w:val="hr-HR"/>
        </w:rPr>
        <w:t xml:space="preserve">. </w:t>
      </w:r>
      <w:r w:rsidR="00AC2DEA">
        <w:rPr>
          <w:color w:themeColor="text1" w:val="000000"/>
          <w:lang w:val="hr-HR"/>
        </w:rPr>
        <w:t>siječnja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AC2DEA">
        <w:rPr>
          <w:color w:themeColor="text1" w:val="000000"/>
          <w:lang w:val="hr-HR"/>
        </w:rPr>
        <w:t>6</w:t>
      </w:r>
      <w:r w:rsidRPr="00831B5B">
        <w:rPr>
          <w:lang w:val="hr-HR"/>
        </w:rPr>
        <w:t xml:space="preserve">. godine podnio zahtjev za provedbu skraćenog stečajnog postupka nad dužnikom </w:t>
      </w:r>
      <w:r w:rsidR="00AC2DEA">
        <w:rPr>
          <w:color w:themeColor="text1" w:val="000000"/>
        </w:rPr>
        <w:t>ENDI 24, d.o.o., Makarska, Petra Svačića 17, OIB: 16981977390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AC2DEA" w:rsidRPr="00AC2DEA">
        <w:t>St/Tt-15/9532-1 od 17.02.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>
      <w:pPr>
        <w:jc w:val="both"/>
        <w:rPr>
          <w:color w:val="FF0000"/>
        </w:rPr>
      </w:pPr>
    </w:p>
    <w:p w:rsidRDefault="00E5314A" w:rsidP="004020C0" w:rsidR="00E5314A">
      <w:pPr>
        <w:jc w:val="both"/>
        <w:rPr>
          <w:color w:val="FF0000"/>
        </w:rPr>
      </w:pPr>
    </w:p>
    <w:p w:rsidRDefault="00E5314A" w:rsidP="004020C0" w:rsidR="00E5314A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r w:rsidRPr="00E607C5">
        <w:rPr>
          <w:color w:themeColor="text1" w:val="000000"/>
        </w:rPr>
        <w:t xml:space="preserve">U  </w:t>
      </w:r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E5314A">
        <w:rPr>
          <w:color w:themeColor="text1" w:val="000000"/>
        </w:rPr>
        <w:t>01</w:t>
      </w:r>
      <w:r w:rsidR="00E607C5" w:rsidRPr="00E607C5">
        <w:rPr>
          <w:color w:themeColor="text1" w:val="000000"/>
        </w:rPr>
        <w:t xml:space="preserve">. </w:t>
      </w:r>
      <w:r w:rsidR="00E5314A">
        <w:rPr>
          <w:color w:themeColor="text1" w:val="000000"/>
        </w:rPr>
        <w:t>lipnja</w:t>
      </w:r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>. godine</w:t>
      </w:r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>
      <w:pPr>
        <w:jc w:val="center"/>
      </w:pPr>
    </w:p>
    <w:p w:rsidRDefault="00E5314A" w:rsidP="00E607C5" w:rsidR="00E5314A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r w:rsidRPr="005D4A77">
        <w:t xml:space="preserve">Protiv ovog rješenja dopuštena je žalba. Žalba se može izjaviti u roku od osam dana od dostave rješenja, a dostava ovog rješenja smatra se obavljenom istekom osmog dana o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r w:rsidR="00706888">
        <w:t>predlagatelju</w:t>
      </w:r>
      <w:r w:rsidR="00E607C5">
        <w:t xml:space="preserve"> - </w:t>
      </w:r>
      <w:r w:rsidR="00E607C5" w:rsidRPr="007C1CCC">
        <w:t>Financijskoj agenciji, RC Split</w:t>
      </w:r>
    </w:p>
    <w:p w:rsidRDefault="005D4A77" w:rsidP="005D4A77" w:rsidR="00046239">
      <w:r>
        <w:t>-</w:t>
      </w:r>
      <w:r w:rsidR="00046239">
        <w:t>e-Oglasna ploča suda</w:t>
      </w:r>
    </w:p>
    <w:p w:rsidRDefault="005D4A77" w:rsidP="005D4A77" w:rsidR="00706888" w:rsidRPr="00706888">
      <w:r>
        <w:t>-</w:t>
      </w:r>
      <w:r w:rsidR="00507986">
        <w:t>spis</w:t>
      </w:r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E5314A">
    <w:pPr>
      <w:pStyle w:val="Zaglavlje"/>
    </w:pPr>
    <w:r>
      <w:tab/>
    </w:r>
    <w:r w:rsidR="00E5314A">
      <w:t>-2-</w:t>
    </w:r>
    <w:r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</w:t>
    </w:r>
  </w:p>
  <w:p w:rsidRDefault="00E5314A" w:rsidR="00E5314A">
    <w:pPr>
      <w:pStyle w:val="Zaglavlje"/>
    </w:pPr>
  </w:p>
  <w:p w:rsidRDefault="0094571E" w:rsidP="00E5314A" w:rsidR="002A4B4D">
    <w:pPr>
      <w:pStyle w:val="Zaglavlje"/>
      <w:jc w:val="right"/>
    </w:pPr>
    <w:r>
      <w:t xml:space="preserve">  2</w:t>
    </w:r>
    <w:r w:rsidR="009221F6">
      <w:t>1</w:t>
    </w:r>
    <w:r w:rsidR="00E607C5">
      <w:t>.</w:t>
    </w:r>
    <w:r>
      <w:t xml:space="preserve"> S</w:t>
    </w:r>
    <w:r w:rsidR="00E607C5">
      <w:t>t</w:t>
    </w:r>
    <w:r>
      <w:t>-</w:t>
    </w:r>
    <w:r w:rsidR="00E93269">
      <w:t>2</w:t>
    </w:r>
    <w:r w:rsidR="00AC2DEA">
      <w:t>08</w:t>
    </w:r>
    <w:r>
      <w:t>/201</w:t>
    </w:r>
    <w:r w:rsidR="00AC2DEA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DE63DB" w:rsidR="00DE63DB" w:rsidRPr="009221F6">
    <w:pPr>
      <w:pStyle w:val="Zaglavlje"/>
    </w:pPr>
    <w:r>
      <w:t xml:space="preserve">                                                                       </w:t>
    </w:r>
    <w:r w:rsidR="00DE63DB">
      <w:t xml:space="preserve">                            </w:t>
    </w:r>
    <w:r>
      <w:t xml:space="preserve">        </w:t>
    </w:r>
    <w:r w:rsidR="00BD1612">
      <w:t>21</w:t>
    </w:r>
    <w:r w:rsidR="00E607C5">
      <w:t>.</w:t>
    </w:r>
    <w:r w:rsidR="00BD1612">
      <w:t xml:space="preserve"> S</w:t>
    </w:r>
    <w:r w:rsidR="00E607C5">
      <w:t>t</w:t>
    </w:r>
    <w:r w:rsidR="00BD1612">
      <w:t>-</w:t>
    </w:r>
    <w:r w:rsidR="00E93269">
      <w:t>2</w:t>
    </w:r>
    <w:r w:rsidR="00AC2DEA">
      <w:t>08</w:t>
    </w:r>
    <w:r>
      <w:t>/201</w:t>
    </w:r>
    <w:r w:rsidR="00AC2DE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A6AA0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2DEA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DE63DB"/>
    <w:rsid w:val="00E5314A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ENDI 24, društvo s ograničenom odgovornošću za trgovinu</izvorni_sadrzaj>
    <derivirana_varijabla naziv="DomainObject.Predmet.ProtustrankaFormated_1">  ENDI 24, društvo s ograničenom odgovornošću za trgovinu</derivirana_varijabla>
  </DomainObject.Predmet.ProtustrankaFormated>
  <DomainObject.Predmet.ProtustrankaFormatedOIB>
    <izvorni_sadrzaj>  ENDI 24, društvo s ograničenom odgovornošću za trgovinu, OIB 16981977390</izvorni_sadrzaj>
    <derivirana_varijabla naziv="DomainObject.Predmet.ProtustrankaFormatedOIB_1">  ENDI 24, društvo s ograničenom odgovornošću za trgovinu, OIB 16981977390</derivirana_varijabla>
  </DomainObject.Predmet.ProtustrankaFormatedOIB>
  <DomainObject.Predmet.ProtustrankaFormatedWithAdress>
    <izvorni_sadrzaj> ENDI 24, društvo s ograničenom odgovornošću za trgovinu, Petra Svačića 17, 21300 Makarska</izvorni_sadrzaj>
    <derivirana_varijabla naziv="DomainObject.Predmet.ProtustrankaFormatedWithAdress_1"> ENDI 24, društvo s ograničenom odgovornošću za trgovinu, Petra Svačića 17, 21300 Makarska</derivirana_varijabla>
  </DomainObject.Predmet.ProtustrankaFormatedWithAdress>
  <DomainObject.Predmet.ProtustrankaFormatedWithAdressOIB>
    <izvorni_sadrzaj> ENDI 24, društvo s ograničenom odgovornošću za trgovinu, OIB 16981977390, Petra Svačića 17, 21300 Makarska</izvorni_sadrzaj>
    <derivirana_varijabla naziv="DomainObject.Predmet.ProtustrankaFormatedWithAdressOIB_1"> ENDI 24, društvo s ograničenom odgovornošću za trgovinu, OIB 16981977390, Petra Svačića 17, 21300 Makarska</derivirana_varijabla>
  </DomainObject.Predmet.ProtustrankaFormatedWithAdressOIB>
  <DomainObject.Predmet.ProtustrankaWithAdress>
    <izvorni_sadrzaj>ENDI 24, društvo s ograničenom odgovornošću za trgovinu Petra Svačića 17, 21300 Makarska</izvorni_sadrzaj>
    <derivirana_varijabla naziv="DomainObject.Predmet.ProtustrankaWithAdress_1">ENDI 24, društvo s ograničenom odgovornošću za trgovinu Petra Svačića 17, 21300 Makarska</derivirana_varijabla>
  </DomainObject.Predmet.ProtustrankaWithAdress>
  <DomainObject.Predmet.ProtustrankaWithAdressOIB>
    <izvorni_sadrzaj>ENDI 24, društvo s ograničenom odgovornošću za trgovinu, OIB 16981977390, Petra Svačića 17, 21300 Makarska</izvorni_sadrzaj>
    <derivirana_varijabla naziv="DomainObject.Predmet.ProtustrankaWithAdressOIB_1">ENDI 24, društvo s ograničenom odgovornošću za trgovinu, OIB 16981977390, Petra Svačića 17, 21300 Makarska</derivirana_varijabla>
  </DomainObject.Predmet.ProtustrankaWithAdressOIB>
  <DomainObject.Predmet.ProtustrankaNazivFormated>
    <izvorni_sadrzaj>ENDI 24, društvo s ograničenom odgovornošću za trgovinu</izvorni_sadrzaj>
    <derivirana_varijabla naziv="DomainObject.Predmet.ProtustrankaNazivFormated_1">ENDI 24, društvo s ograničenom odgovornošću za trgovinu</derivirana_varijabla>
  </DomainObject.Predmet.ProtustrankaNazivFormated>
  <DomainObject.Predmet.ProtustrankaNazivFormatedOIB>
    <izvorni_sadrzaj>ENDI 24, društvo s ograničenom odgovornošću za trgovinu, OIB 16981977390</izvorni_sadrzaj>
    <derivirana_varijabla naziv="DomainObject.Predmet.ProtustrankaNazivFormatedOIB_1">ENDI 24, društvo s ograničenom odgovornošću za trgovinu, OIB 16981977390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7099.61</izvorni_sadrzaj>
    <derivirana_varijabla naziv="DomainObject.Predmet.TrenutnaVrijednost_1">7099.61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ENDI 24, društvo s ograničenom odgovornošću za trgovinu</item>
    </izvorni_sadrzaj>
    <derivirana_varijabla naziv="DomainObject.Predmet.ProtuStrankaListFormated_1">
      <item>ENDI 24, društvo s ograničenom odgovornošću za trgovinu</item>
    </derivirana_varijabla>
  </DomainObject.Predmet.ProtuStrankaListFormated>
  <DomainObject.Predmet.ProtuStrankaListFormatedOIB>
    <izvorni_sadrzaj>
      <item>ENDI 24, društvo s ograničenom odgovornošću za trgovinu, OIB 16981977390</item>
    </izvorni_sadrzaj>
    <derivirana_varijabla naziv="DomainObject.Predmet.ProtuStrankaListFormatedOIB_1">
      <item>ENDI 24, društvo s ograničenom odgovornošću za trgovinu, OIB 16981977390</item>
    </derivirana_varijabla>
  </DomainObject.Predmet.ProtuStrankaListFormatedOIB>
  <DomainObject.Predmet.ProtuStrankaListFormatedWithAdress>
    <izvorni_sadrzaj>
      <item>ENDI 24, društvo s ograničenom odgovornošću za trgovinu, Petra Svačića 17, 21300 Makarska</item>
    </izvorni_sadrzaj>
    <derivirana_varijabla naziv="DomainObject.Predmet.ProtuStrankaListFormatedWithAdress_1">
      <item>ENDI 24, društvo s ograničenom odgovornošću za trgovinu, Petra Svačića 17, 21300 Makarska</item>
    </derivirana_varijabla>
  </DomainObject.Predmet.ProtuStrankaListFormatedWithAdress>
  <DomainObject.Predmet.ProtuStrankaListFormatedWithAdressOIB>
    <izvorni_sadrzaj>
      <item>ENDI 24, društvo s ograničenom odgovornošću za trgovinu, OIB 16981977390, Petra Svačića 17, 21300 Makarska</item>
    </izvorni_sadrzaj>
    <derivirana_varijabla naziv="DomainObject.Predmet.ProtuStrankaListFormatedWithAdressOIB_1">
      <item>ENDI 24, društvo s ograničenom odgovornošću za trgovinu, OIB 16981977390, Petra Svačića 17, 21300 Makarska</item>
    </derivirana_varijabla>
  </DomainObject.Predmet.ProtuStrankaListFormatedWithAdressOIB>
  <DomainObject.Predmet.ProtuStrankaListNazivFormated>
    <izvorni_sadrzaj>
      <item>ENDI 24, društvo s ograničenom odgovornošću za trgovinu</item>
    </izvorni_sadrzaj>
    <derivirana_varijabla naziv="DomainObject.Predmet.ProtuStrankaListNazivFormated_1">
      <item>ENDI 24, društvo s ograničenom odgovornošću za trgovinu</item>
    </derivirana_varijabla>
  </DomainObject.Predmet.ProtuStrankaListNazivFormated>
  <DomainObject.Predmet.ProtuStrankaListNazivFormatedOIB>
    <izvorni_sadrzaj>
      <item>ENDI 24, društvo s ograničenom odgovornošću za trgovinu, OIB 16981977390</item>
    </izvorni_sadrzaj>
    <derivirana_varijabla naziv="DomainObject.Predmet.ProtuStrankaListNazivFormatedOIB_1">
      <item>ENDI 24, društvo s ograničenom odgovornošću za trgovinu, OIB 16981977390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ENDI 24, društvo s ograničenom odgovornošću za trgovinu</izvorni_sadrzaj>
    <derivirana_varijabla naziv="DomainObject.Predmet.ProtustrankaIDrugi_1">ENDI 24,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ENDI 24, društvo s ograničenom odgovornošću za trgovinu, OIB 16981977390, Petra Svačića 17, 21300 Makarska</izvorni_sadrzaj>
    <derivirana_varijabla naziv="DomainObject.Predmet.ProtustrankaIDrugiAdressOIB_1">ENDI 24, društvo s ograničenom odgovornošću za trgovinu, OIB 16981977390, Petra Svačića 17,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ENDI 24, društvo s ograničenom odgovornošću za trgovinu</item>
      <item>FINANCIJSKA AGENCIJA, RC SPLIT</item>
    </izvorni_sadrzaj>
    <derivirana_varijabla naziv="DomainObject.Predmet.SudioniciListNaziv_1">
      <item>ENDI 24, društvo s ograničenom odgovornošću za trgovinu</item>
      <item>FINANCIJSKA AGENCIJA, RC SPLIT</item>
    </derivirana_varijabla>
  </DomainObject.Predmet.SudioniciListNaziv>
  <DomainObject.Predmet.SudioniciListAdressOIB>
    <izvorni_sadrzaj>
      <item>ENDI 24, društvo s ograničenom odgovornošću za trgovinu, OIB 16981977390, Petra Svačića 17,21300 Makarska</item>
      <item>FINANCIJSKA AGENCIJA, RC SPLIT, OIB 85821130368, Mažuranićevo šetalište 24 b,21000 Split</item>
    </izvorni_sadrzaj>
    <derivirana_varijabla naziv="DomainObject.Predmet.SudioniciListAdressOIB_1">
      <item>ENDI 24, društvo s ograničenom odgovornošću za trgovinu, OIB 16981977390, Petra Svačića 17,21300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16981977390</item>
      <item>, OIB 85821130368</item>
    </izvorni_sadrzaj>
    <derivirana_varijabla naziv="DomainObject.Predmet.SudioniciListNazivOIB_1">
      <item>, OIB 16981977390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1DC8D-5359-4DD3-9C7C-48E00CA05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2089</properties:Characters>
  <properties:Lines>70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2016-06-01T05:51:00Z</cp:lastPrinted>
  <dcterms:modified xmlns:xsi="http://www.w3.org/2001/XMLSchema-instance" xsi:type="dcterms:W3CDTF">2016-06-01T06:54:00Z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