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7f2e" w14:paraId="a887f2e" w:rsidRDefault="00F8704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8704E" w:rsidP="00F8704E" w:rsidR="00F8704E">
      <w:pPr>
        <w:pStyle w:val="Bezproreda"/>
      </w:pPr>
      <w:r>
        <w:t xml:space="preserve">   </w:t>
      </w:r>
    </w:p>
    <w:p w:rsidRDefault="00F8704E" w:rsidP="00F8704E" w:rsidR="00F8704E">
      <w:pPr>
        <w:pStyle w:val="Bezproreda"/>
      </w:pPr>
    </w:p>
    <w:p w:rsidRDefault="00F8704E" w:rsidP="00F8704E" w:rsidR="00AE649C">
      <w:pPr>
        <w:pStyle w:val="Bezproreda"/>
      </w:pPr>
      <w:r>
        <w:t xml:space="preserve">     Republika Hrvatska</w:t>
      </w:r>
    </w:p>
    <w:p w:rsidRDefault="00F8704E" w:rsidP="00F8704E" w:rsidR="00F8704E">
      <w:pPr>
        <w:pStyle w:val="Bezproreda"/>
      </w:pPr>
      <w:r>
        <w:t>Trgovački sud u Bjelovaru</w:t>
      </w:r>
    </w:p>
    <w:p w:rsidRDefault="00F8704E" w:rsidP="00F8704E" w:rsidR="00F8704E">
      <w:pPr>
        <w:pStyle w:val="Bezproreda"/>
      </w:pPr>
      <w:r>
        <w:t>Bjelovar, Dr. I. Lebovića 42.</w:t>
      </w:r>
    </w:p>
    <w:p w:rsidRDefault="00F8704E" w:rsidP="00F8704E" w:rsidR="00F8704E">
      <w:pPr>
        <w:pStyle w:val="Bezproreda"/>
      </w:pPr>
    </w:p>
    <w:p w:rsidRDefault="00F8704E" w:rsidP="00F8704E" w:rsidR="00F8704E">
      <w:pPr>
        <w:pStyle w:val="Bezproreda"/>
        <w:ind w:firstLine="708" w:left="4956"/>
      </w:pPr>
      <w:r>
        <w:t>Poslovni broj: 1 St-822/2017-10</w:t>
      </w:r>
    </w:p>
    <w:p w:rsidRDefault="00F8704E" w:rsidP="00F8704E" w:rsidR="00F8704E">
      <w:pPr>
        <w:pStyle w:val="Bezproreda"/>
      </w:pPr>
    </w:p>
    <w:p w:rsidRDefault="00F8704E" w:rsidP="00F8704E" w:rsidR="00F8704E">
      <w:pPr>
        <w:pStyle w:val="Bezproreda"/>
      </w:pPr>
    </w:p>
    <w:p w:rsidRDefault="00F8704E" w:rsidP="00F8704E" w:rsidR="00F8704E">
      <w:pPr>
        <w:pStyle w:val="Bezproreda"/>
        <w:jc w:val="center"/>
      </w:pPr>
      <w:r>
        <w:t>U   I M E   R E P U B L I K E   H R V A T S K E</w:t>
      </w:r>
    </w:p>
    <w:p w:rsidRDefault="00F8704E" w:rsidP="00F8704E" w:rsidR="00F8704E">
      <w:pPr>
        <w:pStyle w:val="Bezproreda"/>
      </w:pPr>
    </w:p>
    <w:p w:rsidRDefault="00F8704E" w:rsidP="00F8704E" w:rsidR="00F8704E">
      <w:pPr>
        <w:pStyle w:val="Bezproreda"/>
        <w:jc w:val="center"/>
      </w:pPr>
      <w:r>
        <w:t>R J E Š E NJ E</w:t>
      </w:r>
    </w:p>
    <w:p w:rsidRDefault="00F8704E" w:rsidP="00F8704E" w:rsidR="00F8704E">
      <w:pPr>
        <w:pStyle w:val="Bezproreda"/>
      </w:pPr>
    </w:p>
    <w:p w:rsidRDefault="00F8704E" w:rsidP="00F8704E" w:rsidR="00F8704E">
      <w:pPr>
        <w:pStyle w:val="Bezproreda"/>
      </w:pPr>
    </w:p>
    <w:p w:rsidRDefault="00F8704E" w:rsidP="00F8704E" w:rsidR="00F8704E">
      <w:pPr>
        <w:pStyle w:val="Bezproreda"/>
      </w:pPr>
      <w:r>
        <w:tab/>
        <w:t>Trgovački sud u Bjelovaru,  po sucu toga suda Branki Pleskalt, u stečajnom  predmetu, povodom prijedloga predlagatelja FINA RC Zagreb, Podružnica Zagreb, OIB: 85821130368,  za otvaranje stečajnog postupka nad dužnikom CHC Team d.o.o. za usluge Zagreb, Samoborska cesta 227, OIB: 97551385650,  1. prosinca 2017.</w:t>
      </w:r>
    </w:p>
    <w:p w:rsidRDefault="00F8704E" w:rsidP="00F8704E" w:rsidR="00F8704E">
      <w:pPr>
        <w:pStyle w:val="Bezproreda"/>
      </w:pPr>
    </w:p>
    <w:p w:rsidRDefault="00F8704E" w:rsidP="00F8704E" w:rsidR="00F8704E">
      <w:pPr>
        <w:pStyle w:val="Bezproreda"/>
        <w:jc w:val="center"/>
      </w:pPr>
      <w:r>
        <w:t>r i j e š i o   j e</w:t>
      </w:r>
    </w:p>
    <w:p w:rsidRDefault="00F8704E" w:rsidP="00F8704E" w:rsidR="00F8704E">
      <w:pPr>
        <w:pStyle w:val="Bezproreda"/>
      </w:pPr>
    </w:p>
    <w:p w:rsidRDefault="00F8704E" w:rsidP="00F8704E" w:rsidR="00F8704E">
      <w:pPr>
        <w:pStyle w:val="Bezproreda"/>
      </w:pPr>
      <w:r>
        <w:tab/>
        <w:t>1. Otvara se stečajni postupak nad stečajnim dužnikom CHC Team d.o.o. za usluge Zagreb, Samoborska cesta 227, OIB: 97551385650.</w:t>
      </w:r>
    </w:p>
    <w:p w:rsidRDefault="00F8704E" w:rsidP="00F8704E" w:rsidR="00F8704E">
      <w:pPr>
        <w:pStyle w:val="Bezproreda"/>
      </w:pPr>
    </w:p>
    <w:p w:rsidRDefault="00F8704E" w:rsidP="00F8704E" w:rsidR="00F8704E">
      <w:pPr>
        <w:pStyle w:val="Bezproreda"/>
      </w:pPr>
      <w:r>
        <w:tab/>
        <w:t>2. Za stečajnog upravitelja imenuje se Lidija Balog iz Bilja, Vinogradska 17, OIB: 90656042786.</w:t>
      </w:r>
    </w:p>
    <w:p w:rsidRDefault="00F8704E" w:rsidP="00F8704E" w:rsidR="00F8704E">
      <w:pPr>
        <w:pStyle w:val="Bezproreda"/>
      </w:pPr>
    </w:p>
    <w:p w:rsidRDefault="00F8704E" w:rsidP="00F8704E" w:rsidR="00F8704E">
      <w:pPr>
        <w:pStyle w:val="Bezproreda"/>
      </w:pPr>
      <w:r>
        <w:tab/>
        <w:t>3. Zaključuje se stečajni postupak nad stečajnim dužnikom CHC Team d.o.o. za usluge Zagreb, Samoborska cesta 227, OIB: 97551385650.</w:t>
      </w:r>
    </w:p>
    <w:p w:rsidRDefault="00F8704E" w:rsidP="00F8704E" w:rsidR="00F8704E">
      <w:pPr>
        <w:pStyle w:val="Bezproreda"/>
      </w:pPr>
    </w:p>
    <w:p w:rsidRDefault="00F8704E" w:rsidP="00F8704E" w:rsidR="00F8704E">
      <w:pPr>
        <w:pStyle w:val="Bezproreda"/>
      </w:pPr>
      <w:r>
        <w:tab/>
        <w:t>4. Ovo rješenje objavit će se na e-oglasnoj ploči suda.</w:t>
      </w:r>
    </w:p>
    <w:p w:rsidRDefault="00F8704E" w:rsidP="00F8704E" w:rsidR="00F8704E">
      <w:pPr>
        <w:pStyle w:val="Bezproreda"/>
      </w:pPr>
    </w:p>
    <w:p w:rsidRDefault="00F8704E" w:rsidP="00F8704E" w:rsidR="00F8704E">
      <w:pPr>
        <w:pStyle w:val="Bezproreda"/>
      </w:pPr>
      <w:r>
        <w:tab/>
        <w:t>5. Po pravomoćnosti ovoga rješenja stečajni dužnik CHC Team d.o.o. za usluge Zagreb, Samoborska cesta 227, OIB: 97551385650, bit će brisan iz sudskog registra.</w:t>
      </w:r>
    </w:p>
    <w:p w:rsidRDefault="00F8704E" w:rsidP="00F8704E" w:rsidR="00F8704E">
      <w:pPr>
        <w:pStyle w:val="Bezproreda"/>
      </w:pPr>
    </w:p>
    <w:p w:rsidRDefault="00F8704E" w:rsidP="00F8704E" w:rsidR="00F8704E">
      <w:pPr>
        <w:pStyle w:val="Bezproreda"/>
      </w:pPr>
    </w:p>
    <w:p w:rsidRDefault="00F8704E" w:rsidP="00F8704E" w:rsidR="00F8704E">
      <w:pPr>
        <w:pStyle w:val="Bezproreda"/>
        <w:jc w:val="center"/>
      </w:pPr>
      <w:r>
        <w:t>Obrazloženje</w:t>
      </w:r>
    </w:p>
    <w:p w:rsidRDefault="00F8704E" w:rsidP="00F8704E" w:rsidR="00F8704E">
      <w:pPr>
        <w:pStyle w:val="Bezproreda"/>
      </w:pPr>
    </w:p>
    <w:p w:rsidRDefault="00F8704E" w:rsidP="00F8704E" w:rsidR="00F8704E">
      <w:pPr>
        <w:pStyle w:val="Bezproreda"/>
        <w:rPr>
          <w:rFonts w:eastAsia="Calibri"/>
        </w:rPr>
      </w:pPr>
      <w:r>
        <w:tab/>
      </w:r>
      <w:r>
        <w:rPr>
          <w:rFonts w:eastAsia="Calibri"/>
        </w:rPr>
        <w:t>Financijska agencija je dana 19. rujna 2016. podnijela zahtjev za pokretanje skraćenog stečajnog postupka nad dužnikom navedenim u izreci, pa kako su za to bile ispunjene pretpostavke iz čl. 429. st. 1.  Stečajnog zakona (''Narodne novine'' broj 71/15 - dalje SZ-a).</w:t>
      </w:r>
    </w:p>
    <w:p w:rsidRDefault="00F8704E" w:rsidP="00F8704E" w:rsidR="00F8704E">
      <w:pPr>
        <w:pStyle w:val="Bezproreda"/>
        <w:rPr>
          <w:rFonts w:eastAsia="Calibri"/>
        </w:rPr>
      </w:pPr>
    </w:p>
    <w:p w:rsidRDefault="00F8704E" w:rsidP="00F8704E" w:rsidR="00F8704E">
      <w:pPr>
        <w:pStyle w:val="Bezproreda"/>
        <w:ind w:firstLine="708"/>
        <w:rPr>
          <w:rFonts w:eastAsiaTheme="minorHAnsi"/>
        </w:rPr>
      </w:pPr>
      <w:r>
        <w:rPr>
          <w:rFonts w:eastAsia="Calibri"/>
        </w:rPr>
        <w:t xml:space="preserve">U svom prijedlogu navodi da na dan 15. rujna 2016. godine u očevidniku redoslijeda osnova za plaćanje dužnik ima evidentirane neizvršene osnove za plaćanje u neprekidnom razdoblju od 120 dana u ukupnom iznosu od 28.481,71 kuna, te nema zaposlenih. Stoga predlaže da sud nad dužnikom </w:t>
      </w:r>
      <w:r>
        <w:t xml:space="preserve">CHC Team d.o.o. za usluge Zagreb, Samoborska cesta 227, OIB: 97551385650, otvori stečajni postupak. </w:t>
      </w:r>
    </w:p>
    <w:p w:rsidRDefault="00F8704E" w:rsidP="00F8704E" w:rsidR="00F8704E">
      <w:pPr>
        <w:pStyle w:val="Bezproreda"/>
      </w:pPr>
    </w:p>
    <w:p w:rsidRDefault="00F8704E" w:rsidP="00F8704E" w:rsidR="00F8704E">
      <w:pPr>
        <w:pStyle w:val="Bezproreda"/>
        <w:ind w:firstLine="708"/>
      </w:pPr>
      <w:r>
        <w:lastRenderedPageBreak/>
        <w:t>Sud je Oglasom od 13. veljače 2017. godine pozvao vjerovnike dužnika da u roku od 45 dana od objave tog oglasa na mrežnoj stranici e-oglasne ploče Trgovačkog suda u Bjelovaru predlože otvaranje stečajnog postupka nad dužnikom. Vjerovnici koje predlože otvaranje stečajnog postupka sud će pozvati na solidarno plaćanje predujma za namirenje troškova stečajnog postupka.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8704E" w:rsidP="00F8704E" w:rsidR="00F8704E">
      <w:pPr>
        <w:pStyle w:val="Bezproreda"/>
        <w:ind w:firstLine="708"/>
      </w:pPr>
    </w:p>
    <w:p w:rsidRDefault="00F8704E" w:rsidP="00F8704E" w:rsidR="00F8704E">
      <w:pPr>
        <w:pStyle w:val="Bezproreda"/>
        <w:ind w:firstLine="708"/>
      </w:pPr>
      <w:r>
        <w:t>Dana 17. ožujka 2017. godine vjerovnik VIPnet d.o.o. Zagreb, Vrtni put 1, podnio je prijedlog za otvaranje stečajnog postupka nad dužnikom CHC Team d.o.o. za usluge Zagreb, Samoborska cesta 227, OIB: 97551385650.</w:t>
      </w:r>
    </w:p>
    <w:p w:rsidRDefault="00F8704E" w:rsidP="00F8704E" w:rsidR="00F8704E">
      <w:pPr>
        <w:pStyle w:val="Bezproreda"/>
        <w:ind w:firstLine="708"/>
      </w:pPr>
    </w:p>
    <w:p w:rsidRDefault="00F8704E" w:rsidP="00F8704E" w:rsidR="00F8704E">
      <w:pPr>
        <w:pStyle w:val="Bezproreda"/>
        <w:ind w:firstLine="708"/>
      </w:pPr>
      <w:r>
        <w:tab/>
        <w:t xml:space="preserve">Sud je Rješenjem poslovni broj: 1 St-74/2017-6 od 4. travnja 2017. godine obustavio skraćeni stečajni postupak nad dužnikom CHC Team d.o.o. za usluge Zagreb, Samoborska cesta 227, OIB: 97551385650, te je pozvao vjerovnika VIPnet d.o.o. Zagreb rješenjem poslovni broj: 1 St-74/2017-7 od 29. svibnja 2017. godine da u roku od 15 dana  uplati predujam u iznosu od 1.000,00 kuna te iznos od 10.000,00 kuna za pokriće troškova prethodnog i otvorenog stečajnog postupka uz upozorenje da ako vjerovnik ne predujmi tražene iznosu u roku od 15 dana sud će donijeti rješenje o otvaranju i zaključenju stečajnog postupka nad dužnikom. </w:t>
      </w:r>
    </w:p>
    <w:p w:rsidRDefault="00F8704E" w:rsidP="00F8704E" w:rsidR="00F8704E">
      <w:pPr>
        <w:pStyle w:val="Bezproreda"/>
      </w:pPr>
      <w:r>
        <w:tab/>
      </w:r>
    </w:p>
    <w:p w:rsidRDefault="00F8704E" w:rsidP="00F8704E" w:rsidR="00F8704E">
      <w:pPr>
        <w:pStyle w:val="Bezproreda"/>
      </w:pPr>
      <w:r>
        <w:tab/>
        <w:t>Budući vjerovnik VIPnet d.o.o. Zagreb nije u ostavljenom roku uplatio predujam te iznos za pokriće troškova prethodnog i otvorenog stečajnog postupka, sud je rješenjem poslovni broj: 1 St-74/2017-8 od 7. kolovoza 2017. godine odbacio njegov prijedlog da se nad dužnikom CHC Team d.o.o. za usluge Zagreb, Samoborska cesta 227, OIB: 97551385650, otvori stečajni postupak.</w:t>
      </w:r>
    </w:p>
    <w:p w:rsidRDefault="00F8704E" w:rsidP="00F8704E" w:rsidR="00F8704E">
      <w:pPr>
        <w:pStyle w:val="Bezproreda"/>
      </w:pPr>
      <w:r>
        <w:t xml:space="preserve"> </w:t>
      </w:r>
    </w:p>
    <w:p w:rsidRDefault="00F8704E" w:rsidP="00F8704E" w:rsidR="00F8704E">
      <w:pPr>
        <w:pStyle w:val="Bezproreda"/>
      </w:pPr>
      <w:r>
        <w:tab/>
        <w:t>S obzirom na navedeno, nedvojbeno je da kod dužnika postoji nesposobnost za plaćanje kao stečajni razlog, slijedom čega je nad dužnikom valjalo otvoriti stečajni postupak, kako je određeno pod točkom 1. izreke.</w:t>
      </w:r>
    </w:p>
    <w:p w:rsidRDefault="00F8704E" w:rsidP="00F8704E" w:rsidR="00F8704E">
      <w:pPr>
        <w:pStyle w:val="Bezproreda"/>
      </w:pPr>
    </w:p>
    <w:p w:rsidRDefault="00F8704E" w:rsidP="00F8704E" w:rsidR="00F8704E">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F8704E" w:rsidP="00F8704E" w:rsidR="00F8704E">
      <w:pPr>
        <w:pStyle w:val="Bezproreda"/>
      </w:pPr>
    </w:p>
    <w:p w:rsidRDefault="00F8704E" w:rsidP="00F8704E" w:rsidR="00F8704E">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F8704E" w:rsidP="00F8704E" w:rsidR="00F8704E">
      <w:pPr>
        <w:pStyle w:val="Bezproreda"/>
      </w:pPr>
    </w:p>
    <w:p w:rsidRDefault="00F8704E" w:rsidP="00F8704E" w:rsidR="00F8704E">
      <w:pPr>
        <w:pStyle w:val="Bezproreda"/>
      </w:pPr>
      <w:r>
        <w:tab/>
        <w:t>Temeljem svega navedenoga, riješeno je kao u izreci.</w:t>
      </w:r>
    </w:p>
    <w:p w:rsidRDefault="00F8704E" w:rsidP="00F8704E" w:rsidR="00F8704E">
      <w:pPr>
        <w:pStyle w:val="Bezproreda"/>
      </w:pPr>
    </w:p>
    <w:p w:rsidRDefault="00F8704E" w:rsidP="00F8704E" w:rsidR="00F8704E">
      <w:pPr>
        <w:pStyle w:val="Bezproreda"/>
        <w:ind w:firstLine="708"/>
      </w:pPr>
      <w:r>
        <w:t xml:space="preserve">U Bjelovaru 1. prosinca 2017.   </w:t>
      </w:r>
    </w:p>
    <w:p w:rsidRDefault="00F8704E" w:rsidP="00F8704E" w:rsidR="00F8704E">
      <w:pPr>
        <w:pStyle w:val="Bezproreda"/>
        <w:ind w:firstLine="708"/>
      </w:pPr>
      <w:r>
        <w:t xml:space="preserve">                                                                                                </w:t>
      </w:r>
      <w:r>
        <w:tab/>
      </w:r>
      <w:r>
        <w:tab/>
      </w:r>
      <w:r>
        <w:tab/>
      </w:r>
      <w:r>
        <w:tab/>
      </w:r>
      <w:r>
        <w:tab/>
      </w:r>
      <w:r>
        <w:tab/>
      </w:r>
      <w:r>
        <w:tab/>
        <w:t xml:space="preserve">                                       S u d a c</w:t>
      </w:r>
    </w:p>
    <w:p w:rsidRDefault="00F8704E" w:rsidP="00F8704E" w:rsidR="00F8704E">
      <w:pPr>
        <w:pStyle w:val="Bezproreda"/>
        <w:ind w:firstLine="708"/>
      </w:pPr>
    </w:p>
    <w:p w:rsidRDefault="00F8704E" w:rsidP="00F8704E" w:rsidR="00F8704E">
      <w:pPr>
        <w:pStyle w:val="Bezproreda"/>
      </w:pPr>
      <w:r>
        <w:t xml:space="preserve">           </w:t>
      </w:r>
      <w:r>
        <w:tab/>
      </w:r>
      <w:r>
        <w:tab/>
      </w:r>
      <w:r>
        <w:tab/>
      </w:r>
      <w:r>
        <w:tab/>
        <w:t xml:space="preserve">                                   Branka Pleskalt</w:t>
      </w:r>
    </w:p>
    <w:p w:rsidRDefault="00F8704E" w:rsidP="00F8704E" w:rsidR="00F8704E">
      <w:pPr>
        <w:pStyle w:val="Bezproreda"/>
      </w:pPr>
      <w:r>
        <w:t xml:space="preserve">                                                                                     </w:t>
      </w:r>
    </w:p>
    <w:p w:rsidRDefault="00F8704E" w:rsidP="00F8704E" w:rsidR="00F8704E">
      <w:pPr>
        <w:pStyle w:val="Bezproreda"/>
      </w:pPr>
    </w:p>
    <w:p w:rsidRDefault="00F8704E" w:rsidP="00F8704E" w:rsidR="00F8704E">
      <w:pPr>
        <w:pStyle w:val="Bezproreda"/>
      </w:pPr>
      <w:r>
        <w:t xml:space="preserve">    </w:t>
      </w:r>
    </w:p>
    <w:p w:rsidRDefault="00F8704E" w:rsidP="00F8704E" w:rsidR="00F8704E">
      <w:pPr>
        <w:pStyle w:val="Bezproreda"/>
      </w:pPr>
      <w:r>
        <w:t>Pouka o pravnom lijeku: protiv ovoga rješenja može s</w:t>
      </w:r>
    </w:p>
    <w:p w:rsidRDefault="00F8704E" w:rsidP="00F8704E" w:rsidR="00F8704E">
      <w:pPr>
        <w:pStyle w:val="Bezproreda"/>
      </w:pPr>
      <w:r>
        <w:t xml:space="preserve">e podnijeti žalba u roku od osam dana, od isteka roka od osam dana od dana objave ovog rješenja na e oglasnoj ploči suda pisano u četiri primjerka, putem ovoga suda, Visokom trgovačkom sudu RH.    </w:t>
      </w:r>
    </w:p>
    <w:p w:rsidRDefault="00F8704E" w:rsidP="00F8704E" w:rsidR="00F8704E">
      <w:pPr>
        <w:pStyle w:val="Bezproreda"/>
      </w:pPr>
      <w:r>
        <w:t xml:space="preserve">                 </w:t>
      </w:r>
    </w:p>
    <w:p w:rsidRDefault="00F8704E" w:rsidP="00F8704E" w:rsidR="00F8704E">
      <w:pPr>
        <w:pStyle w:val="Bezproreda"/>
      </w:pPr>
      <w:r>
        <w:tab/>
        <w:t>Protiv točke 1. ovoga rješenja žalbu može podnijeti osoba koja je bila zastupnik po zakonu dužnika pravne osobe do dana nastupanja pravnih posljedica otvaranja stečajnog postupka (čl. 128. st. 8. SZ-a).</w:t>
      </w:r>
    </w:p>
    <w:p w:rsidRDefault="00F8704E" w:rsidP="00F8704E" w:rsidR="00F8704E">
      <w:pPr>
        <w:pStyle w:val="Bezproreda"/>
      </w:pPr>
    </w:p>
    <w:p w:rsidRDefault="00F8704E" w:rsidP="00F8704E" w:rsidR="00F8704E">
      <w:pPr>
        <w:pStyle w:val="Bezproreda"/>
      </w:pPr>
    </w:p>
    <w:p w:rsidRDefault="00F8704E" w:rsidP="00F8704E" w:rsidR="00F8704E" w:rsidRPr="00B76F3C">
      <w:pPr>
        <w:pStyle w:val="Bezproreda"/>
      </w:pPr>
    </w:p>
    <w:p w:rsidRDefault="00AE649C" w:rsidP="004F27AE" w:rsidR="00AE649C" w:rsidRPr="00B76F3C">
      <w:pPr>
        <w:pStyle w:val="NormaleSPIS"/>
      </w:pPr>
    </w:p>
    <w:sectPr w:rsidSect="00F8704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2012486"/>
      <w:docPartObj>
        <w:docPartGallery w:val="Page Numbers (Top of Page)"/>
        <w:docPartUnique/>
      </w:docPartObj>
    </w:sdtPr>
    <w:sdtEndPr/>
    <w:sdtContent>
      <w:p w:rsidRDefault="00F8704E" w:rsidR="00F8704E">
        <w:pPr>
          <w:pStyle w:val="Zaglavlje"/>
          <w:jc w:val="center"/>
        </w:pPr>
        <w:r>
          <w:fldChar w:fldCharType="begin"/>
        </w:r>
        <w:r>
          <w:instrText>PAGE   \* MERGEFORMAT</w:instrText>
        </w:r>
        <w:r>
          <w:fldChar w:fldCharType="separate"/>
        </w:r>
        <w:r w:rsidR="0042541A">
          <w:t>3</w:t>
        </w:r>
        <w:r>
          <w:fldChar w:fldCharType="end"/>
        </w:r>
      </w:p>
    </w:sdtContent>
  </w:sdt>
  <w:p w:rsidRDefault="00F8704E" w:rsidR="008333A9">
    <w:pPr>
      <w:pStyle w:val="Zaglavlje"/>
    </w:pPr>
    <w:r>
      <w:t>Poslovni broj: 1 St-822/2017-10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541A"/>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8704E"/>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77351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St-822/2017-2</izvorni_sadrzaj>
    <derivirana_varijabla naziv="DomainObject.Oznaka_1">St-822/2017-2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St-822/2017</izvorni_sadrzaj>
    <derivirana_varijabla naziv="DomainObject.Predmet.OznakaBroj_1">St-822/2017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CHC Team društvo s ograničenom odgovornošću za usluge</izvorni_sadrzaj>
    <derivirana_varijabla naziv="DomainObject.Predmet.ProtustrankaFormated_1">  CHC Team društvo s ograničenom odgovornošću za usluge</derivirana_varijabla>
  </DomainObject.Predmet.ProtustrankaFormated>
  <DomainObject.Predmet.ProtustrankaFormatedOIB>
    <izvorni_sadrzaj>  CHC Team društvo s ograničenom odgovornošću za usluge, OIB 97551385650</izvorni_sadrzaj>
    <derivirana_varijabla naziv="DomainObject.Predmet.ProtustrankaFormatedOIB_1">  CHC Team društvo s ograničenom odgovornošću za usluge, OIB 97551385650</derivirana_varijabla>
  </DomainObject.Predmet.ProtustrankaFormatedOIB>
  <DomainObject.Predmet.ProtustrankaFormatedWithAdress>
    <izvorni_sadrzaj> CHC Team društvo s ograničenom odgovornošću za usluge, Samoborska cesta 227, 10000 Zagreb</izvorni_sadrzaj>
    <derivirana_varijabla naziv="DomainObject.Predmet.ProtustrankaFormatedWithAdress_1"> CHC Team društvo s ograničenom odgovornošću za usluge, Samoborska cesta 227, 10000 Zagreb</derivirana_varijabla>
  </DomainObject.Predmet.ProtustrankaFormatedWithAdress>
  <DomainObject.Predmet.ProtustrankaFormatedWithAdressOIB>
    <izvorni_sadrzaj> CHC Team društvo s ograničenom odgovornošću za usluge, OIB 97551385650, Samoborska cesta 227, 10000 Zagreb</izvorni_sadrzaj>
    <derivirana_varijabla naziv="DomainObject.Predmet.ProtustrankaFormatedWithAdressOIB_1"> CHC Team društvo s ograničenom odgovornošću za usluge, OIB 97551385650, Samoborska cesta 227, 10000 Zagreb</derivirana_varijabla>
  </DomainObject.Predmet.ProtustrankaFormatedWithAdressOIB>
  <DomainObject.Predmet.ProtustrankaWithAdress>
    <izvorni_sadrzaj>CHC Team društvo s ograničenom odgovornošću za usluge Samoborska cesta 227, 10000 Zagreb</izvorni_sadrzaj>
    <derivirana_varijabla naziv="DomainObject.Predmet.ProtustrankaWithAdress_1">CHC Team društvo s ograničenom odgovornošću za usluge Samoborska cesta 227, 10000 Zagreb</derivirana_varijabla>
  </DomainObject.Predmet.ProtustrankaWithAdress>
  <DomainObject.Predmet.ProtustrankaWithAdressOIB>
    <izvorni_sadrzaj>CHC Team društvo s ograničenom odgovornošću za usluge, OIB 97551385650, Samoborska cesta 227, 10000 Zagreb</izvorni_sadrzaj>
    <derivirana_varijabla naziv="DomainObject.Predmet.ProtustrankaWithAdressOIB_1">CHC Team društvo s ograničenom odgovornošću za usluge, OIB 97551385650, Samoborska cesta 227, 10000 Zagreb</derivirana_varijabla>
  </DomainObject.Predmet.ProtustrankaWithAdressOIB>
  <DomainObject.Predmet.ProtustrankaNazivFormated>
    <izvorni_sadrzaj>CHC Team društvo s ograničenom odgovornošću za usluge</izvorni_sadrzaj>
    <derivirana_varijabla naziv="DomainObject.Predmet.ProtustrankaNazivFormated_1">CHC Team društvo s ograničenom odgovornošću za usluge</derivirana_varijabla>
  </DomainObject.Predmet.ProtustrankaNazivFormated>
  <DomainObject.Predmet.ProtustrankaNazivFormatedOIB>
    <izvorni_sadrzaj>CHC Team društvo s ograničenom odgovornošću za usluge, OIB 97551385650</izvorni_sadrzaj>
    <derivirana_varijabla naziv="DomainObject.Predmet.ProtustrankaNazivFormatedOIB_1">CHC Team društvo s ograničenom odgovornošću za usluge, OIB 97551385650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izvorni_sadrzaj>
    <derivirana_varijabla naziv="DomainObject.Predmet.StrankaFormatedWithAdress_1"> FINA, REGIONALNI CENTAR ZAGREB, Podružnica Zagreb</derivirana_varijabla>
  </DomainObject.Predmet.StrankaFormatedWithAdress>
  <DomainObject.Predmet.StrankaFormatedWithAdressOIB>
    <izvorni_sadrzaj> FINA, REGIONALNI CENTAR ZAGREB, Podružnica Zagreb, OIB 85821130368</izvorni_sadrzaj>
    <derivirana_varijabla naziv="DomainObject.Predmet.StrankaFormatedWithAdressOIB_1"> FINA, REGIONALNI CENTAR ZAGREB, Podružnica Zagreb, OIB 85821130368</derivirana_varijabla>
  </DomainObject.Predmet.StrankaFormatedWithAdressOIB>
  <DomainObject.Predmet.StrankaWithAdress>
    <izvorni_sadrzaj>FINA, REGIONALNI CENTAR ZAGREB, Podružnica Zagreb </izvorni_sadrzaj>
    <derivirana_varijabla naziv="DomainObject.Predmet.StrankaWithAdress_1">FINA, REGIONALNI CENTAR ZAGREB, Podružnica Zagreb </derivirana_varijabla>
  </DomainObject.Predmet.StrankaWithAdress>
  <DomainObject.Predmet.StrankaWithAdressOIB>
    <izvorni_sadrzaj>FINA, REGIONALNI CENTAR ZAGREB, Podružnica Zagreb, OIB 85821130368</izvorni_sadrzaj>
    <derivirana_varijabla naziv="DomainObject.Predmet.StrankaWithAdressOIB_1">FINA, REGIONALNI CENTAR ZAGREB, Podružnica Zagreb, OIB 85821130368</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item>
    </izvorni_sadrzaj>
    <derivirana_varijabla naziv="DomainObject.Predmet.StrankaListFormatedWithAdress_1">
      <item>FINA, REGIONALNI CENTAR ZAGREB, Podružnica Zagreb</item>
    </derivirana_varijabla>
  </DomainObject.Predmet.StrankaListFormatedWithAdress>
  <DomainObject.Predmet.StrankaListFormatedWithAdressOIB>
    <izvorni_sadrzaj>
      <item>FINA, REGIONALNI CENTAR ZAGREB, Podružnica Zagreb, OIB 85821130368</item>
    </izvorni_sadrzaj>
    <derivirana_varijabla naziv="DomainObject.Predmet.StrankaListFormatedWithAdressOIB_1">
      <item>FINA, REGIONALNI CENTAR ZAGREB, Podružnica Zagreb, OIB 85821130368</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CHC Team društvo s ograničenom odgovornošću za usluge</item>
    </izvorni_sadrzaj>
    <derivirana_varijabla naziv="DomainObject.Predmet.ProtuStrankaListFormated_1">
      <item>CHC Team društvo s ograničenom odgovornošću za usluge</item>
    </derivirana_varijabla>
  </DomainObject.Predmet.ProtuStrankaListFormated>
  <DomainObject.Predmet.ProtuStrankaListFormatedOIB>
    <izvorni_sadrzaj>
      <item>CHC Team društvo s ograničenom odgovornošću za usluge, OIB 97551385650</item>
    </izvorni_sadrzaj>
    <derivirana_varijabla naziv="DomainObject.Predmet.ProtuStrankaListFormatedOIB_1">
      <item>CHC Team društvo s ograničenom odgovornošću za usluge, OIB 97551385650</item>
    </derivirana_varijabla>
  </DomainObject.Predmet.ProtuStrankaListFormatedOIB>
  <DomainObject.Predmet.ProtuStrankaListFormatedWithAdress>
    <izvorni_sadrzaj>
      <item>CHC Team društvo s ograničenom odgovornošću za usluge, Samoborska cesta 227, 10000 Zagreb</item>
    </izvorni_sadrzaj>
    <derivirana_varijabla naziv="DomainObject.Predmet.ProtuStrankaListFormatedWithAdress_1">
      <item>CHC Team društvo s ograničenom odgovornošću za usluge, Samoborska cesta 227, 10000 Zagreb</item>
    </derivirana_varijabla>
  </DomainObject.Predmet.ProtuStrankaListFormatedWithAdress>
  <DomainObject.Predmet.ProtuStrankaListFormatedWithAdressOIB>
    <izvorni_sadrzaj>
      <item>CHC Team društvo s ograničenom odgovornošću za usluge, OIB 97551385650, Samoborska cesta 227, 10000 Zagreb</item>
    </izvorni_sadrzaj>
    <derivirana_varijabla naziv="DomainObject.Predmet.ProtuStrankaListFormatedWithAdressOIB_1">
      <item>CHC Team društvo s ograničenom odgovornošću za usluge, OIB 97551385650, Samoborska cesta 227, 10000 Zagreb</item>
    </derivirana_varijabla>
  </DomainObject.Predmet.ProtuStrankaListFormatedWithAdressOIB>
  <DomainObject.Predmet.ProtuStrankaListNazivFormated>
    <izvorni_sadrzaj>
      <item>CHC Team društvo s ograničenom odgovornošću za usluge</item>
    </izvorni_sadrzaj>
    <derivirana_varijabla naziv="DomainObject.Predmet.ProtuStrankaListNazivFormated_1">
      <item>CHC Team društvo s ograničenom odgovornošću za usluge</item>
    </derivirana_varijabla>
  </DomainObject.Predmet.ProtuStrankaListNazivFormated>
  <DomainObject.Predmet.ProtuStrankaListNazivFormatedOIB>
    <izvorni_sadrzaj>
      <item>CHC Team društvo s ograničenom odgovornošću za usluge, OIB 97551385650</item>
    </izvorni_sadrzaj>
    <derivirana_varijabla naziv="DomainObject.Predmet.ProtuStrankaListNazivFormatedOIB_1">
      <item>CHC Team društvo s ograničenom odgovornošću za usluge, OIB 97551385650</item>
    </derivirana_varijabla>
  </DomainObject.Predmet.ProtuStrankaListNazivFormatedOIB>
  <DomainObject.Predmet.OstaliListFormated>
    <izvorni_sadrzaj>
      <item>Martina Gagulić</item>
      <item>Vesna Alaburić odvjetnica</item>
    </izvorni_sadrzaj>
    <derivirana_varijabla naziv="DomainObject.Predmet.OstaliListFormated_1">
      <item>Martina Gagulić</item>
      <item>Vesna Alaburić odvjetnica</item>
    </derivirana_varijabla>
  </DomainObject.Predmet.OstaliListFormated>
  <DomainObject.Predmet.OstaliListFormatedOIB>
    <izvorni_sadrzaj>
      <item>Martina Gagulić, OIB 27886831858</item>
      <item>Vesna Alaburić odvjetnica</item>
    </izvorni_sadrzaj>
    <derivirana_varijabla naziv="DomainObject.Predmet.OstaliListFormatedOIB_1">
      <item>Martina Gagulić, OIB 27886831858</item>
      <item>Vesna Alaburić odvjetnica</item>
    </derivirana_varijabla>
  </DomainObject.Predmet.OstaliListFormatedOIB>
  <DomainObject.Predmet.OstaliListFormatedWithAdress>
    <izvorni_sadrzaj>
      <item>Martina Gagulić, Zagrebačka cesta 156 D, 10000 Zagreb</item>
      <item>Vesna Alaburić odvjetnica, Hebrangova 21., 10000 Zagreb</item>
    </izvorni_sadrzaj>
    <derivirana_varijabla naziv="DomainObject.Predmet.OstaliListFormatedWithAdress_1">
      <item>Martina Gagulić, Zagrebačka cesta 156 D, 10000 Zagreb</item>
      <item>Vesna Alaburić odvjetnica, Hebrangova 21., 10000 Zagreb</item>
    </derivirana_varijabla>
  </DomainObject.Predmet.OstaliListFormatedWithAdress>
  <DomainObject.Predmet.OstaliListFormatedWithAdressOIB>
    <izvorni_sadrzaj>
      <item>Martina Gagulić, OIB 27886831858, Zagrebačka cesta 156 D, 10000 Zagreb</item>
      <item>Vesna Alaburić odvjetnica, Hebrangova 21., 10000 Zagreb</item>
    </izvorni_sadrzaj>
    <derivirana_varijabla naziv="DomainObject.Predmet.OstaliListFormatedWithAdressOIB_1">
      <item>Martina Gagulić, OIB 27886831858, Zagrebačka cesta 156 D, 10000 Zagreb</item>
      <item>Vesna Alaburić odvjetnica, Hebrangova 21., 10000 Zagreb</item>
    </derivirana_varijabla>
  </DomainObject.Predmet.OstaliListFormatedWithAdressOIB>
  <DomainObject.Predmet.OstaliListNazivFormated>
    <izvorni_sadrzaj>
      <item>Martina Gagulić</item>
      <item>Vesna Alaburić odvjetnica</item>
    </izvorni_sadrzaj>
    <derivirana_varijabla naziv="DomainObject.Predmet.OstaliListNazivFormated_1">
      <item>Martina Gagulić</item>
      <item>Vesna Alaburić odvjetnica</item>
    </derivirana_varijabla>
  </DomainObject.Predmet.OstaliListNazivFormated>
  <DomainObject.Predmet.OstaliListNazivFormatedOIB>
    <izvorni_sadrzaj>
      <item>Martina Gagulić, OIB 27886831858</item>
      <item>Vesna Alaburić odvjetnica</item>
    </izvorni_sadrzaj>
    <derivirana_varijabla naziv="DomainObject.Predmet.OstaliListNazivFormatedOIB_1">
      <item>Martina Gagulić, OIB 27886831858</item>
      <item>Vesna Alaburić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St-822/2017-2</izvorni_sadrzaj>
    <derivirana_varijabla naziv="DomainObject.PoslovniBrojDokumenta_1">St-822/2017-2</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CHC Team društvo s ograničenom odgovornošću za usluge</izvorni_sadrzaj>
    <derivirana_varijabla naziv="DomainObject.Predmet.ProtustrankaIDrugi_1">CHC Team društvo s ograničenom odgovornošću za usluge</derivirana_varijabla>
  </DomainObject.Predmet.ProtustrankaIDrugi>
  <DomainObject.Predmet.StrankaIDrugiAdressOIB>
    <izvorni_sadrzaj>FINA, REGIONALNI CENTAR ZAGREB, Podružnica Zagreb, OIB 85821130368</izvorni_sadrzaj>
    <derivirana_varijabla naziv="DomainObject.Predmet.StrankaIDrugiAdressOIB_1">FINA, REGIONALNI CENTAR ZAGREB, Podružnica Zagreb, OIB 85821130368</derivirana_varijabla>
  </DomainObject.Predmet.StrankaIDrugiAdressOIB>
  <DomainObject.Predmet.ProtustrankaIDrugiAdressOIB>
    <izvorni_sadrzaj>CHC Team društvo s ograničenom odgovornošću za usluge, OIB 97551385650, Samoborska cesta 227, 10000 Zagreb</izvorni_sadrzaj>
    <derivirana_varijabla naziv="DomainObject.Predmet.ProtustrankaIDrugiAdressOIB_1">CHC Team društvo s ograničenom odgovornošću za usluge, OIB 97551385650, Samoborska cesta 227,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CHC Team društvo s ograničenom odgovornošću za usluge</item>
      <item>Martina Gagulić</item>
      <item>Vesna Alaburić odvjetnica</item>
      <item>FINA, REGIONALNI CENTAR ZAGREB, Podružnica Zagreb</item>
    </izvorni_sadrzaj>
    <derivirana_varijabla naziv="DomainObject.Predmet.SudioniciListNaziv_1">
      <item>CHC Team društvo s ograničenom odgovornošću za usluge</item>
      <item>Martina Gagulić</item>
      <item>Vesna Alaburić odvjetnica</item>
      <item>FINA, REGIONALNI CENTAR ZAGREB, Podružnica Zagreb</item>
    </derivirana_varijabla>
  </DomainObject.Predmet.SudioniciListNaziv>
  <DomainObject.Predmet.SudioniciListAdressOIB>
    <izvorni_sadrzaj>
      <item>CHC Team društvo s ograničenom odgovornošću za usluge, OIB 97551385650, Samoborska cesta 227,10000 Zagreb</item>
      <item>Martina Gagulić, OIB 27886831858, Zagrebačka cesta 156 D,10000 Zagreb</item>
      <item>Vesna Alaburić odvjetnica, Hebrangova 21.,10000 Zagreb</item>
      <item>FINA, REGIONALNI CENTAR ZAGREB, Podružnica Zagreb, OIB 85821130368</item>
    </izvorni_sadrzaj>
    <derivirana_varijabla naziv="DomainObject.Predmet.SudioniciListAdressOIB_1">
      <item>CHC Team društvo s ograničenom odgovornošću za usluge, OIB 97551385650, Samoborska cesta 227,10000 Zagreb</item>
      <item>Martina Gagulić, OIB 27886831858, Zagrebačka cesta 156 D,10000 Zagreb</item>
      <item>Vesna Alaburić odvjetnica, Hebrangova 21.,10000 Zagreb</item>
      <item>FINA, REGIONALNI CENTAR ZAGREB, Podružnica Zagreb,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E92867-4E7D-4428-8759-C5DD394F06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841</properties:Words>
  <properties:Characters>4484</properties:Characters>
  <properties:Lines>115</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2017-12-01T10:20:00Z</cp:lastPrinted>
  <dcterms:modified xmlns:xsi="http://www.w3.org/2001/XMLSchema-instance" xsi:type="dcterms:W3CDTF">2017-12-01T10:20:00Z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St-822/2017-2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