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c3f2" w14:paraId="817c3f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St-5/18-5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</w:t>
      </w:r>
      <w:r>
        <w:t xml:space="preserve">TONKOVIĆ PRIJEVOZ d.o.o. za usluge i trgovinu Bizovac, Republike Hrvatske 27,  OIB: 21629241988, MBS: 030125715, </w:t>
      </w:r>
      <w:r w:rsidR="00BB523C">
        <w:t xml:space="preserve">dana </w:t>
      </w:r>
      <w:r>
        <w:t xml:space="preserve">29. siječnja 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9364F3">
        <w:t xml:space="preserve">TONKOVIĆ PRIJEVOZ d.o.o. za usluge i trgovinu Bizovac, Republike Hrvatske 27,  OIB: 21629241988, MBS: 030125715.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9364F3">
        <w:t>2. siječnja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110-07/17-01/04, Ur.broj: 04-06-17-</w:t>
      </w:r>
      <w:r w:rsidR="009364F3">
        <w:t>6326</w:t>
      </w:r>
      <w:r>
        <w:t xml:space="preserve"> od</w:t>
      </w:r>
      <w:r w:rsidR="009364F3">
        <w:t xml:space="preserve"> 29. prosinca</w:t>
      </w:r>
      <w:r>
        <w:t xml:space="preserve"> 2017. nad stečajnim dužnikom </w:t>
      </w:r>
      <w:r w:rsidR="009364F3">
        <w:t xml:space="preserve">TONKOVIĆ PRIJEVOZ d.o.o. za usluge i trgovinu Bizovac, Republike Hrvatske 27,  OIB: 21629241988, MBS: 030125715.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>Nakon izvršenog uvida u sudski registar Sud je 1</w:t>
      </w:r>
      <w:r w:rsidR="009364F3">
        <w:t>2. siječnja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9364F3">
        <w:t>22. siječnja 2018.</w:t>
      </w:r>
      <w:r>
        <w:t xml:space="preserve"> zaprimljen je podnesak Županijskog državnog odvjetništva u Osijeku, broj: S-DO-</w:t>
      </w:r>
      <w:r w:rsidR="009364F3">
        <w:t>20/2018 od 22. siječnja 2018.</w:t>
      </w:r>
      <w:r>
        <w:t xml:space="preserve"> kojim je na posebnom obrascu sukladno čl. 16. SZ-a dostavljen prijedlog vjerovnika Republike Hrvatske, Ministarstva </w:t>
      </w:r>
      <w:r>
        <w:lastRenderedPageBreak/>
        <w:t xml:space="preserve">financija, Porezne uprave, Područnog ureda Zagreb, za otvaranje stečajnog postupka nad predmetnim stečajnim dužnikom iz razloga što prema istom ima tražbinu u iznosu od </w:t>
      </w:r>
      <w:r w:rsidR="009364F3">
        <w:t>1.520,15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9364F3">
        <w:t>17. prosinac 2017</w:t>
      </w:r>
      <w:r>
        <w:t>.,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</w:t>
      </w:r>
      <w:r w:rsidR="009364F3">
        <w:t>17. siječanj</w:t>
      </w:r>
      <w:r>
        <w:t xml:space="preserve"> 2017. isti je u blokadi 1</w:t>
      </w:r>
      <w:r w:rsidR="009364F3">
        <w:t>39</w:t>
      </w:r>
      <w:r>
        <w:t xml:space="preserve"> dana.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29. siječnja 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677BC8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BC8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055379">
      <w:t>5/18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77BC8"/>
    <w:rsid w:val="0069639F"/>
    <w:rsid w:val="0069656A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5548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7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77B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7B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B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B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7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77B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7B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B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B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TONKOVIĆ PRIJEVOZ d.o.o. za usluge i trgovinu</izvorni_sadrzaj>
    <derivirana_varijabla naziv="DomainObject.Predmet.ProtustrankaFormated_1">  TONKOVIĆ PRIJEVOZ d.o.o. za usluge i trgovinu</derivirana_varijabla>
  </DomainObject.Predmet.ProtustrankaFormated>
  <DomainObject.Predmet.ProtustrankaFormatedOIB>
    <izvorni_sadrzaj>  TONKOVIĆ PRIJEVOZ d.o.o. za usluge i trgovinu, OIB 21629241988</izvorni_sadrzaj>
    <derivirana_varijabla naziv="DomainObject.Predmet.ProtustrankaFormatedOIB_1">  TONKOVIĆ PRIJEVOZ d.o.o. za usluge i trgovinu, OIB 21629241988</derivirana_varijabla>
  </DomainObject.Predmet.ProtustrankaFormatedOIB>
  <DomainObject.Predmet.ProtustrankaFormatedWithAdress>
    <izvorni_sadrzaj> TONKOVIĆ PRIJEVOZ d.o.o. za usluge i trgovinu, Republike Hrvatske 27, 31222 Bizovac</izvorni_sadrzaj>
    <derivirana_varijabla naziv="DomainObject.Predmet.ProtustrankaFormatedWithAdress_1"> TONKOVIĆ PRIJEVOZ d.o.o. za usluge i trgovinu, Republike Hrvatske 27, 31222 Bizovac</derivirana_varijabla>
  </DomainObject.Predmet.ProtustrankaFormatedWithAdress>
  <DomainObject.Predmet.ProtustrankaFormatedWithAdressOIB>
    <izvorni_sadrzaj> TONKOVIĆ PRIJEVOZ d.o.o. za usluge i trgovinu, OIB 21629241988, Republike Hrvatske 27, 31222 Bizovac</izvorni_sadrzaj>
    <derivirana_varijabla naziv="DomainObject.Predmet.ProtustrankaFormatedWithAdressOIB_1"> TONKOVIĆ PRIJEVOZ d.o.o. za usluge i trgovinu, OIB 21629241988, Republike Hrvatske 27, 31222 Bizovac</derivirana_varijabla>
  </DomainObject.Predmet.ProtustrankaFormatedWithAdressOIB>
  <DomainObject.Predmet.ProtustrankaWithAdress>
    <izvorni_sadrzaj>TONKOVIĆ PRIJEVOZ d.o.o. za usluge i trgovinu Republike Hrvatske 27, 31222 Bizovac</izvorni_sadrzaj>
    <derivirana_varijabla naziv="DomainObject.Predmet.ProtustrankaWithAdress_1">TONKOVIĆ PRIJEVOZ d.o.o. za usluge i trgovinu Republike Hrvatske 27, 31222 Bizovac</derivirana_varijabla>
  </DomainObject.Predmet.ProtustrankaWithAdress>
  <DomainObject.Predmet.ProtustrankaWithAdressOIB>
    <izvorni_sadrzaj>TONKOVIĆ PRIJEVOZ d.o.o. za usluge i trgovinu, OIB 21629241988, Republike Hrvatske 27, 31222 Bizovac</izvorni_sadrzaj>
    <derivirana_varijabla naziv="DomainObject.Predmet.ProtustrankaWithAdressOIB_1">TONKOVIĆ PRIJEVOZ d.o.o. za usluge i trgovinu, OIB 21629241988, Republike Hrvatske 27, 31222 Bizovac</derivirana_varijabla>
  </DomainObject.Predmet.ProtustrankaWithAdressOIB>
  <DomainObject.Predmet.ProtustrankaNazivFormated>
    <izvorni_sadrzaj>TONKOVIĆ PRIJEVOZ d.o.o. za usluge i trgovinu</izvorni_sadrzaj>
    <derivirana_varijabla naziv="DomainObject.Predmet.ProtustrankaNazivFormated_1">TONKOVIĆ PRIJEVOZ d.o.o. za usluge i trgovinu</derivirana_varijabla>
  </DomainObject.Predmet.ProtustrankaNazivFormated>
  <DomainObject.Predmet.ProtustrankaNazivFormatedOIB>
    <izvorni_sadrzaj>TONKOVIĆ PRIJEVOZ d.o.o. za usluge i trgovinu, OIB 21629241988</izvorni_sadrzaj>
    <derivirana_varijabla naziv="DomainObject.Predmet.ProtustrankaNazivFormatedOIB_1">TONKOVIĆ PRIJEVOZ d.o.o. za usluge i trgovinu, OIB 21629241988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TONKOVIĆ PRIJEVOZ d.o.o. za usluge i trgovinu</item>
    </izvorni_sadrzaj>
    <derivirana_varijabla naziv="DomainObject.Predmet.ProtuStrankaListFormated_1">
      <item>TONKOVIĆ PRIJEVOZ d.o.o. za usluge i trgovinu</item>
    </derivirana_varijabla>
  </DomainObject.Predmet.ProtuStrankaListFormated>
  <DomainObject.Predmet.ProtuStrankaListFormatedOIB>
    <izvorni_sadrzaj>
      <item>TONKOVIĆ PRIJEVOZ d.o.o. za usluge i trgovinu, OIB 21629241988</item>
    </izvorni_sadrzaj>
    <derivirana_varijabla naziv="DomainObject.Predmet.ProtuStrankaListFormatedOIB_1">
      <item>TONKOVIĆ PRIJEVOZ d.o.o. za usluge i trgovinu, OIB 21629241988</item>
    </derivirana_varijabla>
  </DomainObject.Predmet.ProtuStrankaListFormatedOIB>
  <DomainObject.Predmet.ProtuStrankaListFormatedWithAdress>
    <izvorni_sadrzaj>
      <item>TONKOVIĆ PRIJEVOZ d.o.o. za usluge i trgovinu, Republike Hrvatske 27, 31222 Bizovac</item>
    </izvorni_sadrzaj>
    <derivirana_varijabla naziv="DomainObject.Predmet.ProtuStrankaListFormatedWithAdress_1">
      <item>TONKOVIĆ PRIJEVOZ d.o.o. za usluge i trgovinu, Republike Hrvatske 27, 31222 Bizovac</item>
    </derivirana_varijabla>
  </DomainObject.Predmet.ProtuStrankaListFormatedWithAdress>
  <DomainObject.Predmet.ProtuStrankaListFormatedWithAdressOIB>
    <izvorni_sadrzaj>
      <item>TONKOVIĆ PRIJEVOZ d.o.o. za usluge i trgovinu, OIB 21629241988, Republike Hrvatske 27, 31222 Bizovac</item>
    </izvorni_sadrzaj>
    <derivirana_varijabla naziv="DomainObject.Predmet.ProtuStrankaListFormatedWithAdressOIB_1">
      <item>TONKOVIĆ PRIJEVOZ d.o.o. za usluge i trgovinu, OIB 21629241988, Republike Hrvatske 27, 31222 Bizovac</item>
    </derivirana_varijabla>
  </DomainObject.Predmet.ProtuStrankaListFormatedWithAdressOIB>
  <DomainObject.Predmet.ProtuStrankaListNazivFormated>
    <izvorni_sadrzaj>
      <item>TONKOVIĆ PRIJEVOZ d.o.o. za usluge i trgovinu</item>
    </izvorni_sadrzaj>
    <derivirana_varijabla naziv="DomainObject.Predmet.ProtuStrankaListNazivFormated_1">
      <item>TONKOVIĆ PRIJEVOZ d.o.o. za usluge i trgovinu</item>
    </derivirana_varijabla>
  </DomainObject.Predmet.ProtuStrankaListNazivFormated>
  <DomainObject.Predmet.ProtuStrankaListNazivFormatedOIB>
    <izvorni_sadrzaj>
      <item>TONKOVIĆ PRIJEVOZ d.o.o. za usluge i trgovinu, OIB 21629241988</item>
    </izvorni_sadrzaj>
    <derivirana_varijabla naziv="DomainObject.Predmet.ProtuStrankaListNazivFormatedOIB_1">
      <item>TONKOVIĆ PRIJEVOZ d.o.o. za usluge i trgovinu, OIB 21629241988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TONKOVIĆ PRIJEVOZ d.o.o. za usluge i trgovinu</izvorni_sadrzaj>
    <derivirana_varijabla naziv="DomainObject.Predmet.ProtustrankaIDrugi_1">TONKOVIĆ PRIJEVOZ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TONKOVIĆ PRIJEVOZ d.o.o. za usluge i trgovinu, OIB 21629241988, Republike Hrvatske 27, 31222 Bizovac</izvorni_sadrzaj>
    <derivirana_varijabla naziv="DomainObject.Predmet.ProtustrankaIDrugiAdressOIB_1">TONKOVIĆ PRIJEVOZ d.o.o. za usluge i trgovinu, OIB 21629241988, Republike Hrvatske 27,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TONKOVIĆ PRIJEVOZ d.o.o. za usluge i trgovinu</item>
    </izvorni_sadrzaj>
    <derivirana_varijabla naziv="DomainObject.Predmet.SudioniciListNaziv_1">
      <item>FINA RC OSIJEK</item>
      <item>TONKOVIĆ PRIJEVOZ d.o.o. za usluge i trgovinu</item>
    </derivirana_varijabla>
  </DomainObject.Predmet.SudioniciListNaziv>
  <DomainObject.Predmet.SudioniciListAdressOIB>
    <izvorni_sadrzaj>
      <item>FINA RC OSIJEK, OIB 85821130368</item>
      <item>TONKOVIĆ PRIJEVOZ d.o.o. za usluge i trgovinu, OIB 21629241988, Republike Hrvatske 27,31222 Bizovac</item>
    </izvorni_sadrzaj>
    <derivirana_varijabla naziv="DomainObject.Predmet.SudioniciListAdressOIB_1">
      <item>FINA RC OSIJEK, OIB 85821130368</item>
      <item>TONKOVIĆ PRIJEVOZ d.o.o. za usluge i trgovinu, OIB 21629241988, Republike Hrvatske 27,31222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21629241988</item>
    </izvorni_sadrzaj>
    <derivirana_varijabla naziv="DomainObject.Predmet.SudioniciListNazivOIB_1">
      <item>, OIB 85821130368</item>
      <item>, OIB 21629241988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57E96-591C-4368-AF82-F1F621082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3277</properties:Characters>
  <properties:Lines>86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2018-01-29T12:42:00Z</dcterms:created>
  <dc:creator>Korisnik</dc:creator>
  <cp:lastModifiedBy>Ljiljana Floršić</cp:lastModifiedBy>
  <cp:lastPrinted>2017-10-18T06:37:00Z</cp:lastPrinted>
  <dcterms:modified xmlns:xsi="http://www.w3.org/2001/XMLSchema-instance" xsi:type="dcterms:W3CDTF">2018-01-29T12:57:00Z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