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54d0" w14:paraId="9ee54d0" w:rsidRDefault="00F54C2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54C27" w:rsidP="00F54C27" w:rsidR="00F54C27">
      <w:pPr>
        <w:spacing w:after="0"/>
        <w:jc w:val="both"/>
      </w:pPr>
      <w:r>
        <w:t xml:space="preserve">          </w:t>
      </w:r>
      <w:r>
        <w:t>Republika Hrvatska</w:t>
      </w:r>
    </w:p>
    <w:p w:rsidRDefault="00F54C27" w:rsidP="00F54C27" w:rsidR="00F54C2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54C27" w:rsidP="00F54C27" w:rsidR="00F54C2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>Poslovni broj: 5. St-336/2017-12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54C27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DUDA-MARTIN jednostavno društvo s ograničenom odgovornošću za skupljanje i prijevoz otpada i trgovinu, Đurđevac, Stiska 36, MBS: 070108224, OIB: 83402391214, 4. lipnja 2018.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r i j e š i o   j e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DUDA-MARTIN jednostavno društvo s ograničenom odgovornošću za skupljanje i prijevoz otpada i trgovinu, Đurđevac, Stiska 36, MBS: 070108224, OIB: 83402391214,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F54C27">
        <w:rPr>
          <w:rFonts w:cs="Times New Roman" w:eastAsia="Times New Roman"/>
          <w:noProof/>
          <w:szCs w:val="20"/>
          <w:lang w:eastAsia="hr-HR"/>
        </w:rPr>
        <w:t xml:space="preserve"> model HR05 540-336-17.         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Obrazloženje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15. rujna 2016. Trgovačkom sudu u Varaždinu podnijela prijedlog za otvaranje stečajnog postupka nad dužnikom</w:t>
      </w:r>
      <w:r w:rsidRPr="00F54C27">
        <w:rPr>
          <w:rFonts w:cs="Times New Roman" w:eastAsia="Times New Roman"/>
          <w:szCs w:val="20"/>
          <w:lang w:eastAsia="hr-HR"/>
        </w:rPr>
        <w:t xml:space="preserve"> DUDA-MARTIN jednostavno društvo s ograničenom odgovornošću za skupljanje i prijevoz otpada i trgovinu, Đurđevac, Stiska 36, koji je zaprimljen pod brojem St-1018/2016 i sukladno rješenju predsjednika Visokog trgovačkog suda Republike Hrvatske poslovni broj Su-525/17-7 od 23. svibnja 2017. spis Trgovačkog suda u Varaždinu ustupljen je ovom sudu  na daljnji postupak. 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 xml:space="preserve">U prijedlogu navodi da na dan 13. rujna 2016. dužnik u Očevidniku redoslijeda osnova za plaćanje ima evidentirane neizvršene osnove za plaćanje u neprekinutom razdoblju od 120 dana, u ukupnom iznosu od 17.781,24 kn, u koji iznos je uračunata kamata i naknada Financijske agencije za provedbu ovrhe na novčanim sredstvima. Prema podacima koje je FINI dostavio Hrvatski zavod za mirovinsko osiguranje </w:t>
      </w:r>
      <w:r w:rsidRPr="00F54C2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lastRenderedPageBreak/>
        <w:t xml:space="preserve">Temeljem čl.115. st.1. SZ-a, sud je rješenjem od 12. prosinca 2017. pokrenuo prethodni postupak radi utvrđivanja pretpostavki za otvaranje stečajnog postupka, zakazao ročište radi izjašnjenja o prijedlogu i rasprave o uvjetima za otvaranje stečajnog postupka i zakonskom zastupniku dužnika Martinu </w:t>
      </w:r>
      <w:proofErr w:type="spellStart"/>
      <w:r w:rsidRPr="00F54C27">
        <w:rPr>
          <w:rFonts w:cs="Times New Roman" w:eastAsia="Times New Roman"/>
          <w:szCs w:val="20"/>
          <w:lang w:eastAsia="hr-HR"/>
        </w:rPr>
        <w:t>Oršušu</w:t>
      </w:r>
      <w:proofErr w:type="spellEnd"/>
      <w:r w:rsidRPr="00F54C27">
        <w:rPr>
          <w:rFonts w:cs="Times New Roman" w:eastAsia="Times New Roman"/>
          <w:szCs w:val="20"/>
          <w:lang w:eastAsia="hr-HR"/>
        </w:rPr>
        <w:t xml:space="preserve"> naložio da u roku od 15 dana sastavi i podnese sudu pisano izvješće o financijsko-gospodarskom stanju dužnika. 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Rješenjem od 12. prosinca 2017.</w:t>
      </w:r>
      <w:r w:rsidRPr="00F54C27">
        <w:rPr>
          <w:rFonts w:cs="Times New Roman" w:eastAsia="Calibri"/>
          <w:szCs w:val="20"/>
          <w:lang w:eastAsia="hr-HR"/>
        </w:rPr>
        <w:t xml:space="preserve"> zakonskom zastupniku dužnika je, temeljem čl.113. st.1. SZ-a, sud naložio plaćanje predujma za namirenje troškova stečajnog postupka i to iznos od 1.000,00 kn u Fond za namirenje troškova stečajnog postupka, te dodatni iznos od 10.000,00 kn. 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 xml:space="preserve">Zakonski zastupnik dužnika nije podnio pisano izvješće o gospodarsko-financijskom stanju dužnika i nije došao na ročište 17. siječnja 2018.  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>Radi utvrđenja raspolaže li dužnik imovinom koja bi bila dostatna za namirenje troškova stečajnog postupka sud je, temeljem čl.117. SZ-a, zatražio od Državne geodetske uprave, Područni ured za katastar Koprivnica, Ministarstva unutarnjih poslova, Policijska uprava Koprivničko-križevačka i Ministarstva financija, Porezne uprave, Područni ured Koprivnica, podatke o imovini dužnika.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 xml:space="preserve">Iz dostavljenih uvjerenja i obavijesti (list 20-24) </w:t>
      </w:r>
      <w:r w:rsidRPr="00F54C27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postupka, koji bi,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u roku od 15 dana, koji se računa od isteka osmog dana od objave poziva na e-oglasnoj ploči suda,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U Bjelovaru 4. lipnja 2018.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F54C27" w:rsidP="00F54C27" w:rsidR="00F54C27" w:rsidRPr="00F54C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54C27" w:rsidP="00F54C27" w:rsidR="00F54C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54C2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54C27" w:rsidP="00F54C27" w:rsidR="00F54C27" w:rsidRPr="00F54C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54C27" w:rsidP="00F54C27" w:rsidR="00F54C27" w:rsidRPr="00F54C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4C2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F54C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154817"/>
      <w:docPartObj>
        <w:docPartGallery w:val="Page Numbers (Top of Page)"/>
        <w:docPartUnique/>
      </w:docPartObj>
    </w:sdtPr>
    <w:sdtContent>
      <w:p w:rsidRDefault="00F54C27" w:rsidP="00F54C27" w:rsidR="00F54C2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54C27" w:rsidR="008333A9">
    <w:pPr>
      <w:pStyle w:val="Zaglavlje"/>
    </w:pPr>
    <w:r>
      <w:rPr>
        <w:rFonts w:cs="Times New Roman" w:eastAsia="Times New Roman"/>
        <w:szCs w:val="20"/>
        <w:lang w:eastAsia="hr-HR"/>
      </w:rPr>
      <w:t>Pos</w:t>
    </w:r>
    <w:r w:rsidRPr="00F54C27">
      <w:rPr>
        <w:rFonts w:cs="Times New Roman" w:eastAsia="Times New Roman"/>
        <w:szCs w:val="20"/>
        <w:lang w:eastAsia="hr-HR"/>
      </w:rPr>
      <w:t>lovni broj: 5. St-336/2017-12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C27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2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8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452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St-336/2017-12</izvorni_sadrzaj>
    <derivirana_varijabla naziv="DomainObject.Oznaka_1">St-336/2017-12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DUDA-MARTIN jednostavno društvo s ograničenom odgovornošću za skupljanje i prijevoz otpada i trgovinu zastupanog po punomoćniku Martin Oršuš</izvorni_sadrzaj>
    <derivirana_varijabla naziv="DomainObject.Predmet.ProtustrankaFormated_1">  DUDA-MARTIN jednostavno društvo s ograničenom odgovornošću za skupljanje i prijevoz otpada i trgovinu zastupanog po punomoćniku Martin Oršuš</derivirana_varijabla>
  </DomainObject.Predmet.ProtustrankaFormated>
  <DomainObject.Predmet.ProtustrankaFormatedOIB>
    <izvorni_sadrzaj>  DUDA-MARTIN jednostavno društvo s ograničenom odgovornošću za skupljanje i prijevoz otpada i trgovinu, OIB 83402391214 zastupanog po punomoćniku Martin Oršuš</izvorni_sadrzaj>
    <derivirana_varijabla naziv="DomainObject.Predmet.ProtustrankaFormatedOIB_1">  DUDA-MARTIN jednostavno društvo s ograničenom odgovornošću za skupljanje i prijevoz otpada i trgovinu, OIB 83402391214 zastupanog po punomoćniku Martin Oršuš</derivirana_varijabla>
  </DomainObject.Predmet.ProtustrankaFormatedOIB>
  <DomainObject.Predmet.ProtustrankaFormatedWithAdress>
    <izvorni_sadrzaj> DUDA-MARTIN jednostavno društvo s ograničenom odgovornošću za skupljanje i prijevoz otpada i trgovinu, Stiska 36, 48350 Đurđevac zastupanog po punomoćniku Martin Oršuš</izvorni_sadrzaj>
    <derivirana_varijabla naziv="DomainObject.Predmet.ProtustrankaFormatedWithAdress_1"> DUDA-MARTIN jednostavno društvo s ograničenom odgovornošću za skupljanje i prijevoz otpada i trgovinu, Stiska 36, 48350 Đurđevac zastupanog po punomoćniku Martin Oršuš</derivirana_varijabla>
  </DomainObject.Predmet.ProtustrankaFormatedWithAdress>
  <DomainObject.Predmet.ProtustrankaFormatedWithAdressOIB>
    <izvorni_sadrzaj> DUDA-MARTIN jednostavno društvo s ograničenom odgovornošću za skupljanje i prijevoz otpada i trgovinu, OIB 83402391214, Stiska 36, 48350 Đurđevac zastupanog po punomoćniku Martin Oršuš</izvorni_sadrzaj>
    <derivirana_varijabla naziv="DomainObject.Predmet.ProtustrankaFormatedWithAdressOIB_1"> DUDA-MARTIN jednostavno društvo s ograničenom odgovornošću za skupljanje i prijevoz otpada i trgovinu, OIB 83402391214, Stiska 36, 48350 Đurđevac zastupanog po punomoćniku Martin Oršuš</derivirana_varijabla>
  </DomainObject.Predmet.ProtustrankaFormatedWithAdressOIB>
  <DomainObject.Predmet.ProtustrankaWithAdress>
    <izvorni_sadrzaj>DUDA-MARTIN jednostavno društvo s ograničenom odgovornošću za skupljanje i prijevoz otpada i trgovinu Stiska 36, 48350 Đurđevac</izvorni_sadrzaj>
    <derivirana_varijabla naziv="DomainObject.Predmet.ProtustrankaWithAdress_1">DUDA-MARTIN jednostavno društvo s ograničenom odgovornošću za skupljanje i prijevoz otpada i trgovinu Stiska 36, 48350 Đurđevac</derivirana_varijabla>
  </DomainObject.Predmet.ProtustrankaWithAdress>
  <DomainObject.Predmet.ProtustrankaWithAdressOIB>
    <izvorni_sadrzaj>DUDA-MARTIN jednostavno društvo s ograničenom odgovornošću za skupljanje i prijevoz otpada i trgovinu, OIB 83402391214, Stiska 36, 48350 Đurđevac</izvorni_sadrzaj>
    <derivirana_varijabla naziv="DomainObject.Predmet.ProtustrankaWithAdressOIB_1">DUDA-MARTIN jednostavno društvo s ograničenom odgovornošću za skupljanje i prijevoz otpada i trgovinu, OIB 83402391214, Stiska 36, 48350 Đurđevac</derivirana_varijabla>
  </DomainObject.Predmet.ProtustrankaWithAdressOIB>
  <DomainObject.Predmet.ProtustrankaNazivFormated>
    <izvorni_sadrzaj>DUDA-MARTIN jednostavno društvo s ograničenom odgovornošću za skupljanje i prijevoz otpada i trgovinu</izvorni_sadrzaj>
    <derivirana_varijabla naziv="DomainObject.Predmet.ProtustrankaNazivFormated_1">DUDA-MARTIN jednostavno društvo s ograničenom odgovornošću za skupljanje i prijevoz otpada i trgovinu</derivirana_varijabla>
  </DomainObject.Predmet.ProtustrankaNazivFormated>
  <DomainObject.Predmet.ProtustrankaNazivFormatedOIB>
    <izvorni_sadrzaj>DUDA-MARTIN jednostavno društvo s ograničenom odgovornošću za skupljanje i prijevoz otpada i trgovinu, OIB 83402391214</izvorni_sadrzaj>
    <derivirana_varijabla naziv="DomainObject.Predmet.ProtustrankaNazivFormatedOIB_1">DUDA-MARTIN jednostavno društvo s ograničenom odgovornošću za skupljanje i prijevoz otpada i trgovinu, OIB 83402391214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DUDA-MARTIN jednostavno društvo s ograničenom odgovornošću za skupljanje i prijevoz otpada i trgovinu zastupanog po punomoćniku Martin Oršuš</item>
    </izvorni_sadrzaj>
    <derivirana_varijabla naziv="DomainObject.Predmet.ProtuStrankaListFormated_1">
      <item>DUDA-MARTIN jednostavno društvo s ograničenom odgovornošću za skupljanje i prijevoz otpada i trgovinu zastupanog po punomoćniku Martin Oršuš</item>
    </derivirana_varijabla>
  </DomainObject.Predmet.ProtuStrankaListFormated>
  <DomainObject.Predmet.ProtuStrankaListFormatedOIB>
    <izvorni_sadrzaj>
      <item>DUDA-MARTIN jednostavno društvo s ograničenom odgovornošću za skupljanje i prijevoz otpada i trgovinu, OIB 83402391214 zastupanog po punomoćniku Martin Oršuš</item>
    </izvorni_sadrzaj>
    <derivirana_varijabla naziv="DomainObject.Predmet.ProtuStrankaListFormatedOIB_1">
      <item>DUDA-MARTIN jednostavno društvo s ograničenom odgovornošću za skupljanje i prijevoz otpada i trgovinu, OIB 83402391214 zastupanog po punomoćniku Martin Oršuš</item>
    </derivirana_varijabla>
  </DomainObject.Predmet.ProtuStrankaListFormatedOIB>
  <DomainObject.Predmet.ProtuStrankaListFormatedWithAdress>
    <izvorni_sadrzaj>
      <item>DUDA-MARTIN jednostavno društvo s ograničenom odgovornošću za skupljanje i prijevoz otpada i trgovinu, Stiska 36, 48350 Đurđevac zastupanog po punomoćniku Martin Oršuš</item>
    </izvorni_sadrzaj>
    <derivirana_varijabla naziv="DomainObject.Predmet.ProtuStrankaListFormatedWithAdress_1">
      <item>DUDA-MARTIN jednostavno društvo s ograničenom odgovornošću za skupljanje i prijevoz otpada i trgovinu, Stiska 36, 48350 Đurđevac zastupanog po punomoćniku Martin Oršuš</item>
    </derivirana_varijabla>
  </DomainObject.Predmet.ProtuStrankaListFormatedWithAdress>
  <DomainObject.Predmet.ProtuStrankaListFormatedWithAdressOIB>
    <izvorni_sadrzaj>
      <item>DUDA-MARTIN jednostavno društvo s ograničenom odgovornošću za skupljanje i prijevoz otpada i trgovinu, OIB 83402391214, Stiska 36, 48350 Đurđevac zastupanog po punomoćniku Martin Oršuš</item>
    </izvorni_sadrzaj>
    <derivirana_varijabla naziv="DomainObject.Predmet.ProtuStrankaListFormatedWithAdressOIB_1">
      <item>DUDA-MARTIN jednostavno društvo s ograničenom odgovornošću za skupljanje i prijevoz otpada i trgovinu, OIB 83402391214, Stiska 36, 48350 Đurđevac zastupanog po punomoćniku Martin Oršuš</item>
    </derivirana_varijabla>
  </DomainObject.Predmet.ProtuStrankaListFormatedWithAdressOIB>
  <DomainObject.Predmet.ProtuStrankaListNazivFormated>
    <izvorni_sadrzaj>
      <item>DUDA-MARTIN jednostavno društvo s ograničenom odgovornošću za skupljanje i prijevoz otpada i trgovinu</item>
    </izvorni_sadrzaj>
    <derivirana_varijabla naziv="DomainObject.Predmet.ProtuStrankaListNazivFormated_1">
      <item>DUDA-MARTIN jednostavno društvo s ograničenom odgovornošću za skupljanje i prijevoz otpada i trgovinu</item>
    </derivirana_varijabla>
  </DomainObject.Predmet.ProtuStrankaListNazivFormated>
  <DomainObject.Predmet.ProtuStrankaListNazivFormatedOIB>
    <izvorni_sadrzaj>
      <item>DUDA-MARTIN jednostavno društvo s ograničenom odgovornošću za skupljanje i prijevoz otpada i trgovinu, OIB 83402391214</item>
    </izvorni_sadrzaj>
    <derivirana_varijabla naziv="DomainObject.Predmet.ProtuStrankaListNazivFormatedOIB_1">
      <item>DUDA-MARTIN jednostavno društvo s ograničenom odgovornošću za skupljanje i prijevoz otpada i trgovinu, OIB 83402391214</item>
    </derivirana_varijabla>
  </DomainObject.Predmet.ProtuStrankaListNazivFormatedOIB>
  <DomainObject.Predmet.OstaliListFormated>
    <izvorni_sadrzaj>
      <item>e-oglasna ploča</item>
      <item>Sudski registar</item>
      <item>Martin Oršuš punomoćnik sudionika u postupku DUDA-MARTIN jednostavno društvo s ograničenom odgovornošću za skupljanje i prijevoz otpada i trgovinu</item>
    </izvorni_sadrzaj>
    <derivirana_varijabla naziv="DomainObject.Predmet.OstaliListFormated_1">
      <item>e-oglasna ploča</item>
      <item>Sudski registar</item>
      <item>Martin Oršuš punomoćnik sudionika u postupku DUDA-MARTIN jednostavno društvo s ograničenom odgovornošću za skupljanje i prijevoz otpada i trgovinu</item>
    </derivirana_varijabla>
  </DomainObject.Predmet.OstaliListFormated>
  <DomainObject.Predmet.OstaliListFormatedOIB>
    <izvorni_sadrzaj>
      <item>e-oglasna ploča</item>
      <item>Sudski registar</item>
      <item>Martin Oršuš, OIB 86698617326 punomoćnik sudionika u postupku DUDA-MARTIN jednostavno društvo s ograničenom odgovornošću za skupljanje i prijevoz otpada i trgovinu</item>
    </izvorni_sadrzaj>
    <derivirana_varijabla naziv="DomainObject.Predmet.OstaliListFormatedOIB_1">
      <item>e-oglasna ploča</item>
      <item>Sudski registar</item>
      <item>Martin Oršuš, OIB 86698617326 punomoćnik sudionika u postupku DUDA-MARTIN jednostavno društvo s ograničenom odgovornošću za skupljanje i prijevoz otpada i trgovinu</item>
    </derivirana_varijabla>
  </DomainObject.Predmet.OstaliListFormatedOIB>
  <DomainObject.Predmet.OstaliListFormatedWithAdress>
    <izvorni_sadrzaj>
      <item>e-oglasna ploča</item>
      <item>Sudski registar</item>
      <item>Martin Oršuš, Stiska 36, 48350 Đurđevac punomoćnik sudionika u postupku DUDA-MARTIN jednostavno društvo s ograničenom odgovornošću za skupljanje i prijevoz otpada i trgovinu</item>
    </izvorni_sadrzaj>
    <derivirana_varijabla naziv="DomainObject.Predmet.OstaliListFormatedWithAdress_1">
      <item>e-oglasna ploča</item>
      <item>Sudski registar</item>
      <item>Martin Oršuš, Stiska 36, 48350 Đurđevac punomoćnik sudionika u postupku DUDA-MARTIN jednostavno društvo s ograničenom odgovornošću za skupljanje i prijevoz otpada i trgovinu</item>
    </derivirana_varijabla>
  </DomainObject.Predmet.OstaliListFormatedWithAdress>
  <DomainObject.Predmet.OstaliListFormatedWithAdressOIB>
    <izvorni_sadrzaj>
      <item>e-oglasna ploča</item>
      <item>Sudski registar</item>
      <item>Martin Oršuš, OIB 86698617326, Stiska 36, 48350 Đurđevac punomoćnik sudionika u postupku DUDA-MARTIN jednostavno društvo s ograničenom odgovornošću za skupljanje i prijevoz otpada i trgovinu</item>
    </izvorni_sadrzaj>
    <derivirana_varijabla naziv="DomainObject.Predmet.OstaliListFormatedWithAdressOIB_1">
      <item>e-oglasna ploča</item>
      <item>Sudski registar</item>
      <item>Martin Oršuš, OIB 86698617326, Stiska 36, 48350 Đurđevac punomoćnik sudionika u postupku DUDA-MARTIN jednostavno društvo s ograničenom odgovornošću za skupljanje i prijevoz otpada i trgovinu</item>
    </derivirana_varijabla>
  </DomainObject.Predmet.OstaliListFormatedWithAdressOIB>
  <DomainObject.Predmet.OstaliListNazivFormated>
    <izvorni_sadrzaj>
      <item>e-oglasna ploča</item>
      <item>Sudski registar</item>
      <item>Martin Oršuš</item>
    </izvorni_sadrzaj>
    <derivirana_varijabla naziv="DomainObject.Predmet.OstaliListNazivFormated_1">
      <item>e-oglasna ploča</item>
      <item>Sudski registar</item>
      <item>Martin Oršuš</item>
    </derivirana_varijabla>
  </DomainObject.Predmet.OstaliListNazivFormated>
  <DomainObject.Predmet.OstaliListNazivFormatedOIB>
    <izvorni_sadrzaj>
      <item>e-oglasna ploča</item>
      <item>Sudski registar</item>
      <item>Martin Oršuš, OIB 86698617326</item>
    </izvorni_sadrzaj>
    <derivirana_varijabla naziv="DomainObject.Predmet.OstaliListNazivFormatedOIB_1">
      <item>e-oglasna ploča</item>
      <item>Sudski registar</item>
      <item>Martin Oršuš, OIB 86698617326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St-336/2017-12</izvorni_sadrzaj>
    <derivirana_varijabla naziv="DomainObject.PoslovniBrojDokumenta_1">St-336/2017-12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DUDA-MARTIN jednostavno društvo s ograničenom odgovornošću za skupljanje i prijevoz otpada i trgovinu</izvorni_sadrzaj>
    <derivirana_varijabla naziv="DomainObject.Predmet.ProtustrankaIDrugi_1">DUDA-MARTIN jednostavno društvo s ograničenom odgovornošću za skupljanje i prijevoz otpada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DUDA-MARTIN jednostavno društvo s ograničenom odgovornošću za skupljanje i prijevoz otpada i trgovinu, OIB 83402391214, Stiska 36, 48350 Đurđevac</izvorni_sadrzaj>
    <derivirana_varijabla naziv="DomainObject.Predmet.ProtustrankaIDrugiAdressOIB_1">DUDA-MARTIN jednostavno društvo s ograničenom odgovornošću za skupljanje i prijevoz otpada i trgovinu, OIB 83402391214, Stiska 36,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DUDA-MARTIN jednostavno društvo s ograničenom odgovornošću za skupljanje i prijevoz otpada i trgovinu</item>
      <item>e-oglasna ploča</item>
      <item>Sudski registar</item>
      <item>Martin Oršuš</item>
    </izvorni_sadrzaj>
    <derivirana_varijabla naziv="DomainObject.Predmet.SudioniciListNaziv_1">
      <item>Financijska agencija, RC ZAGREB, Podružnica VARAŽDIN</item>
      <item>DUDA-MARTIN jednostavno društvo s ograničenom odgovornošću za skupljanje i prijevoz otpada i trgovinu</item>
      <item>e-oglasna ploča</item>
      <item>Sudski registar</item>
      <item>Martin Oršuš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DUDA-MARTIN jednostavno društvo s ograničenom odgovornošću za skupljanje i prijevoz otpada i trgovinu, OIB 83402391214, Stiska 36,48350 Đurđevac</item>
      <item>e-oglasna ploča</item>
      <item>Sudski registar</item>
      <item>Martin Oršuš, OIB 86698617326, Stiska 36,48350 Đurđevac</item>
    </izvorni_sadrzaj>
    <derivirana_varijabla naziv="DomainObject.Predmet.SudioniciListAdressOIB_1">
      <item>Financijska agencija, RC ZAGREB, Podružnica VARAŽDIN, OIB 85821130368, A. Cesarca 2,42000 Varaždin</item>
      <item>DUDA-MARTIN jednostavno društvo s ograničenom odgovornošću za skupljanje i prijevoz otpada i trgovinu, OIB 83402391214, Stiska 36,48350 Đurđevac</item>
      <item>e-oglasna ploča</item>
      <item>Sudski registar</item>
      <item>Martin Oršuš, OIB 86698617326, Stiska 36,48350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2F4C7-BD59-4FC6-8015-E1BCD124B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4352</properties:Characters>
  <properties:Lines>96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2018-06-04T10:21:00Z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