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5b56" w14:paraId="e8f5b56" w:rsidRDefault="00CF14FF" w:rsidP="00071670" w:rsidR="00CF14FF">
      <w:pPr>
        <w15:collapsed w:val="false"/>
      </w:pPr>
      <w:bookmarkStart w:name="_GoBack" w:id="0"/>
      <w:bookmarkEnd w:id="0"/>
    </w:p>
    <w:p w:rsidRDefault="00CF14FF" w:rsidP="00071670" w:rsidR="00CF14FF"/>
    <w:p w:rsidRDefault="00CF14FF" w:rsidP="00071670" w:rsidR="00CF14FF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51107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635360">
        <w:rPr>
          <w:b/>
          <w:sz w:val="24"/>
        </w:rPr>
        <w:t>Broj:</w:t>
      </w:r>
      <w:r w:rsidR="00237DEF" w:rsidRPr="00635360">
        <w:rPr>
          <w:b/>
          <w:sz w:val="24"/>
        </w:rPr>
        <w:t>1/</w:t>
      </w:r>
      <w:r w:rsidR="004E6CEA" w:rsidRPr="00635360">
        <w:rPr>
          <w:b/>
          <w:sz w:val="24"/>
        </w:rPr>
        <w:t>St-</w:t>
      </w:r>
      <w:r w:rsidR="00635360" w:rsidRPr="00635360">
        <w:rPr>
          <w:b/>
          <w:sz w:val="24"/>
        </w:rPr>
        <w:t>466/2017-30</w:t>
      </w:r>
    </w:p>
    <w:p w:rsidRDefault="00BE06A0" w:rsidR="00BE06A0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2B5112">
        <w:rPr>
          <w:sz w:val="24"/>
        </w:rPr>
        <w:t>, po stečajnoj</w:t>
      </w:r>
      <w:r>
        <w:rPr>
          <w:sz w:val="24"/>
        </w:rPr>
        <w:t xml:space="preserve"> </w:t>
      </w:r>
      <w:r w:rsidR="002B5112">
        <w:rPr>
          <w:sz w:val="24"/>
        </w:rPr>
        <w:t>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2A1353">
        <w:rPr>
          <w:sz w:val="24"/>
        </w:rPr>
        <w:t xml:space="preserve">RESTORAN STARI GRAD j.d.o.o. Požega, Antuna </w:t>
      </w:r>
      <w:proofErr w:type="spellStart"/>
      <w:r w:rsidR="002A1353">
        <w:rPr>
          <w:sz w:val="24"/>
        </w:rPr>
        <w:t>Kanižlića</w:t>
      </w:r>
      <w:proofErr w:type="spellEnd"/>
      <w:r w:rsidR="002A1353">
        <w:rPr>
          <w:sz w:val="24"/>
        </w:rPr>
        <w:t xml:space="preserve"> 5, OIB 78561028477</w:t>
      </w:r>
      <w:r w:rsidR="00483FAF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376905">
        <w:rPr>
          <w:sz w:val="24"/>
        </w:rPr>
        <w:t>0</w:t>
      </w:r>
      <w:r w:rsidR="007B5984">
        <w:rPr>
          <w:sz w:val="24"/>
        </w:rPr>
        <w:t>6</w:t>
      </w:r>
      <w:r w:rsidR="00376905">
        <w:rPr>
          <w:sz w:val="24"/>
        </w:rPr>
        <w:t>.veljače</w:t>
      </w:r>
      <w:r w:rsidR="002B5112">
        <w:rPr>
          <w:sz w:val="24"/>
        </w:rPr>
        <w:t xml:space="preserve">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 w:rsidRPr="002A1353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2A1353" w:rsidRPr="002A1353">
        <w:rPr>
          <w:b/>
          <w:sz w:val="24"/>
        </w:rPr>
        <w:t xml:space="preserve">RESTORAN STARI GRAD j.d.o.o. Požega, Antuna </w:t>
      </w:r>
      <w:proofErr w:type="spellStart"/>
      <w:r w:rsidR="002A1353" w:rsidRPr="002A1353">
        <w:rPr>
          <w:b/>
          <w:sz w:val="24"/>
        </w:rPr>
        <w:t>Kanižlića</w:t>
      </w:r>
      <w:proofErr w:type="spellEnd"/>
      <w:r w:rsidR="002A1353" w:rsidRPr="002A1353">
        <w:rPr>
          <w:b/>
          <w:sz w:val="24"/>
        </w:rPr>
        <w:t xml:space="preserve"> 5, OIB 78561028477</w:t>
      </w:r>
      <w:r w:rsidR="003E787D" w:rsidRPr="002A1353">
        <w:rPr>
          <w:b/>
          <w:sz w:val="24"/>
        </w:rPr>
        <w:t>.</w:t>
      </w:r>
    </w:p>
    <w:p w:rsidRDefault="003E787D" w:rsidR="003E787D">
      <w:pPr>
        <w:jc w:val="both"/>
        <w:rPr>
          <w:sz w:val="24"/>
        </w:rPr>
      </w:pPr>
    </w:p>
    <w:p w:rsidRDefault="007C1CCB" w:rsidR="00A04011" w:rsidRPr="00F026C4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2A1353">
        <w:rPr>
          <w:sz w:val="24"/>
        </w:rPr>
        <w:t>o</w:t>
      </w:r>
      <w:r w:rsidR="00511071">
        <w:rPr>
          <w:sz w:val="24"/>
        </w:rPr>
        <w:t xml:space="preserve">m </w:t>
      </w:r>
      <w:r w:rsidR="002A1353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2A1353">
        <w:rPr>
          <w:b/>
          <w:sz w:val="24"/>
        </w:rPr>
        <w:t xml:space="preserve">BLANKA GAMBIRAŽA, </w:t>
      </w:r>
      <w:proofErr w:type="spellStart"/>
      <w:r w:rsidR="002A1353">
        <w:rPr>
          <w:b/>
          <w:sz w:val="24"/>
        </w:rPr>
        <w:t>dipl.pravnik</w:t>
      </w:r>
      <w:proofErr w:type="spellEnd"/>
      <w:r w:rsidR="002A1353">
        <w:rPr>
          <w:b/>
          <w:sz w:val="24"/>
        </w:rPr>
        <w:t xml:space="preserve"> iz Osijeka, </w:t>
      </w:r>
      <w:proofErr w:type="spellStart"/>
      <w:r w:rsidR="002A1353">
        <w:rPr>
          <w:b/>
          <w:sz w:val="24"/>
        </w:rPr>
        <w:t>Šamačka</w:t>
      </w:r>
      <w:proofErr w:type="spellEnd"/>
      <w:r w:rsidR="002A1353">
        <w:rPr>
          <w:b/>
          <w:sz w:val="24"/>
        </w:rPr>
        <w:t xml:space="preserve"> 9/I, OIB 81085118009.</w:t>
      </w:r>
    </w:p>
    <w:p w:rsidRDefault="003E787D" w:rsidR="003E787D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2A1353" w:rsidRPr="002A1353">
        <w:rPr>
          <w:b/>
          <w:sz w:val="24"/>
        </w:rPr>
        <w:t xml:space="preserve">RESTORAN STARI GRAD j.d.o.o. Požega, Antuna </w:t>
      </w:r>
      <w:proofErr w:type="spellStart"/>
      <w:r w:rsidR="002A1353" w:rsidRPr="002A1353">
        <w:rPr>
          <w:b/>
          <w:sz w:val="24"/>
        </w:rPr>
        <w:t>Kanižlića</w:t>
      </w:r>
      <w:proofErr w:type="spellEnd"/>
      <w:r w:rsidR="002A1353" w:rsidRPr="002A1353">
        <w:rPr>
          <w:b/>
          <w:sz w:val="24"/>
        </w:rPr>
        <w:t xml:space="preserve"> 5, OIB 78561028477,</w:t>
      </w:r>
      <w:r w:rsidR="002A1353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2921E0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</w:t>
      </w:r>
      <w:r w:rsidR="002A1353">
        <w:rPr>
          <w:sz w:val="24"/>
        </w:rPr>
        <w:t>a</w:t>
      </w:r>
      <w:r w:rsidR="003F7EE9">
        <w:rPr>
          <w:sz w:val="24"/>
        </w:rPr>
        <w:t xml:space="preserve"> upravitelj</w:t>
      </w:r>
      <w:r w:rsidR="002A1353">
        <w:rPr>
          <w:sz w:val="24"/>
        </w:rPr>
        <w:t>ica</w:t>
      </w:r>
      <w:r w:rsidR="002B5112">
        <w:rPr>
          <w:sz w:val="24"/>
        </w:rPr>
        <w:t xml:space="preserve"> </w:t>
      </w:r>
      <w:r w:rsidR="003F7EE9">
        <w:rPr>
          <w:sz w:val="24"/>
        </w:rPr>
        <w:t>ovlašten</w:t>
      </w:r>
      <w:r w:rsidR="002A1353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2A1353">
        <w:rPr>
          <w:sz w:val="24"/>
        </w:rPr>
        <w:t>unovčenja, stečajna</w:t>
      </w:r>
      <w:r>
        <w:rPr>
          <w:sz w:val="24"/>
        </w:rPr>
        <w:t xml:space="preserve"> upravitelj</w:t>
      </w:r>
      <w:r w:rsidR="002A1353">
        <w:rPr>
          <w:sz w:val="24"/>
        </w:rPr>
        <w:t xml:space="preserve">ica </w:t>
      </w:r>
      <w:r w:rsidR="00483FAF">
        <w:rPr>
          <w:sz w:val="24"/>
        </w:rPr>
        <w:t>duž</w:t>
      </w:r>
      <w:r w:rsidR="002A1353">
        <w:rPr>
          <w:sz w:val="24"/>
        </w:rPr>
        <w:t>na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2921E0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2A1353">
      <w:pPr>
        <w:jc w:val="right"/>
        <w:rPr>
          <w:sz w:val="24"/>
        </w:rPr>
      </w:pPr>
      <w:r>
        <w:rPr>
          <w:sz w:val="24"/>
        </w:rPr>
        <w:tab/>
      </w:r>
    </w:p>
    <w:p w:rsidRDefault="002A1353" w:rsidP="00A04011" w:rsidR="002A1353">
      <w:pPr>
        <w:jc w:val="right"/>
        <w:rPr>
          <w:sz w:val="24"/>
        </w:rPr>
      </w:pPr>
    </w:p>
    <w:p w:rsidRDefault="002A1353" w:rsidP="00A04011" w:rsidR="002A1353">
      <w:pPr>
        <w:jc w:val="right"/>
        <w:rPr>
          <w:sz w:val="24"/>
        </w:rPr>
      </w:pPr>
    </w:p>
    <w:p w:rsidRDefault="0097182A" w:rsidP="00A04011" w:rsidR="0097182A" w:rsidRPr="00635360">
      <w:pPr>
        <w:jc w:val="right"/>
        <w:rPr>
          <w:b/>
          <w:sz w:val="24"/>
        </w:rPr>
      </w:pPr>
      <w:r>
        <w:rPr>
          <w:sz w:val="24"/>
        </w:rPr>
        <w:tab/>
      </w:r>
      <w:r w:rsidR="002A1353" w:rsidRPr="00635360">
        <w:rPr>
          <w:b/>
          <w:sz w:val="24"/>
        </w:rPr>
        <w:t>Broj:1/St-</w:t>
      </w:r>
      <w:r w:rsidR="00635360" w:rsidRPr="00635360">
        <w:rPr>
          <w:b/>
          <w:sz w:val="24"/>
        </w:rPr>
        <w:t>466/2017-30</w:t>
      </w:r>
    </w:p>
    <w:p w:rsidRDefault="0061633A" w:rsidP="00A04011" w:rsidR="0061633A">
      <w:pPr>
        <w:jc w:val="right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2A1353">
        <w:rPr>
          <w:sz w:val="24"/>
        </w:rPr>
        <w:t>i, sud će na prijedlog stečajne</w:t>
      </w:r>
      <w:r w:rsidR="002B5112">
        <w:rPr>
          <w:sz w:val="24"/>
        </w:rPr>
        <w:t xml:space="preserve"> upravitelj</w:t>
      </w:r>
      <w:r w:rsidR="002A1353">
        <w:rPr>
          <w:sz w:val="24"/>
        </w:rPr>
        <w:t>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61633A" w:rsidP="008C3C44" w:rsidR="0061633A">
      <w:pPr>
        <w:jc w:val="center"/>
        <w:rPr>
          <w:sz w:val="24"/>
        </w:rPr>
      </w:pP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2A1353" w:rsidRPr="002A1353">
        <w:rPr>
          <w:sz w:val="24"/>
        </w:rPr>
        <w:t xml:space="preserve">RESTORAN STARI GRAD j.d.o.o. Požega, Antuna </w:t>
      </w:r>
      <w:proofErr w:type="spellStart"/>
      <w:r w:rsidR="002A1353" w:rsidRPr="002A1353">
        <w:rPr>
          <w:sz w:val="24"/>
        </w:rPr>
        <w:t>Kanižlića</w:t>
      </w:r>
      <w:proofErr w:type="spellEnd"/>
      <w:r w:rsidR="002A1353" w:rsidRPr="002A1353">
        <w:rPr>
          <w:sz w:val="24"/>
        </w:rPr>
        <w:t xml:space="preserve"> 5,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9F63DE">
        <w:rPr>
          <w:sz w:val="24"/>
        </w:rPr>
        <w:t>110</w:t>
      </w:r>
      <w:r w:rsidR="002C37AB">
        <w:rPr>
          <w:sz w:val="24"/>
        </w:rPr>
        <w:t xml:space="preserve"> st. </w:t>
      </w:r>
      <w:r w:rsidR="009F63DE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9F63DE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61633A" w:rsidP="00816A47" w:rsidR="0061633A">
      <w:pPr>
        <w:jc w:val="both"/>
        <w:rPr>
          <w:sz w:val="24"/>
        </w:rPr>
      </w:pP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razdoblju </w:t>
      </w:r>
      <w:r w:rsidR="00687B72">
        <w:rPr>
          <w:sz w:val="24"/>
        </w:rPr>
        <w:t xml:space="preserve">duljem </w:t>
      </w:r>
      <w:r w:rsidR="00135F37">
        <w:rPr>
          <w:sz w:val="24"/>
        </w:rPr>
        <w:t xml:space="preserve">od </w:t>
      </w:r>
      <w:r w:rsidR="00687B72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A871E5">
        <w:rPr>
          <w:sz w:val="24"/>
        </w:rPr>
        <w:t>15.291,75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D45C3A">
        <w:rPr>
          <w:sz w:val="24"/>
        </w:rPr>
        <w:t>tri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61633A" w:rsidP="00816A47" w:rsidR="0061633A">
      <w:pPr>
        <w:jc w:val="both"/>
        <w:rPr>
          <w:sz w:val="24"/>
        </w:rPr>
      </w:pP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>Temeljem prijedloga</w:t>
      </w:r>
      <w:r w:rsidR="00BB2480">
        <w:rPr>
          <w:sz w:val="24"/>
        </w:rPr>
        <w:t>,</w:t>
      </w:r>
      <w:r>
        <w:rPr>
          <w:sz w:val="24"/>
        </w:rPr>
        <w:t xml:space="preserve"> sud je rješenjem br. </w:t>
      </w:r>
      <w:r w:rsidR="00A871E5">
        <w:rPr>
          <w:sz w:val="24"/>
        </w:rPr>
        <w:t>1/</w:t>
      </w:r>
      <w:r w:rsidR="00F61629">
        <w:rPr>
          <w:sz w:val="24"/>
        </w:rPr>
        <w:t>St-</w:t>
      </w:r>
      <w:r w:rsidR="00A871E5">
        <w:rPr>
          <w:sz w:val="24"/>
        </w:rPr>
        <w:t>466/2017-</w:t>
      </w:r>
      <w:r w:rsidR="00BB2480">
        <w:rPr>
          <w:sz w:val="24"/>
        </w:rPr>
        <w:t>10</w:t>
      </w:r>
      <w:r>
        <w:rPr>
          <w:sz w:val="24"/>
        </w:rPr>
        <w:t xml:space="preserve"> od </w:t>
      </w:r>
      <w:r w:rsidR="00BB2480">
        <w:rPr>
          <w:sz w:val="24"/>
        </w:rPr>
        <w:t>16.lipnja</w:t>
      </w:r>
      <w:r w:rsidR="00D822C9">
        <w:rPr>
          <w:sz w:val="24"/>
        </w:rPr>
        <w:t xml:space="preserve">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 </w:t>
      </w:r>
      <w:r w:rsidR="00BB2480">
        <w:rPr>
          <w:sz w:val="24"/>
        </w:rPr>
        <w:t>te istim rješenjem</w:t>
      </w:r>
      <w:r w:rsidR="003E787D">
        <w:rPr>
          <w:sz w:val="24"/>
        </w:rPr>
        <w:t xml:space="preserve"> imenovao </w:t>
      </w:r>
      <w:r w:rsidR="00BB2480">
        <w:rPr>
          <w:sz w:val="24"/>
        </w:rPr>
        <w:t>privremenu</w:t>
      </w:r>
      <w:r w:rsidR="00D822C9">
        <w:rPr>
          <w:sz w:val="24"/>
        </w:rPr>
        <w:t xml:space="preserve"> </w:t>
      </w:r>
      <w:proofErr w:type="spellStart"/>
      <w:r w:rsidR="00D822C9">
        <w:rPr>
          <w:sz w:val="24"/>
        </w:rPr>
        <w:t>steč</w:t>
      </w:r>
      <w:proofErr w:type="spellEnd"/>
      <w:r w:rsidR="00D822C9">
        <w:rPr>
          <w:sz w:val="24"/>
        </w:rPr>
        <w:t>.</w:t>
      </w:r>
      <w:r w:rsidR="00BB2480">
        <w:rPr>
          <w:sz w:val="24"/>
        </w:rPr>
        <w:t xml:space="preserve"> </w:t>
      </w:r>
      <w:r w:rsidR="00D822C9">
        <w:rPr>
          <w:sz w:val="24"/>
        </w:rPr>
        <w:t>upravitelj</w:t>
      </w:r>
      <w:r w:rsidR="00BB2480">
        <w:rPr>
          <w:sz w:val="24"/>
        </w:rPr>
        <w:t>icu</w:t>
      </w:r>
      <w:r w:rsidR="00A04011">
        <w:rPr>
          <w:sz w:val="24"/>
        </w:rPr>
        <w:t xml:space="preserve"> u osobi </w:t>
      </w:r>
      <w:r w:rsidR="00BB2480">
        <w:rPr>
          <w:sz w:val="24"/>
        </w:rPr>
        <w:t xml:space="preserve">Blanke </w:t>
      </w:r>
      <w:proofErr w:type="spellStart"/>
      <w:r w:rsidR="00BB2480">
        <w:rPr>
          <w:sz w:val="24"/>
        </w:rPr>
        <w:t>Gambiraže</w:t>
      </w:r>
      <w:proofErr w:type="spellEnd"/>
      <w:r w:rsidR="00D822C9">
        <w:rPr>
          <w:sz w:val="24"/>
        </w:rPr>
        <w:t>,</w:t>
      </w:r>
      <w:r w:rsidR="00687B72">
        <w:rPr>
          <w:sz w:val="24"/>
        </w:rPr>
        <w:t xml:space="preserve"> </w:t>
      </w:r>
      <w:proofErr w:type="spellStart"/>
      <w:r w:rsidR="00687B72">
        <w:rPr>
          <w:sz w:val="24"/>
        </w:rPr>
        <w:t>dipl.</w:t>
      </w:r>
      <w:r w:rsidR="00D822C9">
        <w:rPr>
          <w:sz w:val="24"/>
        </w:rPr>
        <w:t>pravnika</w:t>
      </w:r>
      <w:proofErr w:type="spellEnd"/>
      <w:r w:rsidR="003E787D">
        <w:rPr>
          <w:sz w:val="24"/>
        </w:rPr>
        <w:t xml:space="preserve"> iz </w:t>
      </w:r>
      <w:r w:rsidR="00BB2480">
        <w:rPr>
          <w:sz w:val="24"/>
        </w:rPr>
        <w:t>Osijeka,</w:t>
      </w:r>
      <w:r w:rsidR="00F61629">
        <w:rPr>
          <w:sz w:val="24"/>
        </w:rPr>
        <w:t xml:space="preserve"> sa zadatkom ispitati </w:t>
      </w:r>
      <w:r w:rsidR="002E7534">
        <w:rPr>
          <w:sz w:val="24"/>
        </w:rPr>
        <w:t>postojanje stečajnog razloga te o</w:t>
      </w:r>
      <w:r w:rsidR="00F61629">
        <w:rPr>
          <w:sz w:val="24"/>
        </w:rPr>
        <w:t>bim, strukturu i vrijednost dužnikove imovine i utvrditi je li imovina dostatna za pokriće troškova stečajnog postupka.</w:t>
      </w:r>
    </w:p>
    <w:p w:rsidRDefault="0061633A" w:rsidP="00816A47" w:rsidR="0061633A">
      <w:pPr>
        <w:jc w:val="both"/>
        <w:rPr>
          <w:sz w:val="24"/>
        </w:rPr>
      </w:pPr>
    </w:p>
    <w:p w:rsidRDefault="00E96E3D" w:rsidP="00347B63" w:rsidR="00EC6671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</w:t>
      </w:r>
      <w:r w:rsidR="00687B72">
        <w:rPr>
          <w:sz w:val="24"/>
        </w:rPr>
        <w:t xml:space="preserve">104/17, </w:t>
      </w:r>
      <w:r w:rsidR="00D572A1">
        <w:rPr>
          <w:sz w:val="24"/>
        </w:rPr>
        <w:t xml:space="preserve">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>i prezaduženost.</w:t>
      </w:r>
    </w:p>
    <w:p w:rsidRDefault="0061633A" w:rsidP="00347B63" w:rsidR="0061633A">
      <w:pPr>
        <w:jc w:val="both"/>
        <w:rPr>
          <w:sz w:val="24"/>
        </w:rPr>
      </w:pPr>
    </w:p>
    <w:p w:rsidRDefault="00EA3E4A" w:rsidP="00EC6671" w:rsidR="0041344E">
      <w:pPr>
        <w:ind w:firstLine="720"/>
        <w:jc w:val="both"/>
        <w:rPr>
          <w:sz w:val="24"/>
        </w:rPr>
      </w:pPr>
      <w:r>
        <w:rPr>
          <w:sz w:val="24"/>
        </w:rPr>
        <w:t xml:space="preserve"> U ovom postupku nedvojbeno je utvrđeno postojanje </w:t>
      </w:r>
      <w:r w:rsidR="00251F5F">
        <w:rPr>
          <w:sz w:val="24"/>
        </w:rPr>
        <w:t xml:space="preserve">insolventnosti kao </w:t>
      </w:r>
      <w:r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3E787D">
        <w:rPr>
          <w:sz w:val="24"/>
        </w:rPr>
        <w:t xml:space="preserve"> od </w:t>
      </w:r>
      <w:r w:rsidR="008325EF">
        <w:rPr>
          <w:sz w:val="24"/>
        </w:rPr>
        <w:t>19.07</w:t>
      </w:r>
      <w:r w:rsidR="00B77FC1">
        <w:rPr>
          <w:sz w:val="24"/>
        </w:rPr>
        <w:t>.2017</w:t>
      </w:r>
      <w:r w:rsidR="003E787D">
        <w:rPr>
          <w:sz w:val="24"/>
        </w:rPr>
        <w:t>.g.</w:t>
      </w:r>
      <w:r w:rsidR="0077054F">
        <w:rPr>
          <w:sz w:val="24"/>
        </w:rPr>
        <w:t xml:space="preserve"> </w:t>
      </w:r>
      <w:r w:rsidR="000064D2">
        <w:rPr>
          <w:sz w:val="24"/>
        </w:rPr>
        <w:t xml:space="preserve">i </w:t>
      </w:r>
      <w:r w:rsidR="00114EB9">
        <w:rPr>
          <w:sz w:val="24"/>
        </w:rPr>
        <w:t>0</w:t>
      </w:r>
      <w:r w:rsidR="0074596E">
        <w:rPr>
          <w:sz w:val="24"/>
        </w:rPr>
        <w:t>6</w:t>
      </w:r>
      <w:r w:rsidR="00114EB9">
        <w:rPr>
          <w:sz w:val="24"/>
        </w:rPr>
        <w:t>.02</w:t>
      </w:r>
      <w:r w:rsidR="000064D2">
        <w:rPr>
          <w:sz w:val="24"/>
        </w:rPr>
        <w:t xml:space="preserve">.2018.g.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B77FC1">
        <w:rPr>
          <w:sz w:val="24"/>
        </w:rPr>
        <w:t xml:space="preserve">od </w:t>
      </w:r>
      <w:r w:rsidR="00A3567A">
        <w:rPr>
          <w:sz w:val="24"/>
        </w:rPr>
        <w:t>95.669,44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61633A" w:rsidP="00EC6671" w:rsidR="0061633A">
      <w:pPr>
        <w:ind w:firstLine="720"/>
        <w:jc w:val="both"/>
        <w:rPr>
          <w:sz w:val="24"/>
        </w:rPr>
      </w:pPr>
    </w:p>
    <w:p w:rsidRDefault="008325EF" w:rsidP="0074596E" w:rsidR="00BD6331">
      <w:pPr>
        <w:ind w:firstLine="720"/>
        <w:jc w:val="both"/>
        <w:rPr>
          <w:sz w:val="24"/>
        </w:rPr>
      </w:pPr>
      <w:r>
        <w:rPr>
          <w:sz w:val="24"/>
        </w:rPr>
        <w:t>Privremena</w:t>
      </w:r>
      <w:r w:rsidR="00A222FA">
        <w:rPr>
          <w:sz w:val="24"/>
        </w:rPr>
        <w:t xml:space="preserve"> stečajn</w:t>
      </w:r>
      <w:r>
        <w:rPr>
          <w:sz w:val="24"/>
        </w:rPr>
        <w:t>a</w:t>
      </w:r>
      <w:r w:rsidR="00A222FA">
        <w:rPr>
          <w:sz w:val="24"/>
        </w:rPr>
        <w:t xml:space="preserve"> upravitelj</w:t>
      </w:r>
      <w:r>
        <w:rPr>
          <w:sz w:val="24"/>
        </w:rPr>
        <w:t>ica svoje izvješće podnijela</w:t>
      </w:r>
      <w:r w:rsidR="00A222FA">
        <w:rPr>
          <w:sz w:val="24"/>
        </w:rPr>
        <w:t xml:space="preserve"> je u pisanom podnesku od </w:t>
      </w:r>
      <w:r w:rsidR="0074596E">
        <w:rPr>
          <w:sz w:val="24"/>
        </w:rPr>
        <w:t>31.srpnja</w:t>
      </w:r>
      <w:r w:rsidR="00A222FA">
        <w:rPr>
          <w:sz w:val="24"/>
        </w:rPr>
        <w:t xml:space="preserve"> 2017.g. </w:t>
      </w:r>
      <w:r w:rsidR="00D91CC1">
        <w:rPr>
          <w:sz w:val="24"/>
        </w:rPr>
        <w:t xml:space="preserve">koje je dopunjeno na ročištu od 22.studenog 2017.g. </w:t>
      </w:r>
      <w:r w:rsidR="00A222FA">
        <w:rPr>
          <w:sz w:val="24"/>
        </w:rPr>
        <w:t xml:space="preserve">u kojem </w:t>
      </w:r>
      <w:r w:rsidR="0052011B">
        <w:rPr>
          <w:sz w:val="24"/>
        </w:rPr>
        <w:t>obrazlaže</w:t>
      </w:r>
      <w:r w:rsidR="00A222FA">
        <w:rPr>
          <w:sz w:val="24"/>
        </w:rPr>
        <w:t xml:space="preserve"> da</w:t>
      </w:r>
      <w:r w:rsidR="0052011B">
        <w:rPr>
          <w:sz w:val="24"/>
        </w:rPr>
        <w:t xml:space="preserve"> dužnik prema financijskom izvješću za 2016.g. nema dugotrajne imovine,</w:t>
      </w:r>
      <w:r w:rsidR="00D93697">
        <w:rPr>
          <w:sz w:val="24"/>
        </w:rPr>
        <w:t xml:space="preserve"> a </w:t>
      </w:r>
      <w:r w:rsidR="0052011B">
        <w:rPr>
          <w:sz w:val="24"/>
        </w:rPr>
        <w:t>od kratkotr</w:t>
      </w:r>
      <w:r w:rsidR="00D93697">
        <w:rPr>
          <w:sz w:val="24"/>
        </w:rPr>
        <w:t>ajne evidentira samo zalihe rep</w:t>
      </w:r>
      <w:r w:rsidR="0052011B">
        <w:rPr>
          <w:sz w:val="24"/>
        </w:rPr>
        <w:t>romaterijala u vrijednosti 61.043,00 kn, a kako se radilo o zalihama pića, odnosno potrošnom materijalu</w:t>
      </w:r>
      <w:r w:rsidR="00D93697">
        <w:rPr>
          <w:sz w:val="24"/>
        </w:rPr>
        <w:t xml:space="preserve">, isti je potrošen tijekom 2017.g., dok novi repromaterijal nije nabavljen jer je dužnik tijekom 2017.g. imao blokiran poslovni račun pa nije niti bilo moguće nabavljati novu rubu. </w:t>
      </w: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BD6331" w:rsidP="00BD6331" w:rsidR="00BD6331" w:rsidRPr="00635360">
      <w:pPr>
        <w:ind w:firstLine="720"/>
        <w:jc w:val="right"/>
        <w:rPr>
          <w:b/>
          <w:sz w:val="24"/>
        </w:rPr>
      </w:pPr>
      <w:r w:rsidRPr="00635360">
        <w:rPr>
          <w:b/>
          <w:sz w:val="24"/>
        </w:rPr>
        <w:t>Broj:1/St-</w:t>
      </w:r>
      <w:r w:rsidR="00635360">
        <w:rPr>
          <w:b/>
          <w:sz w:val="24"/>
        </w:rPr>
        <w:t>466/2017-30</w:t>
      </w: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BD6331" w:rsidP="0074596E" w:rsidR="00BD6331">
      <w:pPr>
        <w:ind w:firstLine="720"/>
        <w:jc w:val="both"/>
        <w:rPr>
          <w:sz w:val="24"/>
        </w:rPr>
      </w:pPr>
    </w:p>
    <w:p w:rsidRDefault="00D93697" w:rsidP="0074596E" w:rsidR="0052011B">
      <w:pPr>
        <w:ind w:firstLine="720"/>
        <w:jc w:val="both"/>
        <w:rPr>
          <w:sz w:val="24"/>
        </w:rPr>
      </w:pPr>
      <w:r>
        <w:rPr>
          <w:sz w:val="24"/>
        </w:rPr>
        <w:t>U svezi potraživanja koja dužnik evidentira na dan 31.12.2016.g. u vrijednosti 42.171,00 kn, navela je da su djelomice naplaćena tijekom 2017.g. tako da je ostalo nenaplaćeno svega 3.212,99 kn, što čini jedinu imovinu koja bi ušla u stečajnu masu dužnika.</w:t>
      </w:r>
    </w:p>
    <w:p w:rsidRDefault="00D93697" w:rsidP="0074596E" w:rsidR="00D93697">
      <w:pPr>
        <w:ind w:firstLine="720"/>
        <w:jc w:val="both"/>
        <w:rPr>
          <w:sz w:val="24"/>
        </w:rPr>
      </w:pPr>
      <w:r>
        <w:rPr>
          <w:sz w:val="24"/>
        </w:rPr>
        <w:t xml:space="preserve">Ove činjenice potvrdio je zastupnik po zakonu Bruno </w:t>
      </w:r>
      <w:proofErr w:type="spellStart"/>
      <w:r>
        <w:rPr>
          <w:sz w:val="24"/>
        </w:rPr>
        <w:t>Soldo</w:t>
      </w:r>
      <w:proofErr w:type="spellEnd"/>
      <w:r>
        <w:rPr>
          <w:sz w:val="24"/>
        </w:rPr>
        <w:t xml:space="preserve"> koji je predao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D639AF">
        <w:rPr>
          <w:sz w:val="24"/>
        </w:rPr>
        <w:t xml:space="preserve"> te je pod materijalnom i kaznenom odgovornošću izjavio da su navedeni podaci točni i istiniti jer dužnik nema druge imovine osim kratkotrajne koja</w:t>
      </w:r>
      <w:r w:rsidR="008F3247">
        <w:rPr>
          <w:sz w:val="24"/>
        </w:rPr>
        <w:t xml:space="preserve"> </w:t>
      </w:r>
      <w:r w:rsidR="00D639AF">
        <w:rPr>
          <w:sz w:val="24"/>
        </w:rPr>
        <w:t>se odnosi na neplaćena potraživanja prema kupcima u iznosu 2.481,99 kn i od zaposlenika u iznosu 731,00 kn. U svojoj izjavi također je potvrdio da</w:t>
      </w:r>
      <w:r w:rsidR="008F3247">
        <w:rPr>
          <w:sz w:val="24"/>
        </w:rPr>
        <w:t xml:space="preserve"> </w:t>
      </w:r>
      <w:r w:rsidR="00D639AF">
        <w:rPr>
          <w:sz w:val="24"/>
        </w:rPr>
        <w:t>je dužnik obavljao ugostiteljsku djelatnost te je imao zalihe pića i sirovina za proizvodnju hrane, a kako se radilo o namirnicama čiji rok trajanja je</w:t>
      </w:r>
      <w:r w:rsidR="008F3247">
        <w:rPr>
          <w:sz w:val="24"/>
        </w:rPr>
        <w:t xml:space="preserve"> </w:t>
      </w:r>
      <w:r w:rsidR="00D639AF">
        <w:rPr>
          <w:sz w:val="24"/>
        </w:rPr>
        <w:t>ograničen, sirovine su tijekom 2017.g. potrošene te ih više nije bilo sa stanjem na dan 30.06.2017.g. kada je izrađena zadnja bilanca.</w:t>
      </w:r>
    </w:p>
    <w:p w:rsidRDefault="00951F4D" w:rsidP="007C60AE" w:rsidR="00944DBA">
      <w:pPr>
        <w:jc w:val="both"/>
        <w:rPr>
          <w:sz w:val="24"/>
        </w:rPr>
      </w:pPr>
      <w:r>
        <w:rPr>
          <w:sz w:val="24"/>
        </w:rPr>
        <w:t xml:space="preserve">                        </w:t>
      </w:r>
    </w:p>
    <w:p w:rsidRDefault="002C09E1" w:rsidP="0061633A" w:rsidR="008F3247">
      <w:pPr>
        <w:ind w:firstLine="720"/>
        <w:jc w:val="both"/>
        <w:rPr>
          <w:sz w:val="24"/>
        </w:rPr>
      </w:pPr>
      <w:r>
        <w:rPr>
          <w:sz w:val="24"/>
        </w:rPr>
        <w:t>U tijeku dokaznog postupka sud  je izveo dokaz uvidom  u spis i slijedeće</w:t>
      </w:r>
      <w:r w:rsidR="00132EB2">
        <w:rPr>
          <w:sz w:val="24"/>
        </w:rPr>
        <w:t xml:space="preserve"> priložene</w:t>
      </w:r>
      <w:r>
        <w:rPr>
          <w:sz w:val="24"/>
        </w:rPr>
        <w:t xml:space="preserve"> isprave:</w:t>
      </w:r>
      <w:r w:rsidR="005C6AF0">
        <w:rPr>
          <w:sz w:val="24"/>
        </w:rPr>
        <w:t xml:space="preserve"> </w:t>
      </w:r>
      <w:r w:rsidR="007C60AE">
        <w:rPr>
          <w:sz w:val="24"/>
        </w:rPr>
        <w:t xml:space="preserve">potvrdu FINE od </w:t>
      </w:r>
      <w:r w:rsidR="008F3247">
        <w:rPr>
          <w:sz w:val="24"/>
        </w:rPr>
        <w:t>19.07</w:t>
      </w:r>
      <w:r w:rsidR="007C60AE">
        <w:rPr>
          <w:sz w:val="24"/>
        </w:rPr>
        <w:t xml:space="preserve">.2017.g., </w:t>
      </w:r>
      <w:r w:rsidR="005C6AF0">
        <w:rPr>
          <w:sz w:val="24"/>
        </w:rPr>
        <w:t xml:space="preserve">Očevidnik FINE o redoslijedu osnova za plaćanje </w:t>
      </w:r>
      <w:r w:rsidR="00147050">
        <w:rPr>
          <w:sz w:val="24"/>
        </w:rPr>
        <w:t>sa stanjem na dan</w:t>
      </w:r>
      <w:r w:rsidR="005C6AF0">
        <w:rPr>
          <w:sz w:val="24"/>
        </w:rPr>
        <w:t xml:space="preserve"> </w:t>
      </w:r>
      <w:r w:rsidR="008F3247">
        <w:rPr>
          <w:sz w:val="24"/>
        </w:rPr>
        <w:t>06</w:t>
      </w:r>
      <w:r w:rsidR="007C60AE">
        <w:rPr>
          <w:sz w:val="24"/>
        </w:rPr>
        <w:t>.02</w:t>
      </w:r>
      <w:r w:rsidR="00B05508">
        <w:rPr>
          <w:sz w:val="24"/>
        </w:rPr>
        <w:t>.</w:t>
      </w:r>
      <w:r w:rsidR="005C6AF0">
        <w:rPr>
          <w:sz w:val="24"/>
        </w:rPr>
        <w:t>2018.g.,</w:t>
      </w:r>
      <w:r>
        <w:rPr>
          <w:sz w:val="24"/>
        </w:rPr>
        <w:t xml:space="preserve"> </w:t>
      </w:r>
      <w:r w:rsidR="0061633A">
        <w:rPr>
          <w:sz w:val="24"/>
        </w:rPr>
        <w:t xml:space="preserve">financijski izvještaj za 2016.g., bruto bilancu sa stanjem na dan </w:t>
      </w:r>
      <w:r w:rsidR="008F3247">
        <w:rPr>
          <w:sz w:val="24"/>
        </w:rPr>
        <w:t>30.06</w:t>
      </w:r>
      <w:r w:rsidR="0061633A">
        <w:rPr>
          <w:sz w:val="24"/>
        </w:rPr>
        <w:t xml:space="preserve">.2017.g., ovjerovljeni </w:t>
      </w:r>
      <w:proofErr w:type="spellStart"/>
      <w:r w:rsidR="0061633A">
        <w:rPr>
          <w:sz w:val="24"/>
        </w:rPr>
        <w:t>prokazni</w:t>
      </w:r>
      <w:proofErr w:type="spellEnd"/>
      <w:r w:rsidR="0061633A">
        <w:rPr>
          <w:sz w:val="24"/>
        </w:rPr>
        <w:t xml:space="preserve"> popis imovine, </w:t>
      </w:r>
      <w:r w:rsidR="008F3247">
        <w:rPr>
          <w:sz w:val="24"/>
        </w:rPr>
        <w:t>te podatke iz zajedničkog informacijskog sustava zemljišnih knjiga i katastra od 29.12.2017.g.</w:t>
      </w:r>
    </w:p>
    <w:p w:rsidRDefault="008F3247" w:rsidP="0061633A" w:rsidR="008F3247">
      <w:pPr>
        <w:ind w:firstLine="720"/>
        <w:jc w:val="both"/>
        <w:rPr>
          <w:sz w:val="24"/>
        </w:rPr>
      </w:pP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</w:t>
      </w:r>
      <w:r w:rsidR="005B4797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FA6EF1" w:rsidP="002C09E1" w:rsidR="00FA6EF1">
      <w:pPr>
        <w:ind w:firstLine="720"/>
        <w:jc w:val="both"/>
        <w:rPr>
          <w:sz w:val="24"/>
        </w:rPr>
      </w:pPr>
    </w:p>
    <w:p w:rsidRDefault="007D6C7A" w:rsidP="00DE5ABE" w:rsidR="0061633A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</w:t>
      </w:r>
      <w:r w:rsidR="001826DD">
        <w:rPr>
          <w:sz w:val="24"/>
        </w:rPr>
        <w:t>zvješ</w:t>
      </w:r>
      <w:r w:rsidR="00684757">
        <w:rPr>
          <w:sz w:val="24"/>
        </w:rPr>
        <w:t>ća privr.steč.upravitelj</w:t>
      </w:r>
      <w:r w:rsidR="008F3247">
        <w:rPr>
          <w:sz w:val="24"/>
        </w:rPr>
        <w:t>ice</w:t>
      </w:r>
      <w:r w:rsidR="00535302">
        <w:rPr>
          <w:sz w:val="24"/>
        </w:rPr>
        <w:t xml:space="preserve"> </w:t>
      </w:r>
      <w:r w:rsidR="00303D11">
        <w:rPr>
          <w:sz w:val="24"/>
        </w:rPr>
        <w:t>te</w:t>
      </w:r>
      <w:r w:rsidR="003F0218">
        <w:rPr>
          <w:sz w:val="24"/>
        </w:rPr>
        <w:t xml:space="preserve"> priloženog financijskog izvješća za 2016.g. i 2017.g. </w:t>
      </w:r>
      <w:r w:rsidR="00DE5ABE">
        <w:rPr>
          <w:sz w:val="24"/>
        </w:rPr>
        <w:t xml:space="preserve">proizlazi </w:t>
      </w:r>
      <w:r w:rsidR="0061633A">
        <w:rPr>
          <w:sz w:val="24"/>
        </w:rPr>
        <w:t xml:space="preserve">da dužnik </w:t>
      </w:r>
      <w:r w:rsidR="00FB0502">
        <w:rPr>
          <w:sz w:val="24"/>
        </w:rPr>
        <w:t xml:space="preserve">od imovine evidentira samo vrijednost </w:t>
      </w:r>
      <w:r w:rsidR="00B36CE5">
        <w:rPr>
          <w:sz w:val="24"/>
        </w:rPr>
        <w:t xml:space="preserve">nenaplaćenih potraživanja u ukupnom iznosu </w:t>
      </w:r>
      <w:r w:rsidR="00FB0502">
        <w:rPr>
          <w:sz w:val="24"/>
        </w:rPr>
        <w:t xml:space="preserve">od </w:t>
      </w:r>
      <w:r w:rsidR="00B36CE5">
        <w:rPr>
          <w:sz w:val="24"/>
        </w:rPr>
        <w:t>3.212,99</w:t>
      </w:r>
      <w:r w:rsidR="00FB0502">
        <w:rPr>
          <w:sz w:val="24"/>
        </w:rPr>
        <w:t xml:space="preserve"> kn</w:t>
      </w:r>
      <w:r w:rsidR="00B36CE5">
        <w:rPr>
          <w:sz w:val="24"/>
        </w:rPr>
        <w:t xml:space="preserve">, što ujedno čini i jedinu imovina koja ulazi u stečajnu masu dužnika, </w:t>
      </w:r>
      <w:r w:rsidR="00002F48">
        <w:rPr>
          <w:sz w:val="24"/>
        </w:rPr>
        <w:t xml:space="preserve">koje činjenice je potvrdio u priloženom ovjerovljenom </w:t>
      </w:r>
      <w:proofErr w:type="spellStart"/>
      <w:r w:rsidR="00002F48">
        <w:rPr>
          <w:sz w:val="24"/>
        </w:rPr>
        <w:t>prokaznom</w:t>
      </w:r>
      <w:proofErr w:type="spellEnd"/>
      <w:r w:rsidR="00002F48">
        <w:rPr>
          <w:sz w:val="24"/>
        </w:rPr>
        <w:t xml:space="preserve"> popisu imovine zastupnik po zakonu Bruno </w:t>
      </w:r>
      <w:proofErr w:type="spellStart"/>
      <w:r w:rsidR="00002F48">
        <w:rPr>
          <w:sz w:val="24"/>
        </w:rPr>
        <w:t>Soldo</w:t>
      </w:r>
      <w:proofErr w:type="spellEnd"/>
      <w:r w:rsidR="00002F48">
        <w:rPr>
          <w:sz w:val="24"/>
        </w:rPr>
        <w:t xml:space="preserve">, </w:t>
      </w:r>
      <w:r w:rsidR="0061633A">
        <w:rPr>
          <w:sz w:val="24"/>
        </w:rPr>
        <w:t xml:space="preserve">to sud </w:t>
      </w:r>
      <w:r w:rsidR="00BF09EF">
        <w:rPr>
          <w:sz w:val="24"/>
        </w:rPr>
        <w:t>utvrđuje da n</w:t>
      </w:r>
      <w:r w:rsidR="0061633A">
        <w:rPr>
          <w:sz w:val="24"/>
        </w:rPr>
        <w:t xml:space="preserve">avedena imovina nije dostatna za pokriće troškova kako prethodnog, tako i otvorenog stečajnog postupka, koji mogu iznositi minimalno </w:t>
      </w:r>
      <w:r w:rsidR="00BF09EF">
        <w:rPr>
          <w:sz w:val="24"/>
        </w:rPr>
        <w:t>12.310,</w:t>
      </w:r>
      <w:r w:rsidR="0061633A">
        <w:rPr>
          <w:sz w:val="24"/>
        </w:rPr>
        <w:t>00 kn.</w:t>
      </w: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2C09E1" w:rsidP="002C09E1" w:rsidR="00D32F1D">
      <w:pPr>
        <w:jc w:val="both"/>
        <w:rPr>
          <w:b/>
          <w:sz w:val="24"/>
        </w:rPr>
      </w:pPr>
      <w:r>
        <w:rPr>
          <w:sz w:val="24"/>
        </w:rPr>
        <w:tab/>
      </w:r>
      <w:r w:rsidR="00684757">
        <w:rPr>
          <w:sz w:val="24"/>
        </w:rPr>
        <w:t>Iz tih razloga</w:t>
      </w:r>
      <w:r w:rsidR="0004372B">
        <w:rPr>
          <w:sz w:val="24"/>
        </w:rPr>
        <w:t>, a u sklad</w:t>
      </w:r>
      <w:r w:rsidR="00685B01">
        <w:rPr>
          <w:sz w:val="24"/>
        </w:rPr>
        <w:t xml:space="preserve">u s odredbom čl. 132 st 1 SZ-a, </w:t>
      </w:r>
      <w:r w:rsidR="00684757">
        <w:rPr>
          <w:sz w:val="24"/>
        </w:rPr>
        <w:t>sud je r</w:t>
      </w:r>
      <w:r>
        <w:rPr>
          <w:sz w:val="24"/>
        </w:rPr>
        <w:t xml:space="preserve">ješenjem br. </w:t>
      </w:r>
      <w:r w:rsidR="005D6E4F">
        <w:rPr>
          <w:sz w:val="24"/>
        </w:rPr>
        <w:t>1/</w:t>
      </w:r>
      <w:r>
        <w:rPr>
          <w:sz w:val="24"/>
        </w:rPr>
        <w:t>St</w:t>
      </w:r>
      <w:r w:rsidR="0061633A">
        <w:rPr>
          <w:sz w:val="24"/>
        </w:rPr>
        <w:t>-</w:t>
      </w:r>
      <w:r w:rsidR="00BF09EF">
        <w:rPr>
          <w:sz w:val="24"/>
        </w:rPr>
        <w:t>466</w:t>
      </w:r>
      <w:r w:rsidR="00D924D9">
        <w:rPr>
          <w:sz w:val="24"/>
        </w:rPr>
        <w:t>/2017-</w:t>
      </w:r>
      <w:r w:rsidR="00685B01">
        <w:rPr>
          <w:sz w:val="24"/>
        </w:rPr>
        <w:t>25</w:t>
      </w:r>
      <w:r w:rsidR="0061633A">
        <w:rPr>
          <w:sz w:val="24"/>
        </w:rPr>
        <w:t xml:space="preserve"> </w:t>
      </w:r>
      <w:r>
        <w:rPr>
          <w:sz w:val="24"/>
        </w:rPr>
        <w:t xml:space="preserve">od </w:t>
      </w:r>
      <w:r w:rsidR="00685B01">
        <w:rPr>
          <w:sz w:val="24"/>
        </w:rPr>
        <w:t>02</w:t>
      </w:r>
      <w:r w:rsidR="0061633A">
        <w:rPr>
          <w:sz w:val="24"/>
        </w:rPr>
        <w:t xml:space="preserve">.siječnja </w:t>
      </w:r>
      <w:r w:rsidR="00AB3F6C">
        <w:rPr>
          <w:sz w:val="24"/>
        </w:rPr>
        <w:t xml:space="preserve"> </w:t>
      </w:r>
      <w:r w:rsidR="0061633A">
        <w:rPr>
          <w:sz w:val="24"/>
        </w:rPr>
        <w:t>2018</w:t>
      </w:r>
      <w:r>
        <w:rPr>
          <w:sz w:val="24"/>
        </w:rPr>
        <w:t>.</w:t>
      </w:r>
      <w:r w:rsidR="00684757">
        <w:rPr>
          <w:sz w:val="24"/>
        </w:rPr>
        <w:t>g. pozvao</w:t>
      </w:r>
      <w:r>
        <w:rPr>
          <w:sz w:val="24"/>
        </w:rPr>
        <w:t xml:space="preserve"> </w:t>
      </w:r>
      <w:r w:rsidR="00684757">
        <w:rPr>
          <w:sz w:val="24"/>
        </w:rPr>
        <w:t>vjerovnike</w:t>
      </w:r>
      <w:r>
        <w:rPr>
          <w:sz w:val="24"/>
        </w:rPr>
        <w:t xml:space="preserve"> i druge zainteresirane osobe da u roku od 15 dana od dana objave poziva na mrežnoj st</w:t>
      </w:r>
      <w:r w:rsidR="00B943BF">
        <w:rPr>
          <w:sz w:val="24"/>
        </w:rPr>
        <w:t>r</w:t>
      </w:r>
      <w:r>
        <w:rPr>
          <w:sz w:val="24"/>
        </w:rPr>
        <w:t xml:space="preserve">anici e-Oglasna ploča sudova predujme iznos od </w:t>
      </w:r>
      <w:r w:rsidR="0061633A">
        <w:rPr>
          <w:sz w:val="24"/>
        </w:rPr>
        <w:t>21</w:t>
      </w:r>
      <w:r w:rsidR="00684757">
        <w:rPr>
          <w:sz w:val="24"/>
        </w:rPr>
        <w:t>.</w:t>
      </w:r>
      <w:r w:rsidR="0061633A">
        <w:rPr>
          <w:sz w:val="24"/>
        </w:rPr>
        <w:t>050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</w:t>
      </w:r>
      <w:r w:rsidR="00684757">
        <w:rPr>
          <w:sz w:val="24"/>
        </w:rPr>
        <w:t xml:space="preserve">kako prethodnog, tako i otvorenog </w:t>
      </w:r>
      <w:r>
        <w:rPr>
          <w:sz w:val="24"/>
        </w:rPr>
        <w:t>stečajno</w:t>
      </w:r>
      <w:r w:rsidR="0061633A">
        <w:rPr>
          <w:sz w:val="24"/>
        </w:rPr>
        <w:t xml:space="preserve">g postupka. Oglas o tom pozivu </w:t>
      </w:r>
      <w:r>
        <w:rPr>
          <w:sz w:val="24"/>
        </w:rPr>
        <w:t>objavljen je na mrežnoj st</w:t>
      </w:r>
      <w:r w:rsidR="00684757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685B01">
        <w:rPr>
          <w:sz w:val="24"/>
        </w:rPr>
        <w:t>02</w:t>
      </w:r>
      <w:r w:rsidR="0061633A">
        <w:rPr>
          <w:sz w:val="24"/>
        </w:rPr>
        <w:t>.siječnja</w:t>
      </w:r>
      <w:r w:rsidR="005907D7">
        <w:rPr>
          <w:sz w:val="24"/>
        </w:rPr>
        <w:t xml:space="preserve"> 201</w:t>
      </w:r>
      <w:r w:rsidR="0061633A">
        <w:rPr>
          <w:sz w:val="24"/>
        </w:rPr>
        <w:t>8</w:t>
      </w:r>
      <w:r w:rsidR="005907D7">
        <w:rPr>
          <w:sz w:val="24"/>
        </w:rPr>
        <w:t>.</w:t>
      </w:r>
      <w:r w:rsidR="008A3103">
        <w:rPr>
          <w:sz w:val="24"/>
        </w:rPr>
        <w:t>g.</w:t>
      </w:r>
      <w:r w:rsidR="005907D7">
        <w:rPr>
          <w:sz w:val="24"/>
        </w:rPr>
        <w:t>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</w:t>
      </w:r>
    </w:p>
    <w:p w:rsidRDefault="002C09E1" w:rsidP="002C09E1" w:rsidR="002C09E1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</w:t>
      </w:r>
    </w:p>
    <w:p w:rsidRDefault="00BD6331" w:rsidP="002C09E1" w:rsidR="00BD6331">
      <w:pPr>
        <w:jc w:val="both"/>
        <w:rPr>
          <w:b/>
          <w:sz w:val="24"/>
        </w:rPr>
      </w:pPr>
    </w:p>
    <w:p w:rsidRDefault="00BD6331" w:rsidP="00BD6331" w:rsidR="00BD6331">
      <w:pPr>
        <w:jc w:val="right"/>
        <w:rPr>
          <w:sz w:val="24"/>
        </w:rPr>
      </w:pPr>
    </w:p>
    <w:p w:rsidRDefault="00BD6331" w:rsidP="00BD6331" w:rsidR="00BD6331">
      <w:pPr>
        <w:jc w:val="right"/>
        <w:rPr>
          <w:sz w:val="24"/>
        </w:rPr>
      </w:pPr>
    </w:p>
    <w:p w:rsidRDefault="00BD6331" w:rsidP="00BD6331" w:rsidR="00BD6331">
      <w:pPr>
        <w:jc w:val="right"/>
        <w:rPr>
          <w:sz w:val="24"/>
        </w:rPr>
      </w:pPr>
    </w:p>
    <w:p w:rsidRDefault="00BD6331" w:rsidP="00BD6331" w:rsidR="00BD6331" w:rsidRPr="00635360">
      <w:pPr>
        <w:jc w:val="right"/>
        <w:rPr>
          <w:b/>
          <w:sz w:val="24"/>
        </w:rPr>
      </w:pPr>
      <w:r w:rsidRPr="00635360">
        <w:rPr>
          <w:b/>
          <w:sz w:val="24"/>
        </w:rPr>
        <w:t>Broj:1/St-</w:t>
      </w:r>
      <w:r w:rsidR="00635360">
        <w:rPr>
          <w:b/>
          <w:sz w:val="24"/>
        </w:rPr>
        <w:t>466/2017-30</w:t>
      </w:r>
    </w:p>
    <w:p w:rsidRDefault="00BD6331" w:rsidP="00BD6331" w:rsidR="00BD6331">
      <w:pPr>
        <w:jc w:val="right"/>
        <w:rPr>
          <w:b/>
          <w:sz w:val="24"/>
        </w:rPr>
      </w:pPr>
    </w:p>
    <w:p w:rsidRDefault="00BD6331" w:rsidP="002C09E1" w:rsidR="00BD6331">
      <w:pPr>
        <w:jc w:val="both"/>
        <w:rPr>
          <w:sz w:val="24"/>
        </w:rPr>
      </w:pPr>
    </w:p>
    <w:p w:rsidRDefault="002C09E1" w:rsidP="00BD6331" w:rsidR="00BF09EF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</w:t>
      </w:r>
      <w:r w:rsidR="00BF09EF">
        <w:rPr>
          <w:sz w:val="24"/>
        </w:rPr>
        <w:t xml:space="preserve"> postupak te imenovati stečajnu</w:t>
      </w:r>
      <w:r w:rsidR="00685B01">
        <w:rPr>
          <w:sz w:val="24"/>
        </w:rPr>
        <w:t xml:space="preserve"> upraviteljicu</w:t>
      </w:r>
      <w:r>
        <w:rPr>
          <w:sz w:val="24"/>
        </w:rPr>
        <w:t xml:space="preserve"> s ovlastima i obvezama propisanim odredbom čl. 133 SZ-a.</w:t>
      </w:r>
      <w:r w:rsidR="00FA6EF1">
        <w:rPr>
          <w:sz w:val="24"/>
        </w:rPr>
        <w:t xml:space="preserve"> </w:t>
      </w:r>
    </w:p>
    <w:p w:rsidRDefault="00BF09EF" w:rsidP="00BE06A0" w:rsidR="00BF09EF">
      <w:pPr>
        <w:jc w:val="right"/>
        <w:rPr>
          <w:sz w:val="24"/>
        </w:rPr>
      </w:pPr>
    </w:p>
    <w:p w:rsidRDefault="00AB3F6C" w:rsidP="00BE06A0" w:rsidR="00BE06A0">
      <w:pPr>
        <w:jc w:val="both"/>
        <w:rPr>
          <w:sz w:val="24"/>
        </w:rPr>
      </w:pPr>
      <w:r>
        <w:rPr>
          <w:sz w:val="24"/>
        </w:rPr>
        <w:tab/>
      </w:r>
      <w:r w:rsidR="00BD6331">
        <w:rPr>
          <w:sz w:val="24"/>
        </w:rPr>
        <w:t>Izbor stečajne</w:t>
      </w:r>
      <w:r w:rsidR="00BE06A0">
        <w:rPr>
          <w:sz w:val="24"/>
        </w:rPr>
        <w:t xml:space="preserve"> upravitelj</w:t>
      </w:r>
      <w:r w:rsidR="00BD6331">
        <w:rPr>
          <w:sz w:val="24"/>
        </w:rPr>
        <w:t>ice</w:t>
      </w:r>
      <w:r w:rsidR="00BE06A0">
        <w:rPr>
          <w:sz w:val="24"/>
        </w:rPr>
        <w:t xml:space="preserve"> obavljen je promjenom uloge u skladu s odredbom čl. 85 st2 SZ-a, s obzirom da je </w:t>
      </w:r>
      <w:r w:rsidR="00BD6331">
        <w:rPr>
          <w:sz w:val="24"/>
        </w:rPr>
        <w:t xml:space="preserve">Blanka </w:t>
      </w:r>
      <w:proofErr w:type="spellStart"/>
      <w:r w:rsidR="00BD6331">
        <w:rPr>
          <w:sz w:val="24"/>
        </w:rPr>
        <w:t>Gambiraža</w:t>
      </w:r>
      <w:proofErr w:type="spellEnd"/>
      <w:r w:rsidR="00BE06A0">
        <w:rPr>
          <w:sz w:val="24"/>
        </w:rPr>
        <w:t xml:space="preserve"> u prethodnom postupku ima</w:t>
      </w:r>
      <w:r w:rsidR="00BD6331">
        <w:rPr>
          <w:sz w:val="24"/>
        </w:rPr>
        <w:t>la ulogu privremene stečajne</w:t>
      </w:r>
      <w:r w:rsidR="00BE06A0">
        <w:rPr>
          <w:sz w:val="24"/>
        </w:rPr>
        <w:t xml:space="preserve"> upravitelj</w:t>
      </w:r>
      <w:r w:rsidR="00BD6331">
        <w:rPr>
          <w:sz w:val="24"/>
        </w:rPr>
        <w:t>ice</w:t>
      </w:r>
      <w:r w:rsidR="00BE06A0">
        <w:rPr>
          <w:sz w:val="24"/>
        </w:rPr>
        <w:t>.</w:t>
      </w:r>
      <w:r w:rsidR="00BE06A0">
        <w:rPr>
          <w:sz w:val="24"/>
        </w:rPr>
        <w:tab/>
      </w:r>
    </w:p>
    <w:p w:rsidRDefault="004C733B" w:rsidP="00BE06A0" w:rsidR="004C733B">
      <w:pPr>
        <w:jc w:val="both"/>
        <w:rPr>
          <w:sz w:val="24"/>
        </w:rPr>
      </w:pPr>
    </w:p>
    <w:p w:rsidRDefault="004E6CEA" w:rsidP="00BE06A0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9162D">
        <w:rPr>
          <w:sz w:val="24"/>
        </w:rPr>
        <w:t>06</w:t>
      </w:r>
      <w:r w:rsidR="0061633A">
        <w:rPr>
          <w:sz w:val="24"/>
        </w:rPr>
        <w:t>.veljače</w:t>
      </w:r>
      <w:r w:rsidR="003074F5">
        <w:rPr>
          <w:sz w:val="24"/>
        </w:rPr>
        <w:t xml:space="preserve"> </w:t>
      </w:r>
      <w:r w:rsidR="00BE06A0">
        <w:rPr>
          <w:sz w:val="24"/>
        </w:rPr>
        <w:t xml:space="preserve"> 2018</w:t>
      </w:r>
      <w:r w:rsidR="00441C03">
        <w:rPr>
          <w:sz w:val="24"/>
        </w:rPr>
        <w:t>.</w:t>
      </w:r>
      <w:r w:rsidR="008A3103">
        <w:rPr>
          <w:sz w:val="24"/>
        </w:rPr>
        <w:t>g.</w:t>
      </w:r>
    </w:p>
    <w:p w:rsidRDefault="00F2798F" w:rsidP="00BE06A0" w:rsidR="00F2798F">
      <w:pPr>
        <w:jc w:val="center"/>
        <w:rPr>
          <w:sz w:val="24"/>
        </w:rPr>
      </w:pPr>
    </w:p>
    <w:p w:rsidRDefault="004C733B" w:rsidP="00BE06A0" w:rsidR="004C73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</w:t>
      </w:r>
      <w:r w:rsidR="00BE06A0">
        <w:rPr>
          <w:sz w:val="24"/>
        </w:rPr>
        <w:t xml:space="preserve">STEČAJNA </w:t>
      </w:r>
      <w:r>
        <w:rPr>
          <w:sz w:val="24"/>
        </w:rPr>
        <w:t>SU</w:t>
      </w:r>
      <w:r w:rsidR="00BE06A0">
        <w:rPr>
          <w:sz w:val="24"/>
        </w:rPr>
        <w:t>TKINJA</w:t>
      </w:r>
      <w:r>
        <w:rPr>
          <w:sz w:val="24"/>
        </w:rPr>
        <w:t>:</w:t>
      </w:r>
    </w:p>
    <w:p w:rsidRDefault="004E6CEA" w:rsidP="00BE06A0" w:rsidR="00BE06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8B38BF">
        <w:rPr>
          <w:sz w:val="24"/>
        </w:rPr>
        <w:t>, v.r.</w:t>
      </w:r>
    </w:p>
    <w:p w:rsidRDefault="008B38BF" w:rsidP="008B38BF" w:rsidR="008B38BF">
      <w:pPr>
        <w:ind w:firstLine="720" w:left="5040"/>
      </w:pPr>
    </w:p>
    <w:p w:rsidRDefault="00C72219" w:rsidP="00C72219" w:rsidR="00C72219">
      <w:pPr>
        <w:ind w:firstLine="720" w:left="648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69387C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F2798F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BE06A0">
        <w:rPr>
          <w:sz w:val="24"/>
        </w:rPr>
        <w:t>r</w:t>
      </w:r>
      <w:r>
        <w:rPr>
          <w:sz w:val="24"/>
        </w:rPr>
        <w:t xml:space="preserve">anice e-Oglasna ploča </w:t>
      </w:r>
      <w:r w:rsidR="0009162D">
        <w:rPr>
          <w:sz w:val="24"/>
        </w:rPr>
        <w:t>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BE06A0">
        <w:rPr>
          <w:sz w:val="24"/>
        </w:rPr>
        <w:t>eč.upravitelj</w:t>
      </w:r>
      <w:r w:rsidR="00BD6331">
        <w:rPr>
          <w:sz w:val="24"/>
        </w:rPr>
        <w:t>ici</w:t>
      </w:r>
      <w:proofErr w:type="spellEnd"/>
      <w:r w:rsidR="0061633A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61633A">
        <w:rPr>
          <w:sz w:val="24"/>
        </w:rPr>
        <w:t>, i putem pošte</w:t>
      </w:r>
    </w:p>
    <w:p w:rsidRDefault="0061633A" w:rsidR="0061633A">
      <w:pPr>
        <w:rPr>
          <w:sz w:val="24"/>
        </w:rPr>
      </w:pPr>
      <w:r>
        <w:rPr>
          <w:sz w:val="24"/>
        </w:rPr>
        <w:t>7.poslovna banka, putem pošte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2F48"/>
    <w:rsid w:val="000064D2"/>
    <w:rsid w:val="00015669"/>
    <w:rsid w:val="00023946"/>
    <w:rsid w:val="00023969"/>
    <w:rsid w:val="00032323"/>
    <w:rsid w:val="00034E55"/>
    <w:rsid w:val="0004372B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162D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4EB9"/>
    <w:rsid w:val="0011514D"/>
    <w:rsid w:val="0011558D"/>
    <w:rsid w:val="001243AB"/>
    <w:rsid w:val="00130909"/>
    <w:rsid w:val="0013110D"/>
    <w:rsid w:val="00132EB2"/>
    <w:rsid w:val="001342F1"/>
    <w:rsid w:val="00135F37"/>
    <w:rsid w:val="00141680"/>
    <w:rsid w:val="00146AFC"/>
    <w:rsid w:val="00146DD3"/>
    <w:rsid w:val="00147050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F114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6C88"/>
    <w:rsid w:val="00237BC7"/>
    <w:rsid w:val="00237DEF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21E0"/>
    <w:rsid w:val="002959F1"/>
    <w:rsid w:val="00296DB5"/>
    <w:rsid w:val="00297333"/>
    <w:rsid w:val="002A12FC"/>
    <w:rsid w:val="002A1353"/>
    <w:rsid w:val="002A1841"/>
    <w:rsid w:val="002A1954"/>
    <w:rsid w:val="002A68CF"/>
    <w:rsid w:val="002B09CB"/>
    <w:rsid w:val="002B0FED"/>
    <w:rsid w:val="002B1C71"/>
    <w:rsid w:val="002B2A06"/>
    <w:rsid w:val="002B4087"/>
    <w:rsid w:val="002B5112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6E64"/>
    <w:rsid w:val="002E7053"/>
    <w:rsid w:val="002E7534"/>
    <w:rsid w:val="002F2078"/>
    <w:rsid w:val="002F26FB"/>
    <w:rsid w:val="0030244E"/>
    <w:rsid w:val="00303D11"/>
    <w:rsid w:val="00305138"/>
    <w:rsid w:val="003074F5"/>
    <w:rsid w:val="00321326"/>
    <w:rsid w:val="00321BAC"/>
    <w:rsid w:val="003306EF"/>
    <w:rsid w:val="00331C27"/>
    <w:rsid w:val="00332F77"/>
    <w:rsid w:val="00333AF3"/>
    <w:rsid w:val="00335A43"/>
    <w:rsid w:val="003433CF"/>
    <w:rsid w:val="00344945"/>
    <w:rsid w:val="00346C94"/>
    <w:rsid w:val="00347B63"/>
    <w:rsid w:val="003508FD"/>
    <w:rsid w:val="00367CCF"/>
    <w:rsid w:val="00373E91"/>
    <w:rsid w:val="00376905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E787D"/>
    <w:rsid w:val="003F0218"/>
    <w:rsid w:val="003F1FEF"/>
    <w:rsid w:val="003F71AF"/>
    <w:rsid w:val="003F7EE9"/>
    <w:rsid w:val="00401053"/>
    <w:rsid w:val="00407F7D"/>
    <w:rsid w:val="0041344E"/>
    <w:rsid w:val="004139F5"/>
    <w:rsid w:val="00414710"/>
    <w:rsid w:val="00421A21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83FAF"/>
    <w:rsid w:val="004945E5"/>
    <w:rsid w:val="00495E6F"/>
    <w:rsid w:val="00495F52"/>
    <w:rsid w:val="00497352"/>
    <w:rsid w:val="004A7CA9"/>
    <w:rsid w:val="004B08C0"/>
    <w:rsid w:val="004B4F3B"/>
    <w:rsid w:val="004C733B"/>
    <w:rsid w:val="004C752A"/>
    <w:rsid w:val="004C7F45"/>
    <w:rsid w:val="004C7FE7"/>
    <w:rsid w:val="004D1F91"/>
    <w:rsid w:val="004E0436"/>
    <w:rsid w:val="004E0BE8"/>
    <w:rsid w:val="004E4121"/>
    <w:rsid w:val="004E6CEA"/>
    <w:rsid w:val="004E7670"/>
    <w:rsid w:val="004F02B5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011B"/>
    <w:rsid w:val="005231CF"/>
    <w:rsid w:val="00524062"/>
    <w:rsid w:val="00531866"/>
    <w:rsid w:val="00535302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4797"/>
    <w:rsid w:val="005B757B"/>
    <w:rsid w:val="005C0CA4"/>
    <w:rsid w:val="005C6AF0"/>
    <w:rsid w:val="005D27C0"/>
    <w:rsid w:val="005D35E5"/>
    <w:rsid w:val="005D3E21"/>
    <w:rsid w:val="005D49B4"/>
    <w:rsid w:val="005D4CDD"/>
    <w:rsid w:val="005D4E25"/>
    <w:rsid w:val="005D6E4F"/>
    <w:rsid w:val="005D7896"/>
    <w:rsid w:val="005E0560"/>
    <w:rsid w:val="005E1568"/>
    <w:rsid w:val="00602DCB"/>
    <w:rsid w:val="00610778"/>
    <w:rsid w:val="0061083F"/>
    <w:rsid w:val="0061633A"/>
    <w:rsid w:val="0062771E"/>
    <w:rsid w:val="00627C47"/>
    <w:rsid w:val="006322AE"/>
    <w:rsid w:val="00635360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4757"/>
    <w:rsid w:val="00685335"/>
    <w:rsid w:val="00685B01"/>
    <w:rsid w:val="00687B72"/>
    <w:rsid w:val="00690AFB"/>
    <w:rsid w:val="0069191F"/>
    <w:rsid w:val="0069387C"/>
    <w:rsid w:val="00693D92"/>
    <w:rsid w:val="00693FAD"/>
    <w:rsid w:val="006947BE"/>
    <w:rsid w:val="00696A11"/>
    <w:rsid w:val="0069702D"/>
    <w:rsid w:val="00697A47"/>
    <w:rsid w:val="006A1C7A"/>
    <w:rsid w:val="006A6DE9"/>
    <w:rsid w:val="006A7285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22215"/>
    <w:rsid w:val="007324CA"/>
    <w:rsid w:val="0074596E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B5984"/>
    <w:rsid w:val="007C1CCB"/>
    <w:rsid w:val="007C1D50"/>
    <w:rsid w:val="007C60AE"/>
    <w:rsid w:val="007C6748"/>
    <w:rsid w:val="007C7A86"/>
    <w:rsid w:val="007D2183"/>
    <w:rsid w:val="007D305F"/>
    <w:rsid w:val="007D6C7A"/>
    <w:rsid w:val="007D7DC3"/>
    <w:rsid w:val="007E0234"/>
    <w:rsid w:val="007E02F6"/>
    <w:rsid w:val="007E6C97"/>
    <w:rsid w:val="007E73CA"/>
    <w:rsid w:val="00802F5D"/>
    <w:rsid w:val="00807EEC"/>
    <w:rsid w:val="00816A47"/>
    <w:rsid w:val="008204F0"/>
    <w:rsid w:val="00822E7C"/>
    <w:rsid w:val="00826EBB"/>
    <w:rsid w:val="008325EF"/>
    <w:rsid w:val="008357DC"/>
    <w:rsid w:val="0084317F"/>
    <w:rsid w:val="00845F86"/>
    <w:rsid w:val="00846F69"/>
    <w:rsid w:val="00847C1A"/>
    <w:rsid w:val="00853525"/>
    <w:rsid w:val="00861B7D"/>
    <w:rsid w:val="00862F9E"/>
    <w:rsid w:val="008712D5"/>
    <w:rsid w:val="0088195B"/>
    <w:rsid w:val="00883661"/>
    <w:rsid w:val="00883E58"/>
    <w:rsid w:val="00891E5F"/>
    <w:rsid w:val="00896048"/>
    <w:rsid w:val="008A3103"/>
    <w:rsid w:val="008A4AA6"/>
    <w:rsid w:val="008A6405"/>
    <w:rsid w:val="008A6B78"/>
    <w:rsid w:val="008B0A99"/>
    <w:rsid w:val="008B2871"/>
    <w:rsid w:val="008B362B"/>
    <w:rsid w:val="008B38BF"/>
    <w:rsid w:val="008C1B23"/>
    <w:rsid w:val="008C3C44"/>
    <w:rsid w:val="008C5822"/>
    <w:rsid w:val="008C7C82"/>
    <w:rsid w:val="008D172F"/>
    <w:rsid w:val="008E476F"/>
    <w:rsid w:val="008F154B"/>
    <w:rsid w:val="008F1DFC"/>
    <w:rsid w:val="008F241C"/>
    <w:rsid w:val="008F3247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3CB"/>
    <w:rsid w:val="00926E0B"/>
    <w:rsid w:val="009373D4"/>
    <w:rsid w:val="00941882"/>
    <w:rsid w:val="00944DBA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9F63DE"/>
    <w:rsid w:val="00A02E35"/>
    <w:rsid w:val="00A04011"/>
    <w:rsid w:val="00A11E40"/>
    <w:rsid w:val="00A21FF8"/>
    <w:rsid w:val="00A222FA"/>
    <w:rsid w:val="00A256A6"/>
    <w:rsid w:val="00A26354"/>
    <w:rsid w:val="00A31F89"/>
    <w:rsid w:val="00A3567A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630B5"/>
    <w:rsid w:val="00A70616"/>
    <w:rsid w:val="00A75785"/>
    <w:rsid w:val="00A76ED4"/>
    <w:rsid w:val="00A777B2"/>
    <w:rsid w:val="00A802EB"/>
    <w:rsid w:val="00A84C1C"/>
    <w:rsid w:val="00A871E5"/>
    <w:rsid w:val="00A91DD8"/>
    <w:rsid w:val="00AA02C0"/>
    <w:rsid w:val="00AA090F"/>
    <w:rsid w:val="00AA2FF9"/>
    <w:rsid w:val="00AA46FB"/>
    <w:rsid w:val="00AB3F6C"/>
    <w:rsid w:val="00AB7BB4"/>
    <w:rsid w:val="00AC3F1D"/>
    <w:rsid w:val="00AC4020"/>
    <w:rsid w:val="00AC7D96"/>
    <w:rsid w:val="00AE2256"/>
    <w:rsid w:val="00AE7B09"/>
    <w:rsid w:val="00AF58D5"/>
    <w:rsid w:val="00AF70DC"/>
    <w:rsid w:val="00B05508"/>
    <w:rsid w:val="00B11F00"/>
    <w:rsid w:val="00B27D4F"/>
    <w:rsid w:val="00B30874"/>
    <w:rsid w:val="00B31CE9"/>
    <w:rsid w:val="00B33DFD"/>
    <w:rsid w:val="00B36CE5"/>
    <w:rsid w:val="00B40EA4"/>
    <w:rsid w:val="00B425FC"/>
    <w:rsid w:val="00B47193"/>
    <w:rsid w:val="00B57046"/>
    <w:rsid w:val="00B62690"/>
    <w:rsid w:val="00B63A8A"/>
    <w:rsid w:val="00B65D39"/>
    <w:rsid w:val="00B70571"/>
    <w:rsid w:val="00B70C9C"/>
    <w:rsid w:val="00B70FD0"/>
    <w:rsid w:val="00B72939"/>
    <w:rsid w:val="00B77FC1"/>
    <w:rsid w:val="00B87F2D"/>
    <w:rsid w:val="00B87F43"/>
    <w:rsid w:val="00B934CF"/>
    <w:rsid w:val="00B943BF"/>
    <w:rsid w:val="00B94512"/>
    <w:rsid w:val="00B95CC9"/>
    <w:rsid w:val="00BA5BF9"/>
    <w:rsid w:val="00BB2480"/>
    <w:rsid w:val="00BB6921"/>
    <w:rsid w:val="00BB6B8D"/>
    <w:rsid w:val="00BC7B3A"/>
    <w:rsid w:val="00BD1D70"/>
    <w:rsid w:val="00BD6331"/>
    <w:rsid w:val="00BE06A0"/>
    <w:rsid w:val="00BE2389"/>
    <w:rsid w:val="00BE3015"/>
    <w:rsid w:val="00BE3E9C"/>
    <w:rsid w:val="00BE4B29"/>
    <w:rsid w:val="00BE6738"/>
    <w:rsid w:val="00BF09EF"/>
    <w:rsid w:val="00BF6385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2219"/>
    <w:rsid w:val="00C75100"/>
    <w:rsid w:val="00C8148F"/>
    <w:rsid w:val="00C81BDF"/>
    <w:rsid w:val="00C85840"/>
    <w:rsid w:val="00C939AF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02E1"/>
    <w:rsid w:val="00CF14FF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2F1D"/>
    <w:rsid w:val="00D36DD9"/>
    <w:rsid w:val="00D45C3A"/>
    <w:rsid w:val="00D51863"/>
    <w:rsid w:val="00D538FF"/>
    <w:rsid w:val="00D55233"/>
    <w:rsid w:val="00D5552E"/>
    <w:rsid w:val="00D55DBF"/>
    <w:rsid w:val="00D572A1"/>
    <w:rsid w:val="00D57B01"/>
    <w:rsid w:val="00D60784"/>
    <w:rsid w:val="00D639AF"/>
    <w:rsid w:val="00D64796"/>
    <w:rsid w:val="00D749B3"/>
    <w:rsid w:val="00D75A8D"/>
    <w:rsid w:val="00D77F3A"/>
    <w:rsid w:val="00D822C9"/>
    <w:rsid w:val="00D82370"/>
    <w:rsid w:val="00D82701"/>
    <w:rsid w:val="00D8363D"/>
    <w:rsid w:val="00D8705E"/>
    <w:rsid w:val="00D91CC1"/>
    <w:rsid w:val="00D924D9"/>
    <w:rsid w:val="00D93697"/>
    <w:rsid w:val="00D93C9E"/>
    <w:rsid w:val="00DA12DE"/>
    <w:rsid w:val="00DA4C5F"/>
    <w:rsid w:val="00DB6959"/>
    <w:rsid w:val="00DC1BF3"/>
    <w:rsid w:val="00DC33A1"/>
    <w:rsid w:val="00DC7C2C"/>
    <w:rsid w:val="00DD0F03"/>
    <w:rsid w:val="00DD35EA"/>
    <w:rsid w:val="00DD5D6B"/>
    <w:rsid w:val="00DE04F4"/>
    <w:rsid w:val="00DE08F3"/>
    <w:rsid w:val="00DE5ABE"/>
    <w:rsid w:val="00DF256C"/>
    <w:rsid w:val="00DF502E"/>
    <w:rsid w:val="00E06659"/>
    <w:rsid w:val="00E110A2"/>
    <w:rsid w:val="00E116B5"/>
    <w:rsid w:val="00E1633E"/>
    <w:rsid w:val="00E179D4"/>
    <w:rsid w:val="00E21C87"/>
    <w:rsid w:val="00E34750"/>
    <w:rsid w:val="00E44270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86E32"/>
    <w:rsid w:val="00E96E3D"/>
    <w:rsid w:val="00E97C73"/>
    <w:rsid w:val="00EA3E4A"/>
    <w:rsid w:val="00EA4CB1"/>
    <w:rsid w:val="00EA676B"/>
    <w:rsid w:val="00EC4CAE"/>
    <w:rsid w:val="00EC6671"/>
    <w:rsid w:val="00ED048D"/>
    <w:rsid w:val="00EE3072"/>
    <w:rsid w:val="00EE4576"/>
    <w:rsid w:val="00EE4AEE"/>
    <w:rsid w:val="00EE7AC2"/>
    <w:rsid w:val="00EF3054"/>
    <w:rsid w:val="00EF38CE"/>
    <w:rsid w:val="00EF4BB4"/>
    <w:rsid w:val="00EF7BCB"/>
    <w:rsid w:val="00F0059F"/>
    <w:rsid w:val="00F026C4"/>
    <w:rsid w:val="00F035B5"/>
    <w:rsid w:val="00F05331"/>
    <w:rsid w:val="00F0561E"/>
    <w:rsid w:val="00F06020"/>
    <w:rsid w:val="00F1679B"/>
    <w:rsid w:val="00F168B7"/>
    <w:rsid w:val="00F2118B"/>
    <w:rsid w:val="00F212DC"/>
    <w:rsid w:val="00F21C81"/>
    <w:rsid w:val="00F2798F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A6EF1"/>
    <w:rsid w:val="00FB0502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95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25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22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85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57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zastupanog po punomoćniku ŽDO U S.BRODU, GRAĐANSKO UPRAVNI ODJEL</izvorni_sadrzaj>
    <derivirana_varijabla naziv="DomainObject.Predmet.StrankaFormated_1">  Financijska agencija; RH MINISTARSTVO FINANCIJA zastupanog po punomoćniku ŽDO U S.BRODU, GRAĐANSKO UPRAVNI ODJEL</derivirana_varijabla>
  </DomainObject.Predmet.StrankaFormated>
  <DomainObject.Predmet.StrankaFormatedOIB>
    <izvorni_sadrzaj>  Financijska agencija, OIB 85821130368; RH MINISTARSTVO FINANCIJA, OIB 52634238587 zastupanog po punomoćniku ŽDO U S.BRODU, GRAĐANSKO UPRAVNI ODJEL</izvorni_sadrzaj>
    <derivirana_varijabla naziv="DomainObject.Predmet.StrankaFormatedOIB_1">  Financijska agencija, OIB 85821130368; RH MINISTARSTVO FINANCIJA, OIB 52634238587 zastupanog po punomoćniku ŽDO U S.BRODU, GRAĐANSKO UPRAVNI ODJEL</derivirana_varijabla>
  </DomainObject.Predmet.StrankaFormatedOIB>
  <DomainObject.Predmet.StrankaFormatedWithAdress>
    <izvorni_sadrzaj> Financijska agencija, Ulica grada Vukovara 70, 10000 Zagreb; RH MINISTARSTVO FINANCIJA zastupanog po punomoćniku ŽDO U S.BRODU, GRAĐANSKO UPRAVNI ODJEL</izvorni_sadrzaj>
    <derivirana_varijabla naziv="DomainObject.Predmet.StrankaFormatedWithAdress_1"> Financijska agencija, Ulica grada Vukovara 70, 10000 Zagreb; RH MINISTARSTVO FINANCIJA zastupanog po punomoćniku ŽDO U S.BRODU, GRAĐANSKO UPRAVNI ODJEL</derivirana_varijabla>
  </DomainObject.Predmet.StrankaFormatedWithAdress>
  <DomainObject.Predmet.StrankaFormatedWithAdressOIB>
    <izvorni_sadrzaj> Financijska agencija, OIB 85821130368, Ulica grada Vukovara 70, 10000 Zagreb; RH MINISTARSTVO FINANCIJA, OIB 52634238587 zastupanog po punomoćniku ŽDO U S.BRODU, GRAĐANSKO UPRAVNI ODJEL</izvorni_sadrzaj>
    <derivirana_varijabla naziv="DomainObject.Predmet.StrankaFormatedWithAdressOIB_1"> Financijska agencija, OIB 85821130368, Ulica grada Vukovara 70, 10000 Zagreb; RH MINISTARSTVO FINANCIJA, OIB 52634238587 zastupanog po punomoćniku ŽDO U S.BRODU, GRAĐANSKO UPRAVNI ODJEL</derivirana_varijabla>
  </DomainObject.Predmet.StrankaFormatedWithAdressOIB>
  <DomainObject.Predmet.StrankaWithAdress>
    <izvorni_sadrzaj>Financijska agencija Ulica grada Vukovara 70,10000 Zagreb,RH MINISTARSTVO FINANCIJA </izvorni_sadrzaj>
    <derivirana_varijabla naziv="DomainObject.Predmet.StrankaWithAdress_1">Financijska agencija Ulica grada Vukovara 70,10000 Zagreb,RH MINISTARSTVO FINANCIJA </derivirana_varijabla>
  </DomainObject.Predmet.StrankaWithAdress>
  <DomainObject.Predmet.StrankaWithAdressOIB>
    <izvorni_sadrzaj>Financijska agencija, OIB 85821130368, Ulica grada Vukovara 70,10000 Zagreb,RH MINISTARSTVO FINANCIJA, OIB 52634238587</izvorni_sadrzaj>
    <derivirana_varijabla naziv="DomainObject.Predmet.StrankaWithAdressOIB_1">Financijska agencija, OIB 85821130368, Ulica grada Vukovara 70,10000 Zagreb,RH MINISTARSTVO FINANCIJA, OIB 52634238587</derivirana_varijabla>
  </DomainObject.Predmet.StrankaWithAdressOIB>
  <DomainObject.Predmet.StrankaNazivFormated>
    <izvorni_sadrzaj>Financijska agencija,RH MINISTARSTVO FINANCIJA</izvorni_sadrzaj>
    <derivirana_varijabla naziv="DomainObject.Predmet.StrankaNazivFormated_1">Financijska agencija,RH MINISTARSTVO FINANCIJA</derivirana_varijabla>
  </DomainObject.Predmet.StrankaNazivFormated>
  <DomainObject.Predmet.StrankaNazivFormatedOIB>
    <izvorni_sadrzaj>Financijska agencija, OIB 85821130368,RH MINISTARSTVO FINANCIJA, OIB 52634238587</izvorni_sadrzaj>
    <derivirana_varijabla naziv="DomainObject.Predmet.StrankaNazivFormatedOIB_1">Financijska agencija, OIB 85821130368,RH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RH MINISTARSTVO FINANCIJA zastupanog po punomoćniku ŽDO U S.BRODU, GRAĐANSKO UPRAVNI ODJEL</item>
    </izvorni_sadrzaj>
    <derivirana_varijabla naziv="DomainObject.Predmet.StrankaListFormated_1">
      <item>Financijska agencija</item>
      <item>RH MINISTARSTVO FINANCIJA zastupanog po punomoćniku ŽDO U S.BRODU, GRAĐANSKO UPRAVNI ODJEL</item>
    </derivirana_varijabla>
  </DomainObject.Predmet.StrankaListFormated>
  <DomainObject.Predmet.StrankaListFormatedOIB>
    <izvorni_sadrzaj>
      <item>Financijska agencija, OIB 85821130368</item>
      <item>RH MINISTARSTVO FINANCIJA, OIB 52634238587 zastupanog po punomoćniku ŽDO U S.BRODU, GRAĐANSKO UPRAVNI ODJEL</item>
    </izvorni_sadrzaj>
    <derivirana_varijabla naziv="DomainObject.Predmet.StrankaListFormatedOIB_1">
      <item>Financijska agencija, OIB 85821130368</item>
      <item>RH MINISTARSTVO FINANCIJA, OIB 52634238587 zastupanog po punomoćniku ŽDO U S.BRODU, GRAĐANSKO UPRAVNI ODJEL</item>
    </derivirana_varijabla>
  </DomainObject.Predmet.StrankaListFormatedOIB>
  <DomainObject.Predmet.StrankaListFormatedWithAdress>
    <izvorni_sadrzaj>
      <item>Financijska agencija, Ulica grada Vukovara 70, 10000 Zagreb</item>
      <item>RH MINISTARSTVO FINANCIJA zastupanog po punomoćniku ŽDO U S.BRODU, GRAĐANSKO UPRAVNI ODJEL</item>
    </izvorni_sadrzaj>
    <derivirana_varijabla naziv="DomainObject.Predmet.StrankaListFormatedWithAdress_1">
      <item>Financijska agencija, Ulica grada Vukovara 70, 10000 Zagreb</item>
      <item>RH MINISTARSTVO FINANCIJA zastupanog po punomoćniku ŽDO U S.BRODU, GRAĐANSKO UPRAVNI ODJEL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FINANCIJA, OIB 52634238587 zastupanog po punomoćniku ŽDO U S.BRODU, GRAĐANSKO UPRAVNI ODJEL</item>
    </izvorni_sadrzaj>
    <derivirana_varijabla naziv="DomainObject.Predmet.StrankaListFormatedWithAdressOIB_1">
      <item>Financijska agencija, OIB 85821130368, Ulica grada Vukovara 70, 10000 Zagreb</item>
      <item>RH MINISTARSTVO FINANCIJA, OIB 52634238587 zastupanog po punomoćniku ŽDO U S.BRODU, GRAĐANSKO UPRAVNI ODJEL</item>
    </derivirana_varijabla>
  </DomainObject.Predmet.StrankaListFormatedWithAdressOIB>
  <DomainObject.Predmet.StrankaListNazivFormated>
    <izvorni_sadrzaj>
      <item>Financijska agencija</item>
      <item>RH MINISTARSTVO FINANCIJA</item>
    </izvorni_sadrzaj>
    <derivirana_varijabla naziv="DomainObject.Predmet.StrankaListNazivFormated_1">
      <item>Financijska agencija</item>
      <item>RH MINISTARSTVO FINANCIJA</item>
    </derivirana_varijabla>
  </DomainObject.Predmet.StrankaListNazivFormated>
  <DomainObject.Predmet.StrankaListNazivFormatedOIB>
    <izvorni_sadrzaj>
      <item>Financijska agencija, OIB 85821130368</item>
      <item>RH MINISTARSTVO FINANCIJA, OIB 52634238587</item>
    </izvorni_sadrzaj>
    <derivirana_varijabla naziv="DomainObject.Predmet.StrankaListNazivFormatedOIB_1">
      <item>Financijska agencija, OIB 85821130368</item>
      <item>RH MINISTARSTVO FINANCIJA, OIB 52634238587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_1">
      <item>BRUNO SOLDO</item>
      <item>VELIMIR BUBALO</item>
      <item>ŽDO U S.BRODU, GRAĐANSKO UPRAVNI ODJEL punomoćnik sudionika u postupku RH MINISTARSTVO FINANCIJA</item>
      <item>Blanka Gambiraža</item>
      <item>Vesna Lazarić</item>
    </derivirana_varijabla>
  </DomainObject.Predmet.OstaliListFormated>
  <DomainObject.Predmet.OstaliListFormatedOIB>
    <izvorni_sadrzaj>
      <item>BRUNO SOLDO, OIB 70326384526</item>
      <item>VELIMIR BUBALO, OIB 52901233982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OIB_1">
      <item>BRUNO SOLDO, OIB 70326384526</item>
      <item>VELIMIR BUBALO, OIB 52901233982</item>
      <item>ŽDO U S.BRODU, GRAĐANSKO UPRAVNI ODJEL punomoćnik sudionika u postupku RH MINISTARSTVO FINANCIJA</item>
      <item>Blanka Gambiraža</item>
      <item>Vesna Lazarić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WithAdress_1"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  <item>Vesna Lazarić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  <item>Vesna Lazarić</item>
    </derivirana_varijabla>
  </DomainObject.Predmet.OstaliListFormatedWithAdressOIB>
  <DomainObject.Predmet.OstaliListNazivFormated>
    <izvorni_sadrzaj>
      <item>BRUNO SOLDO</item>
      <item>VELIMIR BUBALO</item>
      <item>ŽDO U S.BRODU, GRAĐANSKO UPRAVNI ODJEL</item>
      <item>Blanka Gambiraža</item>
      <item>Vesna Lazarić</item>
    </izvorni_sadrzaj>
    <derivirana_varijabla naziv="DomainObject.Predmet.OstaliListNazivFormated_1">
      <item>BRUNO SOLDO</item>
      <item>VELIMIR BUBALO</item>
      <item>ŽDO U S.BRODU, GRAĐANSKO UPRAVNI ODJEL</item>
      <item>Blanka Gambiraža</item>
      <item>Vesna Lazarić</item>
    </derivirana_varijabla>
  </DomainObject.Predmet.OstaliListNazivFormated>
  <DomainObject.Predmet.OstaliListNazivFormatedOIB>
    <izvorni_sadrzaj>
      <item>BRUNO SOLDO, OIB 70326384526</item>
      <item>VELIMIR BUBALO, OIB 52901233982</item>
      <item>ŽDO U S.BRODU, GRAĐANSKO UPRAVNI ODJEL</item>
      <item>Blanka Gambiraža</item>
      <item>Vesna Lazarić</item>
    </izvorni_sadrzaj>
    <derivirana_varijabla naziv="DomainObject.Predmet.OstaliListNazivFormatedOIB_1">
      <item>BRUNO SOLDO, OIB 70326384526</item>
      <item>VELIMIR BUBALO, OIB 52901233982</item>
      <item>ŽDO U S.BRODU, GRAĐANSKO UPRAVNI ODJEL</item>
      <item>Blanka Gambiraža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  <item>Vesna Lazarić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  <item>Vesna Lazarić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  <item>, OIB 52634238587</item>
      <item>, OIB null</item>
      <item>, OIB null</item>
      <item>, OIB null</item>
    </izvorni_sadrzaj>
    <derivirana_varijabla naziv="DomainObject.Predmet.SudioniciListNazivOIB_1">
      <item>, OIB 85821130368</item>
      <item>, OIB 78561028477</item>
      <item>, OIB 70326384526</item>
      <item>, OIB 52901233982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1340</properties:Words>
  <properties:Characters>7619</properties:Characters>
  <properties:Lines>190</properties:Lines>
  <properties:Paragraphs>53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2018-02-06T08:12:00Z</dcterms:created>
  <dc:creator>Trgovacki sud</dc:creator>
  <cp:lastModifiedBy>wsadmin</cp:lastModifiedBy>
  <cp:lastPrinted>2018-02-06T08:37:00Z</cp:lastPrinted>
  <dcterms:modified xmlns:xsi="http://www.w3.org/2001/XMLSchema-instance" xsi:type="dcterms:W3CDTF">2018-02-06T08:52:00Z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