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853e" w14:paraId="78e853e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BB0273">
        <w:rPr>
          <w:lang w:val="hr-HR"/>
        </w:rPr>
        <w:t>110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BB0273">
        <w:rPr>
          <w:lang w:val="hr-HR"/>
        </w:rPr>
        <w:t>ALY PIRAMIDA</w:t>
      </w:r>
      <w:r>
        <w:rPr>
          <w:lang w:val="hr-HR"/>
        </w:rPr>
        <w:t xml:space="preserve"> </w:t>
      </w:r>
      <w:r w:rsidR="00262207">
        <w:rPr>
          <w:lang w:val="hr-HR"/>
        </w:rPr>
        <w:t>d.o.o.</w:t>
      </w:r>
      <w:r w:rsidR="00E4680D">
        <w:rPr>
          <w:lang w:val="hr-HR"/>
        </w:rPr>
        <w:t xml:space="preserve"> za </w:t>
      </w:r>
      <w:r w:rsidR="002E0216">
        <w:rPr>
          <w:lang w:val="hr-HR"/>
        </w:rPr>
        <w:t>uslug</w:t>
      </w:r>
      <w:r w:rsidR="00BB0273">
        <w:rPr>
          <w:lang w:val="hr-HR"/>
        </w:rPr>
        <w:t>e</w:t>
      </w:r>
      <w:r w:rsidR="00E4680D">
        <w:rPr>
          <w:lang w:val="hr-HR"/>
        </w:rPr>
        <w:t>,</w:t>
      </w:r>
      <w:r>
        <w:rPr>
          <w:lang w:val="hr-HR"/>
        </w:rPr>
        <w:t xml:space="preserve"> </w:t>
      </w:r>
      <w:r w:rsidR="00E4680D">
        <w:rPr>
          <w:lang w:val="hr-HR"/>
        </w:rPr>
        <w:t>Zagreb</w:t>
      </w:r>
      <w:r w:rsidR="00636834">
        <w:rPr>
          <w:lang w:val="hr-HR"/>
        </w:rPr>
        <w:t xml:space="preserve">, </w:t>
      </w:r>
      <w:proofErr w:type="spellStart"/>
      <w:r w:rsidR="00BB0273">
        <w:rPr>
          <w:lang w:val="hr-HR"/>
        </w:rPr>
        <w:t>Jesenovečka</w:t>
      </w:r>
      <w:proofErr w:type="spellEnd"/>
      <w:r w:rsidR="00BB0273">
        <w:rPr>
          <w:lang w:val="hr-HR"/>
        </w:rPr>
        <w:t xml:space="preserve"> 6</w:t>
      </w:r>
      <w:r>
        <w:rPr>
          <w:lang w:val="hr-HR"/>
        </w:rPr>
        <w:t>, MBS:</w:t>
      </w:r>
      <w:r w:rsidR="00BB0273">
        <w:rPr>
          <w:lang w:val="hr-HR"/>
        </w:rPr>
        <w:t xml:space="preserve"> 080810219</w:t>
      </w:r>
      <w:r w:rsidRPr="00BB0273">
        <w:rPr>
          <w:lang w:val="hr-HR"/>
        </w:rPr>
        <w:t xml:space="preserve">, OIB: </w:t>
      </w:r>
      <w:r w:rsidR="00BB0273">
        <w:rPr>
          <w:lang w:val="hr-HR"/>
        </w:rPr>
        <w:t>55938209465</w:t>
      </w:r>
      <w:r w:rsidRPr="00BB0273">
        <w:rPr>
          <w:lang w:val="hr-HR"/>
        </w:rPr>
        <w:t>, koji se vodi kod ovoga suda pod brojem St-</w:t>
      </w:r>
      <w:r w:rsidR="00BB0273" w:rsidRPr="00BB0273">
        <w:rPr>
          <w:lang w:val="hr-HR"/>
        </w:rPr>
        <w:t>110</w:t>
      </w:r>
      <w:r w:rsidR="005F3CC0" w:rsidRPr="00BB0273">
        <w:rPr>
          <w:lang w:val="hr-HR"/>
        </w:rPr>
        <w:t>/</w:t>
      </w:r>
      <w:r w:rsidR="005F3CC0">
        <w:rPr>
          <w:lang w:val="hr-HR"/>
        </w:rPr>
        <w:t>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BB0273">
        <w:rPr>
          <w:lang w:val="hr-HR"/>
        </w:rPr>
        <w:t>30</w:t>
      </w:r>
      <w:r w:rsidR="005F3CC0">
        <w:rPr>
          <w:lang w:val="hr-HR"/>
        </w:rPr>
        <w:t xml:space="preserve">. </w:t>
      </w:r>
      <w:r w:rsidR="00BB0273">
        <w:rPr>
          <w:lang w:val="hr-HR"/>
        </w:rPr>
        <w:t>rujna</w:t>
      </w:r>
      <w:r w:rsidR="005F3CC0">
        <w:rPr>
          <w:lang w:val="hr-HR"/>
        </w:rPr>
        <w:t xml:space="preserve">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BB0273">
        <w:rPr>
          <w:lang w:val="hr-HR"/>
        </w:rPr>
        <w:t>165</w:t>
      </w:r>
      <w:r w:rsidR="002E0216">
        <w:rPr>
          <w:lang w:val="hr-HR"/>
        </w:rPr>
        <w:t>.</w:t>
      </w:r>
      <w:r w:rsidR="00BB0273">
        <w:rPr>
          <w:lang w:val="hr-HR"/>
        </w:rPr>
        <w:t>789</w:t>
      </w:r>
      <w:r w:rsidR="002E0216">
        <w:rPr>
          <w:lang w:val="hr-HR"/>
        </w:rPr>
        <w:t>,</w:t>
      </w:r>
      <w:r w:rsidR="00BB0273">
        <w:rPr>
          <w:lang w:val="hr-HR"/>
        </w:rPr>
        <w:t>27</w:t>
      </w:r>
      <w:r w:rsidR="00E4680D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636834">
        <w:rPr>
          <w:lang w:val="hr-HR"/>
        </w:rPr>
        <w:t xml:space="preserve"> </w:t>
      </w:r>
      <w:proofErr w:type="spellStart"/>
      <w:r w:rsidR="00BB0273">
        <w:rPr>
          <w:lang w:val="hr-HR"/>
        </w:rPr>
        <w:t>Hassan</w:t>
      </w:r>
      <w:proofErr w:type="spellEnd"/>
      <w:r w:rsidR="00BB0273">
        <w:rPr>
          <w:lang w:val="hr-HR"/>
        </w:rPr>
        <w:t xml:space="preserve"> </w:t>
      </w:r>
      <w:proofErr w:type="spellStart"/>
      <w:r w:rsidR="00BB0273">
        <w:rPr>
          <w:lang w:val="hr-HR"/>
        </w:rPr>
        <w:t>Mahmoud</w:t>
      </w:r>
      <w:proofErr w:type="spellEnd"/>
      <w:r w:rsidR="00BB0273">
        <w:rPr>
          <w:lang w:val="hr-HR"/>
        </w:rPr>
        <w:t xml:space="preserve"> </w:t>
      </w:r>
      <w:proofErr w:type="spellStart"/>
      <w:r w:rsidR="00BB0273">
        <w:rPr>
          <w:lang w:val="hr-HR"/>
        </w:rPr>
        <w:t>Hassan</w:t>
      </w:r>
      <w:proofErr w:type="spellEnd"/>
      <w:r w:rsidR="00BB0273">
        <w:rPr>
          <w:lang w:val="hr-HR"/>
        </w:rPr>
        <w:t xml:space="preserve"> </w:t>
      </w:r>
      <w:proofErr w:type="spellStart"/>
      <w:r w:rsidR="00BB0273">
        <w:rPr>
          <w:lang w:val="hr-HR"/>
        </w:rPr>
        <w:t>Mohamed</w:t>
      </w:r>
      <w:proofErr w:type="spellEnd"/>
      <w:r>
        <w:rPr>
          <w:lang w:val="hr-HR"/>
        </w:rPr>
        <w:t xml:space="preserve"> iz </w:t>
      </w:r>
      <w:r w:rsidR="00EB239C">
        <w:rPr>
          <w:lang w:val="hr-HR"/>
        </w:rPr>
        <w:t>Velike Gorice</w:t>
      </w:r>
      <w:r>
        <w:rPr>
          <w:lang w:val="hr-HR"/>
        </w:rPr>
        <w:t xml:space="preserve">, </w:t>
      </w:r>
      <w:r w:rsidR="00EB239C">
        <w:rPr>
          <w:lang w:val="hr-HR"/>
        </w:rPr>
        <w:t>Ulica Petra Zrinskog 54</w:t>
      </w:r>
      <w:r>
        <w:rPr>
          <w:lang w:val="hr-HR"/>
        </w:rPr>
        <w:t xml:space="preserve">, OIB: </w:t>
      </w:r>
      <w:r w:rsidR="00EB239C">
        <w:rPr>
          <w:lang w:val="hr-HR"/>
        </w:rPr>
        <w:t xml:space="preserve">16366077016 i </w:t>
      </w:r>
      <w:proofErr w:type="spellStart"/>
      <w:r w:rsidR="00EB239C">
        <w:rPr>
          <w:lang w:val="hr-HR"/>
        </w:rPr>
        <w:t>Yousef</w:t>
      </w:r>
      <w:proofErr w:type="spellEnd"/>
      <w:r w:rsidR="00EB239C">
        <w:rPr>
          <w:lang w:val="hr-HR"/>
        </w:rPr>
        <w:t xml:space="preserve"> </w:t>
      </w:r>
      <w:proofErr w:type="spellStart"/>
      <w:r w:rsidR="00EB239C">
        <w:rPr>
          <w:lang w:val="hr-HR"/>
        </w:rPr>
        <w:t>Helmy</w:t>
      </w:r>
      <w:proofErr w:type="spellEnd"/>
      <w:r w:rsidR="00EB239C">
        <w:rPr>
          <w:lang w:val="hr-HR"/>
        </w:rPr>
        <w:t xml:space="preserve"> </w:t>
      </w:r>
      <w:proofErr w:type="spellStart"/>
      <w:r w:rsidR="00EB239C">
        <w:rPr>
          <w:lang w:val="hr-HR"/>
        </w:rPr>
        <w:t>Yousef</w:t>
      </w:r>
      <w:proofErr w:type="spellEnd"/>
      <w:r w:rsidR="00EB239C">
        <w:rPr>
          <w:lang w:val="hr-HR"/>
        </w:rPr>
        <w:t xml:space="preserve"> </w:t>
      </w:r>
      <w:proofErr w:type="spellStart"/>
      <w:r w:rsidR="00EB239C">
        <w:rPr>
          <w:lang w:val="hr-HR"/>
        </w:rPr>
        <w:t>Elashry</w:t>
      </w:r>
      <w:proofErr w:type="spellEnd"/>
      <w:r w:rsidR="00EB239C">
        <w:rPr>
          <w:lang w:val="hr-HR"/>
        </w:rPr>
        <w:t xml:space="preserve"> iz Egipta, </w:t>
      </w:r>
      <w:proofErr w:type="spellStart"/>
      <w:r w:rsidR="00EB239C">
        <w:rPr>
          <w:lang w:val="hr-HR"/>
        </w:rPr>
        <w:t>Ghrbia</w:t>
      </w:r>
      <w:proofErr w:type="spellEnd"/>
      <w:r w:rsidR="00EB239C">
        <w:rPr>
          <w:lang w:val="hr-HR"/>
        </w:rPr>
        <w:t xml:space="preserve">, </w:t>
      </w:r>
      <w:proofErr w:type="spellStart"/>
      <w:r w:rsidR="00EB239C">
        <w:rPr>
          <w:lang w:val="hr-HR"/>
        </w:rPr>
        <w:t>Moh.ST</w:t>
      </w:r>
      <w:proofErr w:type="spellEnd"/>
      <w:r w:rsidR="00EB239C">
        <w:rPr>
          <w:lang w:val="hr-HR"/>
        </w:rPr>
        <w:t xml:space="preserve">. </w:t>
      </w:r>
      <w:proofErr w:type="spellStart"/>
      <w:r w:rsidR="00EB239C">
        <w:rPr>
          <w:lang w:val="hr-HR"/>
        </w:rPr>
        <w:t>Mehalla</w:t>
      </w:r>
      <w:proofErr w:type="spellEnd"/>
      <w:r w:rsidR="00EB239C">
        <w:rPr>
          <w:lang w:val="hr-HR"/>
        </w:rPr>
        <w:t xml:space="preserve"> El </w:t>
      </w:r>
      <w:proofErr w:type="spellStart"/>
      <w:r w:rsidR="00EB239C">
        <w:rPr>
          <w:lang w:val="hr-HR"/>
        </w:rPr>
        <w:t>Kubra</w:t>
      </w:r>
      <w:proofErr w:type="spellEnd"/>
      <w:r w:rsidR="00EB239C">
        <w:rPr>
          <w:lang w:val="hr-HR"/>
        </w:rPr>
        <w:t xml:space="preserve"> 57, OIB: 60621425710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636834">
        <w:rPr>
          <w:lang w:val="hr-HR"/>
        </w:rPr>
        <w:t>16</w:t>
      </w:r>
      <w:r w:rsidR="005F3CC0">
        <w:rPr>
          <w:lang w:val="hr-HR"/>
        </w:rPr>
        <w:t>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76353C" w:rsidP="0076353C" w:rsidR="0076353C">
      <w:pPr>
        <w:ind w:firstLine="720" w:left="4320"/>
      </w:pPr>
    </w:p>
    <w:p w:rsidRDefault="0076353C" w:rsidP="0076353C" w:rsidR="0076353C">
      <w:pPr>
        <w:ind w:firstLine="720" w:left="4320"/>
        <w:rPr>
          <w:szCs w:val="24"/>
        </w:rPr>
      </w:pPr>
      <w:r>
        <w:rPr>
          <w:szCs w:val="24"/>
        </w:rPr>
        <w:t>SUDSKI SAVJETNIK</w:t>
      </w:r>
    </w:p>
    <w:p w:rsidRDefault="0076353C" w:rsidP="0076353C" w:rsidR="0076353C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76353C" w:rsidP="0076353C" w:rsidR="0076353C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76353C" w:rsidP="0076353C" w:rsidR="0076353C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76353C" w:rsidP="0076353C" w:rsidR="0076353C">
      <w:pPr>
        <w:rPr>
          <w:szCs w:val="24"/>
        </w:rPr>
      </w:pPr>
    </w:p>
    <w:p w:rsidRDefault="000E2229" w:rsidP="0076353C" w:rsidR="000E2229" w:rsidRPr="00D86D34">
      <w:pPr>
        <w:ind w:firstLine="5103"/>
      </w:pPr>
    </w:p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02D" w:rsidR="009A502D">
      <w:r>
        <w:separator/>
      </w:r>
    </w:p>
  </w:endnote>
  <w:endnote w:id="0" w:type="continuationSeparator">
    <w:p w:rsidRDefault="009A502D" w:rsidR="009A5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02D" w:rsidR="009A502D">
      <w:r>
        <w:separator/>
      </w:r>
    </w:p>
  </w:footnote>
  <w:footnote w:id="0" w:type="continuationSeparator">
    <w:p w:rsidRDefault="009A502D" w:rsidR="009A50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4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08FF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D5076"/>
    <w:rsid w:val="001E200B"/>
    <w:rsid w:val="00203DEE"/>
    <w:rsid w:val="00230CD2"/>
    <w:rsid w:val="00243561"/>
    <w:rsid w:val="0024550A"/>
    <w:rsid w:val="002544E0"/>
    <w:rsid w:val="00262207"/>
    <w:rsid w:val="0029271A"/>
    <w:rsid w:val="002965AB"/>
    <w:rsid w:val="002A5F34"/>
    <w:rsid w:val="002B318E"/>
    <w:rsid w:val="002B51F9"/>
    <w:rsid w:val="002D1416"/>
    <w:rsid w:val="002E02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834"/>
    <w:rsid w:val="00663D51"/>
    <w:rsid w:val="00674F9D"/>
    <w:rsid w:val="006767EE"/>
    <w:rsid w:val="00676B62"/>
    <w:rsid w:val="00691F5B"/>
    <w:rsid w:val="00696CCD"/>
    <w:rsid w:val="006B32F7"/>
    <w:rsid w:val="006B41B2"/>
    <w:rsid w:val="006E7557"/>
    <w:rsid w:val="00700B52"/>
    <w:rsid w:val="00726680"/>
    <w:rsid w:val="00726740"/>
    <w:rsid w:val="00737195"/>
    <w:rsid w:val="007624A6"/>
    <w:rsid w:val="0076353C"/>
    <w:rsid w:val="00763668"/>
    <w:rsid w:val="007A0B2F"/>
    <w:rsid w:val="007A2C5F"/>
    <w:rsid w:val="007A31F5"/>
    <w:rsid w:val="007A3E1B"/>
    <w:rsid w:val="007C4ABF"/>
    <w:rsid w:val="007C68ED"/>
    <w:rsid w:val="007D0D57"/>
    <w:rsid w:val="007D3222"/>
    <w:rsid w:val="007D6740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955F8"/>
    <w:rsid w:val="009A502D"/>
    <w:rsid w:val="009E5718"/>
    <w:rsid w:val="009F1B25"/>
    <w:rsid w:val="00A05296"/>
    <w:rsid w:val="00A224A9"/>
    <w:rsid w:val="00A24391"/>
    <w:rsid w:val="00A404D9"/>
    <w:rsid w:val="00A475FF"/>
    <w:rsid w:val="00A548CA"/>
    <w:rsid w:val="00A57263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0273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94A8B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4680D"/>
    <w:rsid w:val="00E8008F"/>
    <w:rsid w:val="00E97333"/>
    <w:rsid w:val="00EA01CB"/>
    <w:rsid w:val="00EA20A1"/>
    <w:rsid w:val="00EA3B64"/>
    <w:rsid w:val="00EB239C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3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5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5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5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5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3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5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5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5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5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143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ALY PIRAMIDA d.o.o. za usluge zastupanog po punomoćniku Yousef Helmy Yousef Elashry; Hassan Mahmoud Hassan Mohamed</izvorni_sadrzaj>
    <derivirana_varijabla naziv="DomainObject.Predmet.ProtustrankaFormated_1">  ALY PIRAMIDA d.o.o. za usluge zastupanog po punomoćniku Yousef Helmy Yousef Elashry; Hassan Mahmoud Hassan Mohamed</derivirana_varijabla>
  </DomainObject.Predmet.ProtustrankaFormated>
  <DomainObject.Predmet.ProtustrankaFormatedOIB>
    <izvorni_sadrzaj>  ALY PIRAMIDA d.o.o. za usluge, OIB 55938209465 zastupanog po punomoćniku Yousef Helmy Yousef Elashry; Hassan Mahmoud Hassan Mohamed</izvorni_sadrzaj>
    <derivirana_varijabla naziv="DomainObject.Predmet.ProtustrankaFormatedOIB_1">  ALY PIRAMIDA d.o.o. za usluge, OIB 55938209465 zastupanog po punomoćniku Yousef Helmy Yousef Elashry; Hassan Mahmoud Hassan Mohamed</derivirana_varijabla>
  </DomainObject.Predmet.ProtustrankaFormatedOIB>
  <DomainObject.Predmet.ProtustrankaFormatedWithAdress>
    <izvorni_sadrzaj> ALY PIRAMIDA d.o.o. za usluge, Jesenovečka 6, 10363 Jesenovec zastupanog po punomoćniku Yousef Helmy Yousef Elashry; Hassan Mahmoud Hassan Mohamed</izvorni_sadrzaj>
    <derivirana_varijabla naziv="DomainObject.Predmet.ProtustrankaFormatedWithAdress_1"> ALY PIRAMIDA d.o.o. za usluge, Jesenovečka 6, 10363 Jesenovec zastupanog po punomoćniku Yousef Helmy Yousef Elashry; Hassan Mahmoud Hassan Mohamed</derivirana_varijabla>
  </DomainObject.Predmet.ProtustrankaFormatedWithAdress>
  <DomainObject.Predmet.ProtustrankaFormatedWithAdressOIB>
    <izvorni_sadrzaj> ALY PIRAMIDA d.o.o. za usluge, OIB 55938209465, Jesenovečka 6, 10363 Jesenovec zastupanog po punomoćniku Yousef Helmy Yousef Elashry; Hassan Mahmoud Hassan Mohamed</izvorni_sadrzaj>
    <derivirana_varijabla naziv="DomainObject.Predmet.ProtustrankaFormatedWithAdressOIB_1"> ALY PIRAMIDA d.o.o. za usluge, OIB 55938209465, Jesenovečka 6, 10363 Jesenovec zastupanog po punomoćniku Yousef Helmy Yousef Elashry; Hassan Mahmoud Hassan Mohamed</derivirana_varijabla>
  </DomainObject.Predmet.ProtustrankaFormatedWithAdressOIB>
  <DomainObject.Predmet.ProtustrankaWithAdress>
    <izvorni_sadrzaj>ALY PIRAMIDA d.o.o. za usluge Jesenovečka 6, 10363 Jesenovec</izvorni_sadrzaj>
    <derivirana_varijabla naziv="DomainObject.Predmet.ProtustrankaWithAdress_1">ALY PIRAMIDA d.o.o. za usluge Jesenovečka 6, 10363 Jesenovec</derivirana_varijabla>
  </DomainObject.Predmet.ProtustrankaWithAdress>
  <DomainObject.Predmet.ProtustrankaWithAdressOIB>
    <izvorni_sadrzaj>ALY PIRAMIDA d.o.o. za usluge, OIB 55938209465, Jesenovečka 6, 10363 Jesenovec</izvorni_sadrzaj>
    <derivirana_varijabla naziv="DomainObject.Predmet.ProtustrankaWithAdressOIB_1">ALY PIRAMIDA d.o.o. za usluge, OIB 55938209465, Jesenovečka 6, 10363 Jesenovec</derivirana_varijabla>
  </DomainObject.Predmet.ProtustrankaWithAdressOIB>
  <DomainObject.Predmet.ProtustrankaNazivFormated>
    <izvorni_sadrzaj>ALY PIRAMIDA d.o.o. za usluge</izvorni_sadrzaj>
    <derivirana_varijabla naziv="DomainObject.Predmet.ProtustrankaNazivFormated_1">ALY PIRAMIDA d.o.o. za usluge</derivirana_varijabla>
  </DomainObject.Predmet.ProtustrankaNazivFormated>
  <DomainObject.Predmet.ProtustrankaNazivFormatedOIB>
    <izvorni_sadrzaj>ALY PIRAMIDA d.o.o. za usluge, OIB 55938209465</izvorni_sadrzaj>
    <derivirana_varijabla naziv="DomainObject.Predmet.ProtustrankaNazivFormatedOIB_1">ALY PIRAMIDA d.o.o. za usluge, OIB 55938209465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ALY PIRAMIDA d.o.o. za usluge zastupanog po punomoćniku Yousef Helmy Yousef Elashry; Hassan Mahmoud Hassan Mohamed</item>
    </izvorni_sadrzaj>
    <derivirana_varijabla naziv="DomainObject.Predmet.ProtuStrankaListFormated_1">
      <item>ALY PIRAMIDA d.o.o. za usluge zastupanog po punomoćniku Yousef Helmy Yousef Elashry; Hassan Mahmoud Hassan Mohamed</item>
    </derivirana_varijabla>
  </DomainObject.Predmet.ProtuStrankaListFormated>
  <DomainObject.Predmet.ProtuStrankaListFormatedOIB>
    <izvorni_sadrzaj>
      <item>ALY PIRAMIDA d.o.o. za usluge, OIB 55938209465 zastupanog po punomoćniku Yousef Helmy Yousef Elashry; Hassan Mahmoud Hassan Mohamed</item>
    </izvorni_sadrzaj>
    <derivirana_varijabla naziv="DomainObject.Predmet.ProtuStrankaListFormatedOIB_1">
      <item>ALY PIRAMIDA d.o.o. za usluge, OIB 55938209465 zastupanog po punomoćniku Yousef Helmy Yousef Elashry; Hassan Mahmoud Hassan Mohamed</item>
    </derivirana_varijabla>
  </DomainObject.Predmet.ProtuStrankaListFormatedOIB>
  <DomainObject.Predmet.ProtuStrankaListFormatedWithAdress>
    <izvorni_sadrzaj>
      <item>ALY PIRAMIDA d.o.o. za usluge, Jesenovečka 6, 10363 Jesenovec zastupanog po punomoćniku Yousef Helmy Yousef Elashry; Hassan Mahmoud Hassan Mohamed</item>
    </izvorni_sadrzaj>
    <derivirana_varijabla naziv="DomainObject.Predmet.ProtuStrankaListFormatedWithAdress_1">
      <item>ALY PIRAMIDA d.o.o. za usluge, Jesenovečka 6, 10363 Jesenovec zastupanog po punomoćniku Yousef Helmy Yousef Elashry; Hassan Mahmoud Hassan Mohamed</item>
    </derivirana_varijabla>
  </DomainObject.Predmet.ProtuStrankaListFormatedWithAdress>
  <DomainObject.Predmet.ProtuStrankaListFormatedWithAdressOIB>
    <izvorni_sadrzaj>
      <item>ALY PIRAMIDA d.o.o. za usluge, OIB 55938209465, Jesenovečka 6, 10363 Jesenovec zastupanog po punomoćniku Yousef Helmy Yousef Elashry; Hassan Mahmoud Hassan Mohamed</item>
    </izvorni_sadrzaj>
    <derivirana_varijabla naziv="DomainObject.Predmet.ProtuStrankaListFormatedWithAdressOIB_1">
      <item>ALY PIRAMIDA d.o.o. za usluge, OIB 55938209465, Jesenovečka 6, 10363 Jesenovec zastupanog po punomoćniku Yousef Helmy Yousef Elashry; Hassan Mahmoud Hassan Mohamed</item>
    </derivirana_varijabla>
  </DomainObject.Predmet.ProtuStrankaListFormatedWithAdressOIB>
  <DomainObject.Predmet.ProtuStrankaListNazivFormated>
    <izvorni_sadrzaj>
      <item>ALY PIRAMIDA d.o.o. za usluge</item>
    </izvorni_sadrzaj>
    <derivirana_varijabla naziv="DomainObject.Predmet.ProtuStrankaListNazivFormated_1">
      <item>ALY PIRAMIDA d.o.o. za usluge</item>
    </derivirana_varijabla>
  </DomainObject.Predmet.ProtuStrankaListNazivFormated>
  <DomainObject.Predmet.ProtuStrankaListNazivFormatedOIB>
    <izvorni_sadrzaj>
      <item>ALY PIRAMIDA d.o.o. za usluge, OIB 55938209465</item>
    </izvorni_sadrzaj>
    <derivirana_varijabla naziv="DomainObject.Predmet.ProtuStrankaListNazivFormatedOIB_1">
      <item>ALY PIRAMIDA d.o.o. za usluge, OIB 55938209465</item>
    </derivirana_varijabla>
  </DomainObject.Predmet.ProtuStrankaListNazivFormatedOIB>
  <DomainObject.Predmet.OstaliListFormated>
    <izvorni_sadrzaj>
      <item>Hassan Mahmoud Hassan Mohamed punomoćnik sudionika u postupku ALY PIRAMIDA d.o.o. za usluge</item>
      <item>Yousef Helmy Yousef Elashry punomoćnik sudionika u postupku ALY PIRAMIDA d.o.o. za usluge</item>
    </izvorni_sadrzaj>
    <derivirana_varijabla naziv="DomainObject.Predmet.OstaliListFormated_1">
      <item>Hassan Mahmoud Hassan Mohamed punomoćnik sudionika u postupku ALY PIRAMIDA d.o.o. za usluge</item>
      <item>Yousef Helmy Yousef Elashry punomoćnik sudionika u postupku ALY PIRAMIDA d.o.o. za usluge</item>
    </derivirana_varijabla>
  </DomainObject.Predmet.OstaliListFormated>
  <DomainObject.Predmet.OstaliListFormatedOIB>
    <izvorni_sadrzaj>
      <item>Hassan Mahmoud Hassan Mohamed, OIB 16366077016 punomoćnik sudionika u postupku ALY PIRAMIDA d.o.o. za usluge</item>
      <item>Yousef Helmy Yousef Elashry, OIB 60621425710 punomoćnik sudionika u postupku ALY PIRAMIDA d.o.o. za usluge</item>
    </izvorni_sadrzaj>
    <derivirana_varijabla naziv="DomainObject.Predmet.OstaliListFormatedOIB_1">
      <item>Hassan Mahmoud Hassan Mohamed, OIB 16366077016 punomoćnik sudionika u postupku ALY PIRAMIDA d.o.o. za usluge</item>
      <item>Yousef Helmy Yousef Elashry, OIB 60621425710 punomoćnik sudionika u postupku ALY PIRAMIDA d.o.o. za usluge</item>
    </derivirana_varijabla>
  </DomainObject.Predmet.OstaliListFormatedOIB>
  <DomainObject.Predmet.OstaliListFormatedWithAdress>
    <izvorni_sadrzaj>
      <item>Hassan Mahmoud Hassan Mohamed, Ulica Petra Zrinskog 54, 10410 Velika Gorica punomoćnik sudionika u postupku ALY PIRAMIDA d.o.o. za usluge</item>
      <item>Yousef Helmy Yousef Elashry, Mont. St. Mehalla El Kubra 57, Ghrbia punomoćnik sudionika u postupku ALY PIRAMIDA d.o.o. za usluge</item>
    </izvorni_sadrzaj>
    <derivirana_varijabla naziv="DomainObject.Predmet.OstaliListFormatedWithAdress_1">
      <item>Hassan Mahmoud Hassan Mohamed, Ulica Petra Zrinskog 54, 10410 Velika Gorica punomoćnik sudionika u postupku ALY PIRAMIDA d.o.o. za usluge</item>
      <item>Yousef Helmy Yousef Elashry, Mont. St. Mehalla El Kubra 57, Ghrbia punomoćnik sudionika u postupku ALY PIRAMIDA d.o.o. za usluge</item>
    </derivirana_varijabla>
  </DomainObject.Predmet.OstaliListFormatedWithAdress>
  <DomainObject.Predmet.OstaliListFormatedWithAdressOIB>
    <izvorni_sadrzaj>
      <item>Hassan Mahmoud Hassan Mohamed, OIB 16366077016, Ulica Petra Zrinskog 54, 10410 Velika Gorica punomoćnik sudionika u postupku ALY PIRAMIDA d.o.o. za usluge</item>
      <item>Yousef Helmy Yousef Elashry, OIB 60621425710, Mont. St. Mehalla El Kubra 57, Ghrbia punomoćnik sudionika u postupku ALY PIRAMIDA d.o.o. za usluge</item>
    </izvorni_sadrzaj>
    <derivirana_varijabla naziv="DomainObject.Predmet.OstaliListFormatedWithAdressOIB_1">
      <item>Hassan Mahmoud Hassan Mohamed, OIB 16366077016, Ulica Petra Zrinskog 54, 10410 Velika Gorica punomoćnik sudionika u postupku ALY PIRAMIDA d.o.o. za usluge</item>
      <item>Yousef Helmy Yousef Elashry, OIB 60621425710, Mont. St. Mehalla El Kubra 57, Ghrbia punomoćnik sudionika u postupku ALY PIRAMIDA d.o.o. za usluge</item>
    </derivirana_varijabla>
  </DomainObject.Predmet.OstaliListFormatedWithAdressOIB>
  <DomainObject.Predmet.OstaliListNazivFormated>
    <izvorni_sadrzaj>
      <item>Hassan Mahmoud Hassan Mohamed</item>
      <item>Yousef Helmy Yousef Elashry</item>
    </izvorni_sadrzaj>
    <derivirana_varijabla naziv="DomainObject.Predmet.OstaliListNazivFormated_1">
      <item>Hassan Mahmoud Hassan Mohamed</item>
      <item>Yousef Helmy Yousef Elashry</item>
    </derivirana_varijabla>
  </DomainObject.Predmet.OstaliListNazivFormated>
  <DomainObject.Predmet.OstaliListNazivFormatedOIB>
    <izvorni_sadrzaj>
      <item>Hassan Mahmoud Hassan Mohamed, OIB 16366077016</item>
      <item>Yousef Helmy Yousef Elashry, OIB 60621425710</item>
    </izvorni_sadrzaj>
    <derivirana_varijabla naziv="DomainObject.Predmet.OstaliListNazivFormatedOIB_1">
      <item>Hassan Mahmoud Hassan Mohamed, OIB 16366077016</item>
      <item>Yousef Helmy Yousef Elashry, OIB 60621425710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ALY PIRAMIDA d.o.o. za usluge</izvorni_sadrzaj>
    <derivirana_varijabla naziv="DomainObject.Predmet.ProtustrankaIDrugi_1">ALY PIRAMIDA 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ALY PIRAMIDA d.o.o. za usluge, OIB 55938209465, Jesenovečka 6, 10363 Jesenovec</izvorni_sadrzaj>
    <derivirana_varijabla naziv="DomainObject.Predmet.ProtustrankaIDrugiAdressOIB_1">ALY PIRAMIDA d.o.o. za usluge, OIB 55938209465, Jesenovečka 6,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ALY PIRAMIDA d.o.o. za usluge</item>
      <item>FINA Regionalni centar Zagreb, Podružnica Zagreb</item>
      <item>Hassan Mahmoud Hassan Mohamed</item>
      <item>Yousef Helmy Yousef Elashry</item>
    </izvorni_sadrzaj>
    <derivirana_varijabla naziv="DomainObject.Predmet.SudioniciListNaziv_1">
      <item>ALY PIRAMIDA d.o.o. za usluge</item>
      <item>FINA Regionalni centar Zagreb, Podružnica Zagreb</item>
      <item>Hassan Mahmoud Hassan Mohamed</item>
      <item>Yousef Helmy Yousef Elashry</item>
    </derivirana_varijabla>
  </DomainObject.Predmet.SudioniciListNaziv>
  <DomainObject.Predmet.SudioniciListAdressOIB>
    <izvorni_sadrzaj>
      <item>ALY PIRAMIDA d.o.o. za usluge, OIB 55938209465, Jesenovečka 6,10363 Jesenovec</item>
      <item>FINA Regionalni centar Zagreb, Podružnica Zagreb, OIB 85821130368, Trg svibanjskih žrtava 1995. br. 1,10000 Zagreb</item>
      <item>Hassan Mahmoud Hassan Mohamed, OIB 16366077016, Ulica Petra Zrinskog 54,10410 Velika Gorica</item>
      <item>Yousef Helmy Yousef Elashry, OIB 60621425710, Mont. St. Mehalla El Kubra 57,Ghrbia</item>
    </izvorni_sadrzaj>
    <derivirana_varijabla naziv="DomainObject.Predmet.SudioniciListAdressOIB_1">
      <item>ALY PIRAMIDA d.o.o. za usluge, OIB 55938209465, Jesenovečka 6,10363 Jesenovec</item>
      <item>FINA Regionalni centar Zagreb, Podružnica Zagreb, OIB 85821130368, Trg svibanjskih žrtava 1995. br. 1,10000 Zagreb</item>
      <item>Hassan Mahmoud Hassan Mohamed, OIB 16366077016, Ulica Petra Zrinskog 54,10410 Velika Gorica</item>
      <item>Yousef Helmy Yousef Elashry, OIB 60621425710, Mont. St. Mehalla El Kubra 57,Ghrbia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55938209465</item>
      <item>, OIB 85821130368</item>
      <item>, OIB 16366077016</item>
      <item>, OIB 60621425710</item>
    </izvorni_sadrzaj>
    <derivirana_varijabla naziv="DomainObject.Predmet.SudioniciListNazivOIB_1">
      <item>, OIB 55938209465</item>
      <item>, OIB 85821130368</item>
      <item>, OIB 16366077016</item>
      <item>, OIB 60621425710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2ACA7-E168-4DB8-B46A-F1C4FFC79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1751</properties:Characters>
  <properties:Lines>47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2017-03-15T13:38:00Z</dcterms:created>
  <dc:creator>ssabljic</dc:creator>
  <cp:lastModifiedBy>Miroslav Lovreković</cp:lastModifiedBy>
  <cp:lastPrinted>2017-03-16T07:44:00Z</cp:lastPrinted>
  <dcterms:modified xmlns:xsi="http://www.w3.org/2001/XMLSchema-instance" xsi:type="dcterms:W3CDTF">2017-03-16T07:44:00Z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