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9bf22" w14:paraId="ab9bf22" w:rsidRDefault="00B668D3" w:rsidP="00B668D3" w:rsidR="00B668D3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8890" r="9525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Broj:7/St-643/2011-71</w:t>
      </w:r>
    </w:p>
    <w:p w:rsidRDefault="00B668D3" w:rsidP="00B668D3" w:rsidR="00B668D3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B668D3" w:rsidP="00B668D3" w:rsidR="00B668D3">
      <w:pPr>
        <w:jc w:val="both"/>
        <w:rPr>
          <w:b/>
        </w:rPr>
      </w:pPr>
      <w:r>
        <w:rPr>
          <w:b/>
        </w:rPr>
        <w:t>TRGOVAČKI SUD U OSIJEKU</w:t>
      </w:r>
    </w:p>
    <w:p w:rsidRDefault="00B668D3" w:rsidP="00B668D3" w:rsidR="00B668D3">
      <w:pPr>
        <w:jc w:val="both"/>
        <w:rPr>
          <w:b/>
        </w:rPr>
      </w:pPr>
      <w:r>
        <w:rPr>
          <w:b/>
        </w:rPr>
        <w:t>STALNA SLUŽBA  U SLAVONSKOM BRODU</w:t>
      </w:r>
    </w:p>
    <w:p w:rsidRDefault="00B668D3" w:rsidP="00B668D3" w:rsidR="00B668D3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B668D3" w:rsidP="00B668D3" w:rsidR="00B668D3">
      <w:pPr>
        <w:jc w:val="both"/>
        <w:rPr>
          <w:b/>
        </w:rPr>
      </w:pPr>
      <w:r>
        <w:rPr>
          <w:b/>
        </w:rPr>
        <w:t>SLAVONSKI BROD</w:t>
      </w:r>
    </w:p>
    <w:p w:rsidRDefault="00B668D3" w:rsidP="00B668D3" w:rsidR="00B668D3">
      <w:pPr>
        <w:jc w:val="both"/>
        <w:rPr>
          <w:b/>
        </w:rPr>
      </w:pPr>
    </w:p>
    <w:p w:rsidRDefault="00B668D3" w:rsidP="00B668D3" w:rsidR="00B668D3">
      <w:pPr>
        <w:jc w:val="both"/>
        <w:rPr>
          <w:b/>
        </w:rPr>
      </w:pPr>
    </w:p>
    <w:p w:rsidRDefault="00B668D3" w:rsidP="00B668D3" w:rsidR="00B668D3">
      <w:pPr>
        <w:jc w:val="center"/>
        <w:rPr>
          <w:b/>
        </w:rPr>
      </w:pPr>
      <w:r>
        <w:rPr>
          <w:b/>
        </w:rPr>
        <w:t>Z A K L J U Č A K</w:t>
      </w:r>
    </w:p>
    <w:p w:rsidRDefault="00B668D3" w:rsidP="00B668D3" w:rsidR="00B668D3">
      <w:pPr>
        <w:jc w:val="both"/>
      </w:pPr>
    </w:p>
    <w:p w:rsidRDefault="00B668D3" w:rsidP="00B668D3" w:rsidR="00B668D3">
      <w:pPr>
        <w:ind w:firstLine="1440"/>
        <w:jc w:val="both"/>
      </w:pPr>
      <w:r>
        <w:t xml:space="preserve"> TRGOVAČKI SUD U OSIJEKU, STALNA SLUŽBA U SLAVONSKOM BRODU, po stečajnoj sutkinji Mirni Vujčić u stečajnom postupku nad stečajnim dužnikom HERBST d.o.o. za trgovinu na veliko i malo, proizvodnju, obrt, promet, ugostiteljstvo, uvoz-izvoz, "u stečaju", skraćena tvrtka: HERBST d.o.o. "u stečaju", Slavonski Brod, Zagreba</w:t>
      </w:r>
      <w:r w:rsidR="00643C34">
        <w:t>čka 53, OIB 49202951479 , dana 12</w:t>
      </w:r>
      <w:r>
        <w:t xml:space="preserve">. </w:t>
      </w:r>
      <w:r w:rsidR="00643C34">
        <w:t>svibnja</w:t>
      </w:r>
      <w:r>
        <w:t xml:space="preserve"> 2017. godine</w:t>
      </w:r>
    </w:p>
    <w:p w:rsidRDefault="00B668D3" w:rsidP="00B668D3" w:rsidR="00B668D3">
      <w:pPr>
        <w:jc w:val="center"/>
      </w:pPr>
    </w:p>
    <w:p w:rsidRDefault="00B668D3" w:rsidP="00B668D3" w:rsidR="00B668D3">
      <w:pPr>
        <w:jc w:val="center"/>
      </w:pPr>
      <w:r>
        <w:t>z a k l j u č i o     j e</w:t>
      </w:r>
    </w:p>
    <w:p w:rsidRDefault="00B668D3" w:rsidP="00B668D3" w:rsidR="00B668D3">
      <w:pPr>
        <w:ind w:firstLine="1440"/>
        <w:jc w:val="both"/>
      </w:pPr>
    </w:p>
    <w:p w:rsidRDefault="00B668D3" w:rsidP="00B668D3" w:rsidR="00B668D3">
      <w:pPr>
        <w:ind w:firstLine="1440"/>
        <w:jc w:val="both"/>
      </w:pPr>
      <w:r>
        <w:t>Nalaže se stečajnom upravitelju Milanu Stanić iz Slavonskog Broda, Matije Gupca 28, OIB 01567983373 u roku od osam dana od dana primitka ovog zaključka dostaviti pisano izvješće o stanju stečajne mase na propisanom obrascu kako bi se isto moglo objaviti na mrežnoj stranici e-Oglasna ploča sudova s posebnim osvrtom koja je imovina stečajnog dužnika još uvijek neunovčena i zbog čega nije,</w:t>
      </w:r>
      <w:r w:rsidR="00643C34">
        <w:t xml:space="preserve"> te da li su eventualno ostvareni uvjeti za obustavu i zaključenje stečajnog postupka zbog nedostatnosti stečajne mase za pokriće troškova  stečajnog postupka,</w:t>
      </w:r>
      <w:r>
        <w:t xml:space="preserve"> a kako bi se moglo odlučiti o daljnjem tijeku postupka s obzirom</w:t>
      </w:r>
      <w:r w:rsidR="00643C34">
        <w:t xml:space="preserve"> da dugotrajnost trajanja istog.</w:t>
      </w:r>
    </w:p>
    <w:p w:rsidRDefault="00B668D3" w:rsidP="00B668D3" w:rsidR="00B668D3">
      <w:pPr>
        <w:ind w:firstLine="1440"/>
        <w:jc w:val="both"/>
      </w:pPr>
      <w:r>
        <w:t xml:space="preserve"> </w:t>
      </w:r>
    </w:p>
    <w:p w:rsidRDefault="00B668D3" w:rsidP="00B668D3" w:rsidR="00B668D3">
      <w:pPr>
        <w:ind w:firstLine="1440"/>
        <w:jc w:val="both"/>
      </w:pPr>
    </w:p>
    <w:p w:rsidRDefault="00643C34" w:rsidP="00B668D3" w:rsidR="00B668D3">
      <w:pPr>
        <w:jc w:val="center"/>
      </w:pPr>
      <w:r>
        <w:t>U Slavonskom Brodu, 12</w:t>
      </w:r>
      <w:r w:rsidR="00B668D3">
        <w:t xml:space="preserve">. </w:t>
      </w:r>
      <w:r>
        <w:t>svibnja</w:t>
      </w:r>
      <w:r w:rsidR="00B668D3">
        <w:t xml:space="preserve"> 2017. godine</w:t>
      </w:r>
    </w:p>
    <w:p w:rsidRDefault="00B668D3" w:rsidP="00B668D3" w:rsidR="00B668D3">
      <w:pPr>
        <w:ind w:firstLine="720" w:left="720"/>
        <w:jc w:val="both"/>
      </w:pPr>
    </w:p>
    <w:p w:rsidRDefault="00B668D3" w:rsidP="00B668D3" w:rsidR="00B668D3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Stečajna sutkinja</w:t>
      </w:r>
    </w:p>
    <w:p w:rsidRDefault="00B668D3" w:rsidP="00B668D3" w:rsidR="00B668D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Mirna Vujčić  </w:t>
      </w:r>
    </w:p>
    <w:p w:rsidRDefault="00B668D3" w:rsidP="00B668D3" w:rsidR="00B668D3">
      <w:pPr>
        <w:jc w:val="both"/>
      </w:pPr>
      <w:r>
        <w:t xml:space="preserve">                                                                   </w:t>
      </w:r>
    </w:p>
    <w:p w:rsidRDefault="00B668D3" w:rsidP="00B668D3" w:rsidR="00B668D3">
      <w:pPr>
        <w:jc w:val="both"/>
      </w:pPr>
    </w:p>
    <w:p w:rsidRDefault="00B668D3" w:rsidP="00B668D3" w:rsidR="00B668D3">
      <w:pPr>
        <w:jc w:val="both"/>
      </w:pPr>
      <w:r>
        <w:t xml:space="preserve">                                                                                </w:t>
      </w:r>
    </w:p>
    <w:p w:rsidRDefault="00B668D3" w:rsidP="00B668D3" w:rsidR="00B668D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B668D3" w:rsidP="00B668D3" w:rsidR="00B668D3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(čl.11.st.9. Stečajnog zakona).</w:t>
      </w:r>
    </w:p>
    <w:p w:rsidRDefault="00B668D3" w:rsidP="00B668D3" w:rsidR="00B668D3">
      <w:pPr>
        <w:jc w:val="both"/>
      </w:pPr>
    </w:p>
    <w:p w:rsidRDefault="00B668D3" w:rsidP="00B668D3" w:rsidR="00B668D3">
      <w:pPr>
        <w:jc w:val="both"/>
      </w:pPr>
    </w:p>
    <w:p w:rsidRDefault="00B668D3" w:rsidP="00B668D3" w:rsidR="00B668D3">
      <w:pPr>
        <w:jc w:val="both"/>
      </w:pPr>
    </w:p>
    <w:p w:rsidRDefault="00B668D3" w:rsidP="00B668D3" w:rsidR="00B668D3">
      <w:pPr>
        <w:jc w:val="both"/>
      </w:pPr>
      <w:r>
        <w:t>DNA:</w:t>
      </w:r>
    </w:p>
    <w:p w:rsidRDefault="00B668D3" w:rsidP="00B668D3" w:rsidR="00B668D3">
      <w:pPr>
        <w:jc w:val="both"/>
      </w:pPr>
      <w:r>
        <w:t>- Objaviti na mrežnoj stranici e-Oglasna ploča sudova</w:t>
      </w:r>
    </w:p>
    <w:p w:rsidRDefault="00B668D3" w:rsidP="00B668D3" w:rsidR="00B668D3">
      <w:pPr>
        <w:jc w:val="both"/>
      </w:pPr>
      <w:r>
        <w:t>- Dostaviti stečajnom upravitelju</w:t>
      </w:r>
    </w:p>
    <w:p w:rsidRDefault="00B668D3" w:rsidP="00B668D3" w:rsidR="00B668D3"/>
    <w:p w:rsidRDefault="00DB052E" w:rsidP="00B668D3" w:rsidR="00DB052E" w:rsidRPr="00B668D3"/>
    <w:sectPr w:rsidR="00DB052E" w:rsidRPr="00B668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6077"/>
    <w:rsid w:val="00084D17"/>
    <w:rsid w:val="0053509D"/>
    <w:rsid w:val="005C77E0"/>
    <w:rsid w:val="00643C34"/>
    <w:rsid w:val="00736077"/>
    <w:rsid w:val="007E3095"/>
    <w:rsid w:val="008D1C15"/>
    <w:rsid w:val="00B668D3"/>
    <w:rsid w:val="00BC6174"/>
    <w:rsid w:val="00C735D9"/>
    <w:rsid w:val="00DB052E"/>
    <w:rsid w:val="00EC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60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60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607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6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1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1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1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1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60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60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607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6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1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1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1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1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61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00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HERBST d. o. o. za trgovinu na veliko i malo, proizvodnju, obrt, promet, ugostiteljstvo, uvoz-izvoz " u stečaju "</izvorni_sadrzaj>
    <derivirana_varijabla naziv="DomainObject.Predmet.ProtustrankaFormated_1">  HERBST d. o. o. za trgovinu na veliko i malo, proizvodnju, obrt, promet, ugostiteljstvo, uvoz-izvoz " u stečaju "</derivirana_varijabla>
  </DomainObject.Predmet.ProtustrankaFormated>
  <DomainObject.Predmet.ProtustrankaFormatedOIB>
    <izvorni_sadrzaj>  HERBST d. o. o. za trgovinu na veliko i malo, proizvodnju, obrt, promet, ugostiteljstvo, uvoz-izvoz " u stečaju ", OIB 49202951479</izvorni_sadrzaj>
    <derivirana_varijabla naziv="DomainObject.Predmet.ProtustrankaFormatedOIB_1">  HERBST d. o. o. za trgovinu na veliko i malo, proizvodnju, obrt, promet, ugostiteljstvo, uvoz-izvoz " u stečaju ", OIB 49202951479</derivirana_varijabla>
  </DomainObject.Predmet.ProtustrankaFormatedOIB>
  <DomainObject.Predmet.ProtustrankaFormatedWithAdress>
    <izvorni_sadrzaj> HERBST d. o. o. za trgovinu na veliko i malo, proizvodnju, obrt, promet, ugostiteljstvo, uvoz-izvoz " u stečaju ", Zagrebačka 53, 35000 Slavonski Brod</izvorni_sadrzaj>
    <derivirana_varijabla naziv="DomainObject.Predmet.ProtustrankaFormatedWithAdress_1"> HERBST d. o. o. za trgovinu na veliko i malo, proizvodnju, obrt, promet, ugostiteljstvo, uvoz-izvoz " u stečaju ", Zagrebačka 53, 35000 Slavonski Brod</derivirana_varijabla>
  </DomainObject.Predmet.ProtustrankaFormatedWithAdress>
  <DomainObject.Predmet.ProtustrankaFormatedWithAdressOIB>
    <izvorni_sadrzaj> HERBST d. o. o. za trgovinu na veliko i malo, proizvodnju, obrt, promet, ugostiteljstvo, uvoz-izvoz " u stečaju ", OIB 49202951479, Zagrebačka 53, 35000 Slavonski Brod</izvorni_sadrzaj>
    <derivirana_varijabla naziv="DomainObject.Predmet.ProtustrankaFormatedWithAdressOIB_1"> HERBST d. o. o. za trgovinu na veliko i malo, proizvodnju, obrt, promet, ugostiteljstvo, uvoz-izvoz " u stečaju ", OIB 49202951479, Zagrebačka 53, 35000 Slavonski Brod</derivirana_varijabla>
  </DomainObject.Predmet.ProtustrankaFormatedWithAdressOIB>
  <DomainObject.Predmet.ProtustrankaWithAdress>
    <izvorni_sadrzaj>HERBST d. o. o. za trgovinu na veliko i malo, proizvodnju, obrt, promet, ugostiteljstvo, uvoz-izvoz " u stečaju " Zagrebačka 53, 35000 Slavonski Brod</izvorni_sadrzaj>
    <derivirana_varijabla naziv="DomainObject.Predmet.ProtustrankaWithAdress_1">HERBST d. o. o. za trgovinu na veliko i malo, proizvodnju, obrt, promet, ugostiteljstvo, uvoz-izvoz " u stečaju " Zagrebačka 53, 35000 Slavonski Brod</derivirana_varijabla>
  </DomainObject.Predmet.ProtustrankaWithAdress>
  <DomainObject.Predmet.ProtustrankaWithAdressOIB>
    <izvorni_sadrzaj>HERBST d. o. o. za trgovinu na veliko i malo, proizvodnju, obrt, promet, ugostiteljstvo, uvoz-izvoz " u stečaju ", OIB 49202951479, Zagrebačka 53, 35000 Slavonski Brod</izvorni_sadrzaj>
    <derivirana_varijabla naziv="DomainObject.Predmet.ProtustrankaWithAdressOIB_1">HERBST d. o. o. za trgovinu na veliko i malo, proizvodnju, obrt, promet, ugostiteljstvo, uvoz-izvoz " u stečaju ", OIB 49202951479, Zagrebačka 53, 35000 Slavonski Brod</derivirana_varijabla>
  </DomainObject.Predmet.ProtustrankaWithAdressOIB>
  <DomainObject.Predmet.ProtustrankaNazivFormated>
    <izvorni_sadrzaj>HERBST d. o. o. za trgovinu na veliko i malo, proizvodnju, obrt, promet, ugostiteljstvo, uvoz-izvoz " u stečaju "</izvorni_sadrzaj>
    <derivirana_varijabla naziv="DomainObject.Predmet.ProtustrankaNazivFormated_1">HERBST d. o. o. za trgovinu na veliko i malo, proizvodnju, obrt, promet, ugostiteljstvo, uvoz-izvoz " u stečaju "</derivirana_varijabla>
  </DomainObject.Predmet.ProtustrankaNazivFormated>
  <DomainObject.Predmet.ProtustrankaNazivFormatedOIB>
    <izvorni_sadrzaj>HERBST d. o. o. za trgovinu na veliko i malo, proizvodnju, obrt, promet, ugostiteljstvo, uvoz-izvoz " u stečaju ", OIB 49202951479</izvorni_sadrzaj>
    <derivirana_varijabla naziv="DomainObject.Predmet.ProtustrankaNazivFormatedOIB_1">HERBST d. o. o. za trgovinu na veliko i malo, proizvodnju, obrt, promet, ugostiteljstvo, uvoz-izvoz " u stečaju ", OIB 49202951479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HERBST d. o. o. za trgovinu na veliko i malo, proizvodnju, obrt, promet, ugostiteljstvo, uvoz-izvoz " u stečaju "</item>
    </izvorni_sadrzaj>
    <derivirana_varijabla naziv="DomainObject.Predmet.ProtuStrankaListFormated_1">
      <item>HERBST d. o. o. za trgovinu na veliko i malo, proizvodnju, obrt, promet, ugostiteljstvo, uvoz-izvoz " u stečaju "</item>
    </derivirana_varijabla>
  </DomainObject.Predmet.ProtuStrankaListFormated>
  <DomainObject.Predmet.ProtuStrankaListFormatedOIB>
    <izvorni_sadrzaj>
      <item>HERBST d. o. o. za trgovinu na veliko i malo, proizvodnju, obrt, promet, ugostiteljstvo, uvoz-izvoz " u stečaju ", OIB 49202951479</item>
    </izvorni_sadrzaj>
    <derivirana_varijabla naziv="DomainObject.Predmet.ProtuStrankaListFormatedOIB_1">
      <item>HERBST d. o. o. za trgovinu na veliko i malo, proizvodnju, obrt, promet, ugostiteljstvo, uvoz-izvoz " u stečaju ", OIB 49202951479</item>
    </derivirana_varijabla>
  </DomainObject.Predmet.ProtuStrankaListFormatedOIB>
  <DomainObject.Predmet.ProtuStrankaListFormatedWithAdress>
    <izvorni_sadrzaj>
      <item>HERBST d. o. o. za trgovinu na veliko i malo, proizvodnju, obrt, promet, ugostiteljstvo, uvoz-izvoz " u stečaju ", Zagrebačka 53, 35000 Slavonski Brod</item>
    </izvorni_sadrzaj>
    <derivirana_varijabla naziv="DomainObject.Predmet.ProtuStrankaListFormatedWithAdress_1">
      <item>HERBST d. o. o. za trgovinu na veliko i malo, proizvodnju, obrt, promet, ugostiteljstvo, uvoz-izvoz " u stečaju ", Zagrebačka 53, 35000 Slavonski Brod</item>
    </derivirana_varijabla>
  </DomainObject.Predmet.ProtuStrankaListFormatedWithAdress>
  <DomainObject.Predmet.ProtuStrankaListFormatedWithAdressOIB>
    <izvorni_sadrzaj>
      <item>HERBST d. o. o. za trgovinu na veliko i malo, proizvodnju, obrt, promet, ugostiteljstvo, uvoz-izvoz " u stečaju ", OIB 49202951479, Zagrebačka 53, 35000 Slavonski Brod</item>
    </izvorni_sadrzaj>
    <derivirana_varijabla naziv="DomainObject.Predmet.ProtuStrankaListFormatedWithAdressOIB_1">
      <item>HERBST d. o. o. za trgovinu na veliko i malo, proizvodnju, obrt, promet, ugostiteljstvo, uvoz-izvoz " u stečaju ", OIB 49202951479, Zagrebačka 53, 35000 Slavonski Brod</item>
    </derivirana_varijabla>
  </DomainObject.Predmet.ProtuStrankaListFormatedWithAdressOIB>
  <DomainObject.Predmet.ProtuStrankaListNazivFormated>
    <izvorni_sadrzaj>
      <item>HERBST d. o. o. za trgovinu na veliko i malo, proizvodnju, obrt, promet, ugostiteljstvo, uvoz-izvoz " u stečaju "</item>
    </izvorni_sadrzaj>
    <derivirana_varijabla naziv="DomainObject.Predmet.ProtuStrankaListNazivFormated_1">
      <item>HERBST d. o. o. za trgovinu na veliko i malo, proizvodnju, obrt, promet, ugostiteljstvo, uvoz-izvoz " u stečaju "</item>
    </derivirana_varijabla>
  </DomainObject.Predmet.ProtuStrankaListNazivFormated>
  <DomainObject.Predmet.ProtuStrankaListNazivFormatedOIB>
    <izvorni_sadrzaj>
      <item>HERBST d. o. o. za trgovinu na veliko i malo, proizvodnju, obrt, promet, ugostiteljstvo, uvoz-izvoz " u stečaju ", OIB 49202951479</item>
    </izvorni_sadrzaj>
    <derivirana_varijabla naziv="DomainObject.Predmet.ProtuStrankaListNazivFormatedOIB_1">
      <item>HERBST d. o. o. za trgovinu na veliko i malo, proizvodnju, obrt, promet, ugostiteljstvo, uvoz-izvoz " u stečaju ", OIB 49202951479</item>
    </derivirana_varijabla>
  </DomainObject.Predmet.ProtuStrankaListNazivFormatedOIB>
  <DomainObject.Predmet.OstaliList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izvorni_sadrzaj>
    <derivirana_varijabla naziv="DomainObject.Predmet.OstaliList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derivirana_varijabla>
  </DomainObject.Predmet.OstaliListFormated>
  <DomainObject.Predmet.OstaliList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izvorni_sadrzaj>
    <derivirana_varijabla naziv="DomainObject.Predmet.OstaliList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derivirana_varijabla>
  </DomainObject.Predmet.OstaliListFormatedOIB>
  <DomainObject.Predmet.OstaliListFormatedWithAdress>
    <izvorni_sadrzaj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izvorni_sadrzaj>
    <derivirana_varijabla naziv="DomainObject.Predmet.OstaliListFormatedWithAdress_1"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derivirana_varijabla>
  </DomainObject.Predmet.OstaliListFormatedWithAdress>
  <DomainObject.Predmet.OstaliListFormatedWithAdressOIB>
    <izvorni_sadrzaj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izvorni_sadrzaj>
    <derivirana_varijabla naziv="DomainObject.Predmet.OstaliListFormatedWithAdressOIB_1"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derivirana_varijabla>
  </DomainObject.Predmet.OstaliListFormatedWithAdressOIB>
  <DomainObject.Predmet.OstaliListNaziv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izvorni_sadrzaj>
    <derivirana_varijabla naziv="DomainObject.Predmet.OstaliListNaziv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derivirana_varijabla>
  </DomainObject.Predmet.OstaliListNazivFormated>
  <DomainObject.Predmet.OstaliListNaziv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izvorni_sadrzaj>
    <derivirana_varijabla naziv="DomainObject.Predmet.OstaliListNaziv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HERBST d. o. o. za trgovinu na veliko i malo, proizvodnju, obrt, promet, ugostiteljstvo, uvoz-izvoz " u stečaju "</izvorni_sadrzaj>
    <derivirana_varijabla naziv="DomainObject.Predmet.ProtustrankaIDrugi_1">HERBST d. o. o. za trgovinu na veliko i malo, proizvodnju, obrt, promet, ugostiteljstvo, uvoz-izvoz " u stečaju "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HERBST d. o. o. za trgovinu na veliko i malo, proizvodnju, obrt, promet, ugostiteljstvo, uvoz-izvoz " u stečaju ", OIB 49202951479, Zagrebačka 53, 35000 Slavonski Brod</izvorni_sadrzaj>
    <derivirana_varijabla naziv="DomainObject.Predmet.ProtustrankaIDrugiAdressOIB_1">HERBST d. o. o. za trgovinu na veliko i malo, proizvodnju, obrt, promet, ugostiteljstvo, uvoz-izvoz " u stečaju ", OIB 49202951479, Zagrebačka 53,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HERBST d. o. o. za trgovinu na veliko i malo, proizvodnju, obrt, promet, ugostiteljstvo, uvoz-izvoz " u stečaju "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izvorni_sadrzaj>
    <derivirana_varijabla naziv="DomainObject.Predmet.SudioniciListNaziv_1">
      <item>HERBST d. o. o. za trgovinu na veliko i malo, proizvodnju, obrt, promet, ugostiteljstvo, uvoz-izvoz " u stečaju "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derivirana_varijabla>
  </DomainObject.Predmet.SudioniciListNaziv>
  <DomainObject.Predmet.SudioniciListAdressOIB>
    <izvorni_sadrzaj>
      <item>HERBST d. o. o. za trgovinu na veliko i malo, proizvodnju, obrt, promet, ugostiteljstvo, uvoz-izvoz " u stečaju ",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izvorni_sadrzaj>
    <derivirana_varijabla naziv="DomainObject.Predmet.SudioniciListAdressOIB_1">
      <item>HERBST d. o. o. za trgovinu na veliko i malo, proizvodnju, obrt, promet, ugostiteljstvo, uvoz-izvoz " u stečaju ",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227</properties:Words>
  <properties:Characters>1233</properties:Characters>
  <properties:Lines>44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2017-05-12T11:00:00Z</dcterms:created>
  <dc:creator>wsadmin</dc:creator>
  <cp:lastModifiedBy>wsadmin</cp:lastModifiedBy>
  <cp:lastPrinted>2017-05-12T10:47:00Z</cp:lastPrinted>
  <dcterms:modified xmlns:xsi="http://www.w3.org/2001/XMLSchema-instance" xsi:type="dcterms:W3CDTF">2017-05-12T11:05:00Z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