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f80e" w14:paraId="db8f80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F64DB7">
        <w:t>DIREKT INFORMATOR j.d.o.o. Pula, Viška 14, OIB: 80220132917</w:t>
      </w:r>
      <w:r w:rsidR="006F7785" w:rsidRPr="006F7785">
        <w:t xml:space="preserve">, </w:t>
      </w:r>
      <w:r w:rsidR="00F64DB7">
        <w:t>20</w:t>
      </w:r>
      <w:r w:rsidR="00786017" w:rsidRPr="00786017">
        <w:t xml:space="preserve">. </w:t>
      </w:r>
      <w:r w:rsidR="00F64DB7">
        <w:t xml:space="preserve">rujna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F64DB7">
        <w:t>DIREKT INFORMATOR j.d.o.o. Pula, Viška 14, OIB: 80220132917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F64DB7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64DB7">
        <w:t>271</w:t>
      </w:r>
      <w:r w:rsidR="002C5228" w:rsidRPr="00063D7A">
        <w:t>-</w:t>
      </w:r>
      <w:r w:rsidR="00194EBE">
        <w:t>1</w:t>
      </w:r>
      <w:r w:rsidR="00F64DB7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F64DB7">
        <w:t>271</w:t>
      </w:r>
      <w:r w:rsidR="007F2AFD" w:rsidRPr="007F2AFD">
        <w:t>/</w:t>
      </w:r>
      <w:r w:rsidR="00F64DB7">
        <w:t>2018</w:t>
      </w:r>
      <w:r w:rsidR="007F2AFD" w:rsidRPr="007F2AFD">
        <w:t>-</w:t>
      </w:r>
      <w:r w:rsidR="00F64DB7">
        <w:t>4</w:t>
      </w:r>
      <w:r w:rsidRPr="00063D7A">
        <w:t xml:space="preserve"> od </w:t>
      </w:r>
      <w:r w:rsidR="00F64DB7">
        <w:t>31</w:t>
      </w:r>
      <w:r w:rsidR="00194EBE">
        <w:t xml:space="preserve">. </w:t>
      </w:r>
      <w:r w:rsidR="00F64DB7">
        <w:t>srpnja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F64DB7" w:rsidR="00F64DB7">
      <w:pPr>
        <w:pStyle w:val="Odlomakpopisa"/>
        <w:ind w:right="-2" w:left="0"/>
        <w:jc w:val="both"/>
      </w:pPr>
      <w:r>
        <w:tab/>
      </w:r>
      <w:r w:rsidR="00615064" w:rsidRPr="00063D7A">
        <w:t>„</w:t>
      </w:r>
      <w:r w:rsidR="00F64DB7">
        <w:t>I.</w:t>
      </w:r>
      <w:r w:rsidR="00F64DB7">
        <w:tab/>
        <w:t xml:space="preserve">Temeljem čl. 115. st. 1. Stečajnog zakona (dalje: SZ) pokreće se prethodni postupak radi utvrđivanja pretpostavki za otvaranje stečajnog postupka DIREKT INFORMATOR j.d.o.o. Pula, Viška 14, OIB: 80220132917, te se određuje ročište radi očitovanja o prijedlogu za otvaranje stečajnoga postupka (čl. 123. SZ-a) i radi rasprave o pretpostavkama za otvaranje stečajnoga postupka (čl. 128. st. 1. SZ-a) za dan </w:t>
      </w:r>
    </w:p>
    <w:p w:rsidRDefault="00F64DB7" w:rsidP="00F64DB7" w:rsidR="00F64DB7">
      <w:pPr>
        <w:ind w:right="-2"/>
        <w:jc w:val="center"/>
      </w:pPr>
      <w:r>
        <w:t>20. rujna 2018. u 12:30 sati, u Trgovačkom sudu u Pazinu, Dršćevka 1, sudnica 1,</w:t>
      </w:r>
    </w:p>
    <w:p w:rsidRDefault="00F64DB7" w:rsidP="00F64DB7" w:rsidR="00F64DB7">
      <w:pPr>
        <w:ind w:right="-2"/>
        <w:jc w:val="both"/>
      </w:pPr>
      <w:r>
        <w:tab/>
        <w:t xml:space="preserve">na koje se pozivaju: </w:t>
      </w:r>
    </w:p>
    <w:p w:rsidRDefault="00F64DB7" w:rsidP="00F64DB7" w:rsidR="00F64DB7">
      <w:pPr>
        <w:ind w:right="-2"/>
        <w:jc w:val="both"/>
      </w:pPr>
      <w:r>
        <w:tab/>
      </w:r>
      <w:r>
        <w:tab/>
        <w:t>-  predlagatelj,</w:t>
      </w:r>
    </w:p>
    <w:p w:rsidRDefault="00F64DB7" w:rsidP="00F64DB7" w:rsidR="00F64DB7">
      <w:pPr>
        <w:ind w:right="-2"/>
        <w:jc w:val="both"/>
      </w:pPr>
      <w:r>
        <w:tab/>
      </w:r>
      <w:r>
        <w:tab/>
        <w:t xml:space="preserve">-  dužnik, </w:t>
      </w:r>
    </w:p>
    <w:p w:rsidRDefault="00F64DB7" w:rsidP="00F64DB7" w:rsidR="00F64DB7">
      <w:pPr>
        <w:ind w:right="-2"/>
        <w:jc w:val="both"/>
      </w:pPr>
      <w:r>
        <w:tab/>
      </w:r>
      <w:r>
        <w:tab/>
        <w:t>-  zakonski zastupnik dužnika Dean Bakić iz Pule, Mohorovičićeva ulica 2.</w:t>
      </w:r>
    </w:p>
    <w:p w:rsidRDefault="00F64DB7" w:rsidP="00F64DB7" w:rsidR="00F64DB7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F64DB7" w:rsidP="00F64DB7" w:rsidR="00F64DB7">
      <w:pPr>
        <w:ind w:right="-2"/>
        <w:jc w:val="both"/>
      </w:pPr>
    </w:p>
    <w:p w:rsidRDefault="00F64DB7" w:rsidP="00F64DB7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F64DB7">
        <w:t xml:space="preserve"> 31</w:t>
      </w:r>
      <w:r w:rsidR="00F64C95">
        <w:t xml:space="preserve">. </w:t>
      </w:r>
      <w:r w:rsidR="00F64DB7">
        <w:t xml:space="preserve">srpnja </w:t>
      </w:r>
      <w:r w:rsidR="00372034">
        <w:t>201</w:t>
      </w:r>
      <w:r w:rsidR="00F64DB7">
        <w:t>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F64DB7" w:rsidR="00376F76" w:rsidRPr="00063D7A">
      <w:pPr>
        <w:jc w:val="both"/>
      </w:pPr>
      <w:r>
        <w:tab/>
      </w:r>
      <w:r w:rsidR="00090A50" w:rsidRPr="00063D7A">
        <w:t>Na ročišt</w:t>
      </w:r>
      <w:r w:rsidR="00F64DB7">
        <w:t>e</w:t>
      </w:r>
      <w:r w:rsidR="00090A50" w:rsidRPr="00063D7A">
        <w:t xml:space="preserve"> </w:t>
      </w:r>
      <w:r w:rsidR="00F64C95">
        <w:t xml:space="preserve">od </w:t>
      </w:r>
      <w:r w:rsidR="00F64DB7">
        <w:t>20. srpnja 2018.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76F76">
        <w:t>2</w:t>
      </w:r>
      <w:r w:rsidR="00F64DB7">
        <w:t>0</w:t>
      </w:r>
      <w:r w:rsidR="00FE408C" w:rsidRPr="00063D7A">
        <w:t xml:space="preserve">. </w:t>
      </w:r>
      <w:r w:rsidR="00F64DB7">
        <w:t xml:space="preserve">rujna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3A30D5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2</w:t>
      </w:r>
      <w:r w:rsidR="00F64DB7">
        <w:t>0</w:t>
      </w:r>
      <w:r w:rsidR="00BA018B" w:rsidRPr="00063D7A">
        <w:t xml:space="preserve">. </w:t>
      </w:r>
      <w:r w:rsidR="00F64DB7">
        <w:t xml:space="preserve">rujna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F64DB7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985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853" w:rsidR="00D82853">
      <w:r>
        <w:separator/>
      </w:r>
    </w:p>
  </w:endnote>
  <w:endnote w:id="0" w:type="continuationSeparator">
    <w:p w:rsidRDefault="00D82853" w:rsidR="00D82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853" w:rsidR="00D82853">
      <w:r>
        <w:separator/>
      </w:r>
    </w:p>
  </w:footnote>
  <w:footnote w:id="0" w:type="continuationSeparator">
    <w:p w:rsidRDefault="00D82853" w:rsidR="00D82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0D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F64DB7">
      <w:rPr>
        <w:szCs w:val="23"/>
      </w:rPr>
      <w:t>271</w:t>
    </w:r>
    <w:r w:rsidR="0041425C">
      <w:rPr>
        <w:szCs w:val="23"/>
      </w:rPr>
      <w:t>/201</w:t>
    </w:r>
    <w:r w:rsidR="00F64DB7">
      <w:rPr>
        <w:szCs w:val="23"/>
      </w:rPr>
      <w:t>8</w:t>
    </w:r>
    <w:r w:rsidR="0041425C">
      <w:rPr>
        <w:szCs w:val="23"/>
      </w:rPr>
      <w:t>-</w:t>
    </w:r>
    <w:r w:rsidR="00F64DB7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F64DB7">
      <w:rPr>
        <w:szCs w:val="23"/>
      </w:rPr>
      <w:t>271</w:t>
    </w:r>
    <w:r w:rsidR="00194EBE">
      <w:rPr>
        <w:szCs w:val="23"/>
      </w:rPr>
      <w:t>/201</w:t>
    </w:r>
    <w:r w:rsidR="00F64DB7">
      <w:rPr>
        <w:szCs w:val="23"/>
      </w:rPr>
      <w:t>8</w:t>
    </w:r>
    <w:r w:rsidR="00AC4D95" w:rsidRPr="00194EBE">
      <w:rPr>
        <w:szCs w:val="23"/>
      </w:rPr>
      <w:t>-</w:t>
    </w:r>
    <w:r w:rsidR="00F64DB7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30D5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5DA1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82853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4DB7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3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3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6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INFORMATOR j.d.o.o. PULA</izvorni_sadrzaj>
    <derivirana_varijabla naziv="DomainObject.Predmet.ProtustrankaFormated_1">  DIREKT INFORMATOR j.d.o.o. PULA</derivirana_varijabla>
  </DomainObject.Predmet.ProtustrankaFormated>
  <DomainObject.Predmet.ProtustrankaFormatedOIB>
    <izvorni_sadrzaj>  DIREKT INFORMATOR j.d.o.o. PULA, OIB 80220132917</izvorni_sadrzaj>
    <derivirana_varijabla naziv="DomainObject.Predmet.ProtustrankaFormatedOIB_1">  DIREKT INFORMATOR j.d.o.o. PULA, OIB 80220132917</derivirana_varijabla>
  </DomainObject.Predmet.ProtustrankaFormatedOIB>
  <DomainObject.Predmet.ProtustrankaFormatedWithAdress>
    <izvorni_sadrzaj> DIREKT INFORMATOR j.d.o.o. PULA, Viška 14, 52100 Pula</izvorni_sadrzaj>
    <derivirana_varijabla naziv="DomainObject.Predmet.ProtustrankaFormatedWithAdress_1"> DIREKT INFORMATOR j.d.o.o. PULA, Viška 14, 52100 Pula</derivirana_varijabla>
  </DomainObject.Predmet.ProtustrankaFormatedWithAdress>
  <DomainObject.Predmet.ProtustrankaFormatedWithAdressOIB>
    <izvorni_sadrzaj> DIREKT INFORMATOR j.d.o.o. PULA, OIB 80220132917, Viška 14, 52100 Pula</izvorni_sadrzaj>
    <derivirana_varijabla naziv="DomainObject.Predmet.ProtustrankaFormatedWithAdressOIB_1"> DIREKT INFORMATOR j.d.o.o. PULA, OIB 80220132917, Viška 14, 52100 Pula</derivirana_varijabla>
  </DomainObject.Predmet.ProtustrankaFormatedWithAdressOIB>
  <DomainObject.Predmet.ProtustrankaWithAdress>
    <izvorni_sadrzaj>DIREKT INFORMATOR j.d.o.o. PULA Viška 14, 52100 Pula</izvorni_sadrzaj>
    <derivirana_varijabla naziv="DomainObject.Predmet.ProtustrankaWithAdress_1">DIREKT INFORMATOR j.d.o.o. PULA Viška 14, 52100 Pula</derivirana_varijabla>
  </DomainObject.Predmet.ProtustrankaWithAdress>
  <DomainObject.Predmet.ProtustrankaWithAdressOIB>
    <izvorni_sadrzaj>DIREKT INFORMATOR j.d.o.o. PULA, OIB 80220132917, Viška 14, 52100 Pula</izvorni_sadrzaj>
    <derivirana_varijabla naziv="DomainObject.Predmet.ProtustrankaWithAdressOIB_1">DIREKT INFORMATOR j.d.o.o. PULA, OIB 80220132917, Viška 14, 52100 Pula</derivirana_varijabla>
  </DomainObject.Predmet.ProtustrankaWithAdressOIB>
  <DomainObject.Predmet.ProtustrankaNazivFormated>
    <izvorni_sadrzaj>DIREKT INFORMATOR j.d.o.o. PULA</izvorni_sadrzaj>
    <derivirana_varijabla naziv="DomainObject.Predmet.ProtustrankaNazivFormated_1">DIREKT INFORMATOR j.d.o.o. PULA</derivirana_varijabla>
  </DomainObject.Predmet.ProtustrankaNazivFormated>
  <DomainObject.Predmet.ProtustrankaNazivFormatedOIB>
    <izvorni_sadrzaj>DIREKT INFORMATOR j.d.o.o. PULA, OIB 80220132917</izvorni_sadrzaj>
    <derivirana_varijabla naziv="DomainObject.Predmet.ProtustrankaNazivFormatedOIB_1">DIREKT INFORMATOR j.d.o.o. PULA, OIB 80220132917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7092.77</izvorni_sadrzaj>
    <derivirana_varijabla naziv="DomainObject.Predmet.TrenutnaVrijednost_1">7092.77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DIREKT INFORMATOR j.d.o.o. PULA</item>
    </izvorni_sadrzaj>
    <derivirana_varijabla naziv="DomainObject.Predmet.ProtuStrankaListFormated_1">
      <item>DIREKT INFORMATOR j.d.o.o. PULA</item>
    </derivirana_varijabla>
  </DomainObject.Predmet.ProtuStrankaListFormated>
  <DomainObject.Predmet.ProtuStrankaListFormatedOIB>
    <izvorni_sadrzaj>
      <item>DIREKT INFORMATOR j.d.o.o. PULA, OIB 80220132917</item>
    </izvorni_sadrzaj>
    <derivirana_varijabla naziv="DomainObject.Predmet.ProtuStrankaListFormatedOIB_1">
      <item>DIREKT INFORMATOR j.d.o.o. PULA, OIB 80220132917</item>
    </derivirana_varijabla>
  </DomainObject.Predmet.ProtuStrankaListFormatedOIB>
  <DomainObject.Predmet.ProtuStrankaListFormatedWithAdress>
    <izvorni_sadrzaj>
      <item>DIREKT INFORMATOR j.d.o.o. PULA, Viška 14, 52100 Pula</item>
    </izvorni_sadrzaj>
    <derivirana_varijabla naziv="DomainObject.Predmet.ProtuStrankaListFormatedWithAdress_1">
      <item>DIREKT INFORMATOR j.d.o.o. PULA, Viška 14, 52100 Pula</item>
    </derivirana_varijabla>
  </DomainObject.Predmet.ProtuStrankaListFormatedWithAdress>
  <DomainObject.Predmet.ProtuStrankaListFormatedWithAdressOIB>
    <izvorni_sadrzaj>
      <item>DIREKT INFORMATOR j.d.o.o. PULA, OIB 80220132917, Viška 14, 52100 Pula</item>
    </izvorni_sadrzaj>
    <derivirana_varijabla naziv="DomainObject.Predmet.ProtuStrankaListFormatedWithAdressOIB_1">
      <item>DIREKT INFORMATOR j.d.o.o. PULA, OIB 80220132917, Viška 14, 52100 Pula</item>
    </derivirana_varijabla>
  </DomainObject.Predmet.ProtuStrankaListFormatedWithAdressOIB>
  <DomainObject.Predmet.ProtuStrankaListNazivFormated>
    <izvorni_sadrzaj>
      <item>DIREKT INFORMATOR j.d.o.o. PULA</item>
    </izvorni_sadrzaj>
    <derivirana_varijabla naziv="DomainObject.Predmet.ProtuStrankaListNazivFormated_1">
      <item>DIREKT INFORMATOR j.d.o.o. PULA</item>
    </derivirana_varijabla>
  </DomainObject.Predmet.ProtuStrankaListNazivFormated>
  <DomainObject.Predmet.ProtuStrankaListNazivFormatedOIB>
    <izvorni_sadrzaj>
      <item>DIREKT INFORMATOR j.d.o.o. PULA, OIB 80220132917</item>
    </izvorni_sadrzaj>
    <derivirana_varijabla naziv="DomainObject.Predmet.ProtuStrankaListNazivFormatedOIB_1">
      <item>DIREKT INFORMATOR j.d.o.o. PULA, OIB 80220132917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DIREKT INFORMATOR j.d.o.o. PULA</izvorni_sadrzaj>
    <derivirana_varijabla naziv="DomainObject.Predmet.ProtustrankaIDrugi_1">DIREKT INFORMATOR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DIREKT INFORMATOR j.d.o.o. PULA, OIB 80220132917, Viška 14, 52100 Pula</izvorni_sadrzaj>
    <derivirana_varijabla naziv="DomainObject.Predmet.ProtustrankaIDrugiAdressOIB_1">DIREKT INFORMATOR j.d.o.o. PULA, OIB 80220132917, Viška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DIREKT INFORMATOR j.d.o.o. PULA</item>
    </izvorni_sadrzaj>
    <derivirana_varijabla naziv="DomainObject.Predmet.SudioniciListNaziv_1">
      <item>FINANCIJSKA AGENCIJA, RC RIJEKA, PODRUŽNICA PULA, PULA</item>
      <item>DIREKT INFORMATOR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DIREKT INFORMATOR j.d.o.o. PULA, OIB 80220132917, Viška 14,52100 Pula</item>
    </izvorni_sadrzaj>
    <derivirana_varijabla naziv="DomainObject.Predmet.SudioniciListAdressOIB_1">
      <item>FINANCIJSKA AGENCIJA, RC RIJEKA, PODRUŽNICA PULA, PULA, OIB 85821130368, Ulica grada Vukovara 70,10000 Zagreb</item>
      <item>DIREKT INFORMATOR j.d.o.o. PULA, OIB 80220132917, Viška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80220132917</item>
    </izvorni_sadrzaj>
    <derivirana_varijabla naziv="DomainObject.Predmet.SudioniciListNazivOIB_1">
      <item>, OIB 85821130368</item>
      <item>, OIB 80220132917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381B0-0F85-44DE-92C3-55EEFD14F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4921</properties:Characters>
  <properties:Lines>116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2018-09-20T10:42:00Z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2018-09-20T11:31:00Z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(St-271-18 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