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ed10" w14:paraId="ce1ed10"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081F82">
        <w:rPr>
          <w:b/>
          <w:sz w:val="24"/>
          <w:szCs w:val="24"/>
        </w:rPr>
        <w:t>1956</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081F82" w:rsidRPr="00081F82">
        <w:rPr>
          <w:sz w:val="24"/>
          <w:szCs w:val="24"/>
        </w:rPr>
        <w:t>OMEGA ZAŠTITA d.o.o., OIB: 71489584189, 20234 Orašac,  Čerjan 36</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081F82" w:rsidRPr="00081F82">
        <w:rPr>
          <w:sz w:val="24"/>
          <w:szCs w:val="24"/>
        </w:rPr>
        <w:t>OMEGA ZAŠTITA d.o.o., OIB: 71489584189, 20234 Orašac,  Čerjan 36</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081F82" w:rsidRPr="00081F82">
        <w:rPr>
          <w:sz w:val="24"/>
          <w:szCs w:val="24"/>
        </w:rPr>
        <w:t>OMEGA ZAŠTITA d.o.o., OIB: 71489584189, 20234 Orašac,  Čerjan 36</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8B3BCC">
        <w:rPr>
          <w:sz w:val="24"/>
          <w:szCs w:val="24"/>
        </w:rPr>
        <w:t>7</w:t>
      </w:r>
      <w:r w:rsidR="00FC61B4" w:rsidRPr="00D56C53">
        <w:rPr>
          <w:sz w:val="24"/>
          <w:szCs w:val="24"/>
        </w:rPr>
        <w:t>.</w:t>
      </w:r>
      <w:r w:rsidR="008B3BCC">
        <w:rPr>
          <w:sz w:val="24"/>
          <w:szCs w:val="24"/>
        </w:rPr>
        <w:t>311</w:t>
      </w:r>
      <w:r w:rsidR="006A5CE3" w:rsidRPr="00D56C53">
        <w:rPr>
          <w:sz w:val="24"/>
          <w:szCs w:val="24"/>
        </w:rPr>
        <w:t>,</w:t>
      </w:r>
      <w:r w:rsidR="008B3BCC">
        <w:rPr>
          <w:sz w:val="24"/>
          <w:szCs w:val="24"/>
        </w:rPr>
        <w:t>90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A573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8B3BCC">
          <w:rPr>
            <w:rFonts w:cs="Times New Roman" w:hAnsi="Times New Roman" w:ascii="Times New Roman"/>
            <w:sz w:val="24"/>
            <w:szCs w:val="24"/>
          </w:rPr>
          <w:t>1956</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81F82"/>
    <w:rsid w:val="000909D0"/>
    <w:rsid w:val="00095345"/>
    <w:rsid w:val="0009578E"/>
    <w:rsid w:val="000A1C63"/>
    <w:rsid w:val="000A1E8B"/>
    <w:rsid w:val="000A5732"/>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60DC0"/>
    <w:rsid w:val="00273B80"/>
    <w:rsid w:val="002A4715"/>
    <w:rsid w:val="002A6BAD"/>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B3BCC"/>
    <w:rsid w:val="008E5EF2"/>
    <w:rsid w:val="008F715D"/>
    <w:rsid w:val="00943105"/>
    <w:rsid w:val="00981546"/>
    <w:rsid w:val="009B415E"/>
    <w:rsid w:val="009C24D5"/>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BF5B95"/>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EE0452"/>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1956</izvorni_sadrzaj>
    <derivirana_varijabla naziv="DomainObject.Predmet.Broj_1">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St-1956/2016</izvorni_sadrzaj>
    <derivirana_varijabla naziv="DomainObject.Predmet.OznakaBroj_1">St-1956/2016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OMEGA ZAŠTITA d.o.o. za zaštitu osoba i imovine, trgovinu, turizam i usluge</izvorni_sadrzaj>
    <derivirana_varijabla naziv="DomainObject.Predmet.ProtustrankaFormated_1">  OMEGA ZAŠTITA d.o.o. za zaštitu osoba i imovine, trgovinu, turizam i usluge</derivirana_varijabla>
  </DomainObject.Predmet.ProtustrankaFormated>
  <DomainObject.Predmet.ProtustrankaFormatedOIB>
    <izvorni_sadrzaj>  OMEGA ZAŠTITA d.o.o. za zaštitu osoba i imovine, trgovinu, turizam i usluge, OIB 71489584189</izvorni_sadrzaj>
    <derivirana_varijabla naziv="DomainObject.Predmet.ProtustrankaFormatedOIB_1">  OMEGA ZAŠTITA d.o.o. za zaštitu osoba i imovine, trgovinu, turizam i usluge, OIB 71489584189</derivirana_varijabla>
  </DomainObject.Predmet.ProtustrankaFormatedOIB>
  <DomainObject.Predmet.ProtustrankaFormatedWithAdress>
    <izvorni_sadrzaj> OMEGA ZAŠTITA d.o.o. za zaštitu osoba i imovine, trgovinu, turizam i usluge, Čerjan 36, 20235 Orašac</izvorni_sadrzaj>
    <derivirana_varijabla naziv="DomainObject.Predmet.ProtustrankaFormatedWithAdress_1"> OMEGA ZAŠTITA d.o.o. za zaštitu osoba i imovine, trgovinu, turizam i usluge, Čerjan 36, 20235 Orašac</derivirana_varijabla>
  </DomainObject.Predmet.ProtustrankaFormatedWithAdress>
  <DomainObject.Predmet.ProtustrankaFormatedWithAdressOIB>
    <izvorni_sadrzaj> OMEGA ZAŠTITA d.o.o. za zaštitu osoba i imovine, trgovinu, turizam i usluge, OIB 71489584189, Čerjan 36, 20235 Orašac</izvorni_sadrzaj>
    <derivirana_varijabla naziv="DomainObject.Predmet.ProtustrankaFormatedWithAdressOIB_1"> OMEGA ZAŠTITA d.o.o. za zaštitu osoba i imovine, trgovinu, turizam i usluge, OIB 71489584189, Čerjan 36, 20235 Orašac</derivirana_varijabla>
  </DomainObject.Predmet.ProtustrankaFormatedWithAdressOIB>
  <DomainObject.Predmet.ProtustrankaWithAdress>
    <izvorni_sadrzaj>OMEGA ZAŠTITA d.o.o. za zaštitu osoba i imovine, trgovinu, turizam i usluge Čerjan 36, 20235 Orašac</izvorni_sadrzaj>
    <derivirana_varijabla naziv="DomainObject.Predmet.ProtustrankaWithAdress_1">OMEGA ZAŠTITA d.o.o. za zaštitu osoba i imovine, trgovinu, turizam i usluge Čerjan 36, 20235 Orašac</derivirana_varijabla>
  </DomainObject.Predmet.ProtustrankaWithAdress>
  <DomainObject.Predmet.ProtustrankaWithAdressOIB>
    <izvorni_sadrzaj>OMEGA ZAŠTITA d.o.o. za zaštitu osoba i imovine, trgovinu, turizam i usluge, OIB 71489584189, Čerjan 36, 20235 Orašac</izvorni_sadrzaj>
    <derivirana_varijabla naziv="DomainObject.Predmet.ProtustrankaWithAdressOIB_1">OMEGA ZAŠTITA d.o.o. za zaštitu osoba i imovine, trgovinu, turizam i usluge, OIB 71489584189, Čerjan 36, 20235 Orašac</derivirana_varijabla>
  </DomainObject.Predmet.ProtustrankaWithAdressOIB>
  <DomainObject.Predmet.ProtustrankaNazivFormated>
    <izvorni_sadrzaj>OMEGA ZAŠTITA d.o.o. za zaštitu osoba i imovine, trgovinu, turizam i usluge</izvorni_sadrzaj>
    <derivirana_varijabla naziv="DomainObject.Predmet.ProtustrankaNazivFormated_1">OMEGA ZAŠTITA d.o.o. za zaštitu osoba i imovine, trgovinu, turizam i usluge</derivirana_varijabla>
  </DomainObject.Predmet.ProtustrankaNazivFormated>
  <DomainObject.Predmet.ProtustrankaNazivFormatedOIB>
    <izvorni_sadrzaj>OMEGA ZAŠTITA d.o.o. za zaštitu osoba i imovine, trgovinu, turizam i usluge, OIB 71489584189</izvorni_sadrzaj>
    <derivirana_varijabla naziv="DomainObject.Predmet.ProtustrankaNazivFormatedOIB_1">OMEGA ZAŠTITA d.o.o. za zaštitu osoba i imovine, trgovinu, turizam i usluge, OIB 71489584189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7311.90</izvorni_sadrzaj>
    <derivirana_varijabla naziv="DomainObject.Predmet.TrenutnaVrijednost_1">7311.90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OMEGA ZAŠTITA d.o.o. za zaštitu osoba i imovine, trgovinu, turizam i usluge</item>
    </izvorni_sadrzaj>
    <derivirana_varijabla naziv="DomainObject.Predmet.ProtuStrankaListFormated_1">
      <item>OMEGA ZAŠTITA d.o.o. za zaštitu osoba i imovine, trgovinu, turizam i usluge</item>
    </derivirana_varijabla>
  </DomainObject.Predmet.ProtuStrankaListFormated>
  <DomainObject.Predmet.ProtuStrankaListFormatedOIB>
    <izvorni_sadrzaj>
      <item>OMEGA ZAŠTITA d.o.o. za zaštitu osoba i imovine, trgovinu, turizam i usluge, OIB 71489584189</item>
    </izvorni_sadrzaj>
    <derivirana_varijabla naziv="DomainObject.Predmet.ProtuStrankaListFormatedOIB_1">
      <item>OMEGA ZAŠTITA d.o.o. za zaštitu osoba i imovine, trgovinu, turizam i usluge, OIB 71489584189</item>
    </derivirana_varijabla>
  </DomainObject.Predmet.ProtuStrankaListFormatedOIB>
  <DomainObject.Predmet.ProtuStrankaListFormatedWithAdress>
    <izvorni_sadrzaj>
      <item>OMEGA ZAŠTITA d.o.o. za zaštitu osoba i imovine, trgovinu, turizam i usluge, Čerjan 36, 20235 Orašac</item>
    </izvorni_sadrzaj>
    <derivirana_varijabla naziv="DomainObject.Predmet.ProtuStrankaListFormatedWithAdress_1">
      <item>OMEGA ZAŠTITA d.o.o. za zaštitu osoba i imovine, trgovinu, turizam i usluge, Čerjan 36, 20235 Orašac</item>
    </derivirana_varijabla>
  </DomainObject.Predmet.ProtuStrankaListFormatedWithAdress>
  <DomainObject.Predmet.ProtuStrankaListFormatedWithAdressOIB>
    <izvorni_sadrzaj>
      <item>OMEGA ZAŠTITA d.o.o. za zaštitu osoba i imovine, trgovinu, turizam i usluge, OIB 71489584189, Čerjan 36, 20235 Orašac</item>
    </izvorni_sadrzaj>
    <derivirana_varijabla naziv="DomainObject.Predmet.ProtuStrankaListFormatedWithAdressOIB_1">
      <item>OMEGA ZAŠTITA d.o.o. za zaštitu osoba i imovine, trgovinu, turizam i usluge, OIB 71489584189, Čerjan 36, 20235 Orašac</item>
    </derivirana_varijabla>
  </DomainObject.Predmet.ProtuStrankaListFormatedWithAdressOIB>
  <DomainObject.Predmet.ProtuStrankaListNazivFormated>
    <izvorni_sadrzaj>
      <item>OMEGA ZAŠTITA d.o.o. za zaštitu osoba i imovine, trgovinu, turizam i usluge</item>
    </izvorni_sadrzaj>
    <derivirana_varijabla naziv="DomainObject.Predmet.ProtuStrankaListNazivFormated_1">
      <item>OMEGA ZAŠTITA d.o.o. za zaštitu osoba i imovine, trgovinu, turizam i usluge</item>
    </derivirana_varijabla>
  </DomainObject.Predmet.ProtuStrankaListNazivFormated>
  <DomainObject.Predmet.ProtuStrankaListNazivFormatedOIB>
    <izvorni_sadrzaj>
      <item>OMEGA ZAŠTITA d.o.o. za zaštitu osoba i imovine, trgovinu, turizam i usluge, OIB 71489584189</item>
    </izvorni_sadrzaj>
    <derivirana_varijabla naziv="DomainObject.Predmet.ProtuStrankaListNazivFormatedOIB_1">
      <item>OMEGA ZAŠTITA d.o.o. za zaštitu osoba i imovine, trgovinu, turizam i usluge, OIB 71489584189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OMEGA ZAŠTITA d.o.o. za zaštitu osoba i imovine, trgovinu, turizam i usluge</izvorni_sadrzaj>
    <derivirana_varijabla naziv="DomainObject.Predmet.ProtustrankaIDrugi_1">OMEGA ZAŠTITA d.o.o. za zaštitu osoba i imovine,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OMEGA ZAŠTITA d.o.o. za zaštitu osoba i imovine, trgovinu, turizam i usluge, OIB 71489584189, Čerjan 36, 20235 Orašac</izvorni_sadrzaj>
    <derivirana_varijabla naziv="DomainObject.Predmet.ProtustrankaIDrugiAdressOIB_1">OMEGA ZAŠTITA d.o.o. za zaštitu osoba i imovine, trgovinu, turizam i usluge, OIB 71489584189, Čerjan 36,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OMEGA ZAŠTITA d.o.o. za zaštitu osoba i imovine, trgovinu, turizam i usluge</item>
    </izvorni_sadrzaj>
    <derivirana_varijabla naziv="DomainObject.Predmet.SudioniciListNaziv_1">
      <item>FINA, RC Split, Podružnica Dubrovnik</item>
      <item>OMEGA ZAŠTITA d.o.o. za zaštitu osoba i imovine, trgovinu, turizam i usluge</item>
    </derivirana_varijabla>
  </DomainObject.Predmet.SudioniciListNaziv>
  <DomainObject.Predmet.SudioniciListAdressOIB>
    <izvorni_sadrzaj>
      <item>FINA, RC Split, Podružnica Dubrovnik, OIB 85821130368, Vukovarska 2,20000 Dubrovnik</item>
      <item>OMEGA ZAŠTITA d.o.o. za zaštitu osoba i imovine, trgovinu, turizam i usluge, OIB 71489584189, Čerjan 36,20235 Orašac</item>
    </izvorni_sadrzaj>
    <derivirana_varijabla naziv="DomainObject.Predmet.SudioniciListAdressOIB_1">
      <item>FINA, RC Split, Podružnica Dubrovnik, OIB 85821130368, Vukovarska 2,20000 Dubrovnik</item>
      <item>OMEGA ZAŠTITA d.o.o. za zaštitu osoba i imovine, trgovinu, turizam i usluge, OIB 71489584189, Čerjan 36,20235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71489584189</item>
    </izvorni_sadrzaj>
    <derivirana_varijabla naziv="DomainObject.Predmet.SudioniciListNazivOIB_1">
      <item>, OIB 85821130368</item>
      <item>, OIB 71489584189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2010</properties:Characters>
  <properties:Lines>61</properties:Lines>
  <properties:Paragraphs>18</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2017-01-04T10:23:00Z</dcterms:created>
  <dc:creator>Joško Livaković</dc:creator>
  <cp:lastModifiedBy>Andrijana Leto</cp:lastModifiedBy>
  <cp:lastPrinted>2017-01-04T10:18:00Z</cp:lastPrinted>
  <dcterms:modified xmlns:xsi="http://www.w3.org/2001/XMLSchema-instance" xsi:type="dcterms:W3CDTF">2017-01-13T13:28:00Z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