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427" w14:paraId="105e427" w:rsidRDefault="00E96991" w:rsidP="00910611" w:rsidR="00E9699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991" w:rsidP="00910611" w:rsidR="00E96991">
      <w:r>
        <w:rPr>
          <w:rFonts w:eastAsia="MS Mincho"/>
        </w:rPr>
        <w:t xml:space="preserve">   REPUBLIKA HRVATSKA</w:t>
      </w:r>
    </w:p>
    <w:p w:rsidRDefault="00E96991" w:rsidP="00910611" w:rsidR="00E96991">
      <w:r>
        <w:rPr>
          <w:rFonts w:eastAsia="MS Mincho"/>
        </w:rPr>
        <w:t>TRGOVAČKI SUD U RIJECI</w:t>
      </w:r>
    </w:p>
    <w:p w:rsidRDefault="00E96991" w:rsidR="00E9699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6C258E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5862B6">
        <w:t xml:space="preserve">stečajnom postupku nad dužnikom </w:t>
      </w:r>
      <w:r w:rsidR="005862B6">
        <w:rPr>
          <w:rFonts w:cs="Arial"/>
        </w:rPr>
        <w:t>DOBROVOLJNO VATROGASNO DRUŠTVO "BAG" Karlobag, Trg dr. Franje Tuđmana 2, OIB 74655411815</w:t>
      </w:r>
      <w:r w:rsidR="005862B6">
        <w:t>,</w:t>
      </w:r>
      <w:r w:rsidR="00751098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22575D">
        <w:t xml:space="preserve"> </w:t>
      </w:r>
      <w:r w:rsidR="005862B6">
        <w:t xml:space="preserve">09. siječnja 2019. </w:t>
      </w:r>
      <w:r w:rsidR="0030222D" w:rsidRPr="00253D10">
        <w:t>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0E7EE9" w:rsidR="000E7EE9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22575D" w:rsidP="0022575D" w:rsidR="0022575D">
      <w:pPr>
        <w:pStyle w:val="Odlomakpopisa"/>
        <w:ind w:left="1080"/>
        <w:jc w:val="both"/>
      </w:pPr>
    </w:p>
    <w:p w:rsidRDefault="00545CDD" w:rsidP="00E96991" w:rsidR="002B2B2A">
      <w:pPr>
        <w:pStyle w:val="Odlomakpopisa"/>
        <w:ind w:left="709"/>
        <w:jc w:val="both"/>
      </w:pPr>
      <w:r>
        <w:t>Utvrđen</w:t>
      </w:r>
      <w:r w:rsidR="0022575D">
        <w:t>e</w:t>
      </w:r>
      <w:r w:rsidR="00430C43">
        <w:t xml:space="preserve"> </w:t>
      </w:r>
      <w:r w:rsidR="0022575D">
        <w:t>su</w:t>
      </w:r>
      <w:r w:rsidR="00430C43">
        <w:t xml:space="preserve"> </w:t>
      </w:r>
      <w:r w:rsidR="0030222D" w:rsidRPr="00253D10">
        <w:t>tražbin</w:t>
      </w:r>
      <w:r w:rsidR="0022575D">
        <w:t>e</w:t>
      </w:r>
      <w:r>
        <w:t xml:space="preserve"> </w:t>
      </w:r>
      <w:r w:rsidR="00402E94">
        <w:t>stečajn</w:t>
      </w:r>
      <w:r w:rsidR="0022575D">
        <w:t>ih</w:t>
      </w:r>
      <w:r w:rsidR="00402E94">
        <w:t xml:space="preserve"> </w:t>
      </w:r>
      <w:r w:rsidR="0030222D" w:rsidRPr="00253D10">
        <w:t xml:space="preserve">vjerovnika </w:t>
      </w:r>
      <w:r w:rsidR="00430C43">
        <w:t>viš</w:t>
      </w:r>
      <w:r w:rsidR="0022575D">
        <w:t>ih</w:t>
      </w:r>
      <w:r w:rsidR="00430C43">
        <w:t xml:space="preserve"> </w:t>
      </w:r>
      <w:r w:rsidR="0030222D" w:rsidRPr="00253D10">
        <w:t>isplatn</w:t>
      </w:r>
      <w:r w:rsidR="0022575D">
        <w:t>ih</w:t>
      </w:r>
      <w:r w:rsidR="0030222D" w:rsidRPr="00253D10">
        <w:t xml:space="preserve"> red</w:t>
      </w:r>
      <w:r w:rsidR="0022575D">
        <w:t>ova</w:t>
      </w:r>
      <w:r w:rsidR="0030222D" w:rsidRPr="00253D10">
        <w:t>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5862B6" w:rsidP="008551D1" w:rsidR="005862B6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</w:r>
      <w:r>
        <w:rPr>
          <w:b/>
        </w:rPr>
        <w:t>prvi</w:t>
      </w:r>
      <w:r w:rsidRPr="008551D1">
        <w:rPr>
          <w:b/>
        </w:rPr>
        <w:t xml:space="preserve"> viši isplatni red</w:t>
      </w:r>
    </w:p>
    <w:p w:rsidRDefault="005862B6" w:rsidP="008551D1" w:rsidR="005862B6">
      <w:pPr>
        <w:jc w:val="both"/>
        <w:rPr>
          <w:b/>
        </w:rPr>
      </w:pPr>
    </w:p>
    <w:p w:rsidRDefault="005862B6" w:rsidP="005862B6" w:rsidR="005862B6">
      <w:pPr>
        <w:ind w:left="709"/>
        <w:jc w:val="both"/>
      </w:pPr>
      <w:r>
        <w:t xml:space="preserve">ZVONKO BAČIĆ, Karlobag, </w:t>
      </w:r>
      <w:r>
        <w:tab/>
      </w:r>
      <w:r>
        <w:tab/>
      </w:r>
      <w:r>
        <w:tab/>
      </w:r>
      <w:r>
        <w:tab/>
      </w:r>
      <w:r>
        <w:tab/>
        <w:t xml:space="preserve">310.640,51 kn </w:t>
      </w:r>
    </w:p>
    <w:p w:rsidRDefault="005862B6" w:rsidP="005862B6" w:rsidR="005862B6">
      <w:pPr>
        <w:ind w:left="709"/>
        <w:jc w:val="both"/>
      </w:pPr>
      <w:r>
        <w:t xml:space="preserve">Jerka Rukavine 28, </w:t>
      </w:r>
    </w:p>
    <w:p w:rsidRDefault="005862B6" w:rsidP="005862B6" w:rsidR="005862B6">
      <w:pPr>
        <w:ind w:left="709"/>
        <w:jc w:val="both"/>
      </w:pPr>
      <w:r>
        <w:t>OIB 86031248989</w:t>
      </w:r>
    </w:p>
    <w:p w:rsidRDefault="005862B6" w:rsidP="005862B6" w:rsidR="005862B6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62.425,00 kn</w:t>
      </w:r>
    </w:p>
    <w:p w:rsidRDefault="005862B6" w:rsidP="005862B6" w:rsidR="005862B6">
      <w:pPr>
        <w:ind w:left="709"/>
        <w:jc w:val="both"/>
      </w:pPr>
      <w:r>
        <w:t xml:space="preserve">MINISTARSTVO FINANCIJA, </w:t>
      </w:r>
    </w:p>
    <w:p w:rsidRDefault="005862B6" w:rsidP="005862B6" w:rsidR="005862B6">
      <w:pPr>
        <w:ind w:left="709"/>
        <w:jc w:val="both"/>
      </w:pPr>
      <w:r>
        <w:t xml:space="preserve">Porezna uprava, Područni ured Gospić, </w:t>
      </w:r>
    </w:p>
    <w:p w:rsidRDefault="005862B6" w:rsidP="005862B6" w:rsidR="005862B6">
      <w:pPr>
        <w:ind w:left="709"/>
        <w:jc w:val="both"/>
      </w:pPr>
      <w:r>
        <w:t>Gospić, Kaniška 4, OIB 18683136487</w:t>
      </w:r>
    </w:p>
    <w:p w:rsidRDefault="005862B6" w:rsidP="008551D1" w:rsidR="005862B6" w:rsidRPr="005862B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 xml:space="preserve">ZVONKO BAČIĆ, Karlobag, </w:t>
      </w:r>
      <w:r>
        <w:tab/>
      </w:r>
      <w:r>
        <w:tab/>
      </w:r>
      <w:r>
        <w:tab/>
      </w:r>
      <w:r>
        <w:tab/>
      </w:r>
      <w:r>
        <w:tab/>
        <w:t xml:space="preserve">   4.300,69 kn </w:t>
      </w:r>
    </w:p>
    <w:p w:rsidRDefault="005862B6" w:rsidP="005862B6" w:rsidR="005862B6">
      <w:pPr>
        <w:ind w:left="709"/>
        <w:jc w:val="both"/>
      </w:pPr>
      <w:r>
        <w:t xml:space="preserve">Jerka Rukavine 28, </w:t>
      </w:r>
    </w:p>
    <w:p w:rsidRDefault="005862B6" w:rsidP="005862B6" w:rsidR="005862B6">
      <w:pPr>
        <w:ind w:left="709"/>
        <w:jc w:val="both"/>
      </w:pPr>
      <w:r>
        <w:t>OIB 86031248989</w:t>
      </w:r>
    </w:p>
    <w:p w:rsidRDefault="005862B6" w:rsidP="00683BEF" w:rsidR="005862B6" w:rsidRPr="00683BEF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 xml:space="preserve">MARIJA SMOJVER - BAČIĆ, </w:t>
      </w:r>
      <w:r>
        <w:tab/>
      </w:r>
      <w:r>
        <w:tab/>
      </w:r>
      <w:r>
        <w:tab/>
      </w:r>
      <w:r>
        <w:tab/>
      </w:r>
      <w:r>
        <w:tab/>
        <w:t xml:space="preserve">   8.523,06 kn</w:t>
      </w:r>
      <w:r>
        <w:tab/>
      </w:r>
    </w:p>
    <w:p w:rsidRDefault="005862B6" w:rsidP="005862B6" w:rsidR="005862B6">
      <w:pPr>
        <w:ind w:left="709"/>
        <w:jc w:val="both"/>
      </w:pPr>
      <w:r>
        <w:t xml:space="preserve">Karlobag, Ante Starčevića 1, </w:t>
      </w:r>
    </w:p>
    <w:p w:rsidRDefault="005862B6" w:rsidP="005862B6" w:rsidR="005862B6">
      <w:pPr>
        <w:ind w:left="709"/>
        <w:jc w:val="both"/>
      </w:pPr>
      <w:r>
        <w:t>OIB 95973428824</w:t>
      </w:r>
    </w:p>
    <w:p w:rsidRDefault="005862B6" w:rsidP="005862B6" w:rsidR="005862B6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 xml:space="preserve">FINANCIJSKA AGENCIJA ZAGREB, </w:t>
      </w:r>
      <w:r>
        <w:tab/>
      </w:r>
      <w:r>
        <w:tab/>
      </w:r>
      <w:r>
        <w:tab/>
      </w:r>
      <w:r>
        <w:tab/>
        <w:t xml:space="preserve">   2.207,07 kn</w:t>
      </w:r>
      <w:r>
        <w:tab/>
      </w:r>
    </w:p>
    <w:p w:rsidRDefault="005862B6" w:rsidP="005862B6" w:rsidR="005862B6">
      <w:pPr>
        <w:ind w:left="709"/>
        <w:jc w:val="both"/>
      </w:pPr>
      <w:r>
        <w:t xml:space="preserve">Zagreb, Ulica grada Vukovara 70, </w:t>
      </w:r>
    </w:p>
    <w:p w:rsidRDefault="005862B6" w:rsidP="005862B6" w:rsidR="005862B6">
      <w:pPr>
        <w:ind w:left="709"/>
        <w:jc w:val="both"/>
      </w:pPr>
      <w:r>
        <w:t>OIB 85821130368</w:t>
      </w:r>
    </w:p>
    <w:p w:rsidRDefault="005862B6" w:rsidP="005862B6" w:rsidR="005862B6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400,00 kn</w:t>
      </w:r>
      <w:r>
        <w:tab/>
      </w:r>
      <w:r>
        <w:tab/>
        <w:t xml:space="preserve">MINISTARSTVO FINANCIJA, </w:t>
      </w:r>
    </w:p>
    <w:p w:rsidRDefault="005862B6" w:rsidP="005862B6" w:rsidR="005862B6">
      <w:pPr>
        <w:ind w:left="709"/>
        <w:jc w:val="both"/>
      </w:pPr>
      <w:r>
        <w:t xml:space="preserve">Porezna uprava, Područni ured Gospić, </w:t>
      </w:r>
    </w:p>
    <w:p w:rsidRDefault="005862B6" w:rsidP="005862B6" w:rsidR="005862B6">
      <w:pPr>
        <w:ind w:left="709"/>
        <w:jc w:val="both"/>
      </w:pPr>
      <w:r>
        <w:t xml:space="preserve">Gospić, Kaniška 4, </w:t>
      </w:r>
    </w:p>
    <w:p w:rsidRDefault="005862B6" w:rsidP="005862B6" w:rsidR="005862B6">
      <w:pPr>
        <w:ind w:left="709"/>
        <w:jc w:val="both"/>
      </w:pPr>
      <w:r>
        <w:t>OIB 18683136487</w:t>
      </w:r>
    </w:p>
    <w:p w:rsidRDefault="005862B6" w:rsidP="005862B6" w:rsidR="005862B6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lastRenderedPageBreak/>
        <w:t xml:space="preserve">VESNA ŽIC, Rijeka, Dolac 8, </w:t>
      </w:r>
      <w:r>
        <w:tab/>
      </w:r>
      <w:r>
        <w:tab/>
      </w:r>
      <w:r>
        <w:tab/>
      </w:r>
      <w:r>
        <w:tab/>
      </w:r>
      <w:r>
        <w:tab/>
        <w:t xml:space="preserve">   6.250,00 kn</w:t>
      </w:r>
    </w:p>
    <w:p w:rsidRDefault="005862B6" w:rsidP="005862B6" w:rsidR="005862B6">
      <w:pPr>
        <w:ind w:left="709"/>
        <w:jc w:val="both"/>
      </w:pPr>
      <w:r>
        <w:t>OIB 22925872249</w:t>
      </w:r>
    </w:p>
    <w:p w:rsidRDefault="005862B6" w:rsidP="005862B6" w:rsidR="005862B6">
      <w:pPr>
        <w:ind w:left="709"/>
        <w:jc w:val="both"/>
      </w:pPr>
    </w:p>
    <w:p w:rsidRDefault="005862B6" w:rsidP="005862B6" w:rsidR="005862B6">
      <w:pPr>
        <w:ind w:left="709"/>
        <w:jc w:val="both"/>
      </w:pPr>
      <w:r>
        <w:t>OPĆINA KARLOBAG, Karlobag, Trg dr.</w:t>
      </w:r>
      <w:r>
        <w:tab/>
      </w:r>
      <w:r>
        <w:tab/>
        <w:t xml:space="preserve">                     1.506.996,46 kn </w:t>
      </w:r>
    </w:p>
    <w:p w:rsidRDefault="005862B6" w:rsidP="005862B6" w:rsidR="005862B6">
      <w:pPr>
        <w:ind w:left="709"/>
        <w:jc w:val="both"/>
      </w:pPr>
      <w:r>
        <w:t>Franje Tuđmana 3,</w:t>
      </w:r>
    </w:p>
    <w:p w:rsidRDefault="005862B6" w:rsidP="005862B6" w:rsidR="00751098" w:rsidRPr="00751098">
      <w:pPr>
        <w:ind w:left="709"/>
        <w:jc w:val="both"/>
      </w:pPr>
      <w:r>
        <w:t>OIB 24872552514</w:t>
      </w:r>
    </w:p>
    <w:p w:rsidRDefault="00751098" w:rsidP="00294EFE" w:rsidR="00751098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5862B6">
        <w:rPr>
          <w:rFonts w:eastAsiaTheme="minorHAnsi"/>
          <w:lang w:eastAsia="en-US"/>
        </w:rPr>
        <w:t>09. siječnja 2019</w:t>
      </w:r>
      <w:r w:rsidRPr="00545CDD">
        <w:rPr>
          <w:rFonts w:eastAsiaTheme="minorHAnsi"/>
          <w:lang w:eastAsia="en-US"/>
        </w:rPr>
        <w:t>. godine ispitan</w:t>
      </w:r>
      <w:r w:rsidR="000E7EE9">
        <w:rPr>
          <w:rFonts w:eastAsiaTheme="minorHAnsi"/>
          <w:lang w:eastAsia="en-US"/>
        </w:rPr>
        <w:t>e su</w:t>
      </w:r>
      <w:r w:rsidR="00430C43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prijavljen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tražbin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751098">
        <w:rPr>
          <w:rFonts w:eastAsiaTheme="minorHAnsi"/>
          <w:lang w:eastAsia="en-US"/>
        </w:rPr>
        <w:t xml:space="preserve">, odnosno tko je tražbinu osporio.  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22575D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označen</w:t>
      </w:r>
      <w:r w:rsidR="00E770AE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u</w:t>
      </w:r>
      <w:r w:rsidR="0022575D">
        <w:rPr>
          <w:rFonts w:eastAsiaTheme="minorHAnsi"/>
          <w:lang w:eastAsia="en-US"/>
        </w:rPr>
        <w:t xml:space="preserve"> izreci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</w:t>
      </w:r>
      <w:r w:rsidR="0022575D">
        <w:rPr>
          <w:rFonts w:eastAsiaTheme="minorHAnsi"/>
          <w:lang w:eastAsia="en-US"/>
        </w:rPr>
        <w:t>ju</w:t>
      </w:r>
      <w:r w:rsidRPr="00545CDD">
        <w:rPr>
          <w:rFonts w:eastAsiaTheme="minorHAnsi"/>
          <w:lang w:eastAsia="en-US"/>
        </w:rPr>
        <w:t xml:space="preserve"> se na temelju članka 263. SZ-a, utvrđen</w:t>
      </w:r>
      <w:r w:rsidR="0022575D">
        <w:rPr>
          <w:rFonts w:eastAsiaTheme="minorHAnsi"/>
          <w:lang w:eastAsia="en-US"/>
        </w:rPr>
        <w:t>i</w:t>
      </w:r>
      <w:r w:rsidRPr="00545CDD">
        <w:rPr>
          <w:rFonts w:eastAsiaTheme="minorHAnsi"/>
          <w:lang w:eastAsia="en-US"/>
        </w:rPr>
        <w:t>m</w:t>
      </w:r>
      <w:r w:rsidR="0022575D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, budući </w:t>
      </w:r>
      <w:r w:rsidR="0022575D">
        <w:rPr>
          <w:rFonts w:eastAsiaTheme="minorHAnsi"/>
          <w:lang w:eastAsia="en-US"/>
        </w:rPr>
        <w:t xml:space="preserve">ih </w:t>
      </w:r>
      <w:r w:rsidRPr="00545CDD">
        <w:rPr>
          <w:rFonts w:eastAsiaTheme="minorHAnsi"/>
          <w:lang w:eastAsia="en-US"/>
        </w:rPr>
        <w:t xml:space="preserve">nije osporio stečajni upravitelj niti koji od stečajnih vjerovnika. </w:t>
      </w:r>
    </w:p>
    <w:p w:rsidRDefault="0022575D" w:rsidP="000E7EE9" w:rsidR="000E7EE9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5862B6">
        <w:rPr>
          <w:rFonts w:eastAsiaTheme="minorHAnsi"/>
          <w:lang w:eastAsia="en-US"/>
        </w:rPr>
        <w:t>09. siječnja 2019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E96991" w:rsidR="00E96991" w:rsidRPr="008D35EC">
      <w:pPr>
        <w:ind w:firstLine="708" w:left="1416"/>
        <w:jc w:val="right"/>
        <w:rPr>
          <w:rFonts w:eastAsiaTheme="minorHAnsi"/>
          <w:sz w:val="32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  <w:r w:rsidR="005B48C6">
        <w:t xml:space="preserve"> </w:t>
      </w:r>
    </w:p>
    <w:p w:rsidRDefault="00545CDD" w:rsidP="005B48C6" w:rsidR="00545CDD" w:rsidRPr="00E96991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22575D">
      <w:pPr>
        <w:rPr>
          <w:rFonts w:eastAsiaTheme="minorHAnsi"/>
          <w:lang w:eastAsia="en-US"/>
        </w:rPr>
      </w:pPr>
      <w:r w:rsidRPr="0022575D">
        <w:rPr>
          <w:rFonts w:eastAsiaTheme="minorHAnsi"/>
          <w:lang w:eastAsia="en-US"/>
        </w:rPr>
        <w:t>UPUTA O PRAVNOM LIJEKU:</w:t>
      </w:r>
    </w:p>
    <w:p w:rsidRDefault="00545CDD" w:rsidP="00114C50" w:rsidR="00E510B6" w:rsidRPr="006C258E">
      <w:pPr>
        <w:jc w:val="both"/>
      </w:pPr>
      <w:r w:rsidRPr="006C258E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C258E" w:rsidR="006C258E" w:rsidRPr="006C258E">
      <w:pPr>
        <w:jc w:val="both"/>
      </w:pPr>
    </w:p>
    <w:sectPr w:rsidR="006C258E" w:rsidRPr="006C258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9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862B6">
      <w:t>226</w:t>
    </w:r>
    <w:r w:rsidR="00683BEF">
      <w:t>/18</w:t>
    </w:r>
    <w:r w:rsidR="00545CDD">
      <w:t>-</w:t>
    </w:r>
    <w:r w:rsidR="005862B6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61739"/>
    <w:multiLevelType w:val="hybridMultilevel"/>
    <w:tmpl w:val="86945600"/>
    <w:lvl w:tplc="032C03A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46C0DC3"/>
    <w:multiLevelType w:val="hybridMultilevel"/>
    <w:tmpl w:val="32E01622"/>
    <w:lvl w:tplc="F4E8ED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E5D6434"/>
    <w:multiLevelType w:val="hybridMultilevel"/>
    <w:tmpl w:val="812260B8"/>
    <w:lvl w:tplc="60B0D00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4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"/>
  </w:num>
  <w:num w:numId="5">
    <w:abstractNumId w:val="2"/>
  </w:num>
  <w:num w:numId="6">
    <w:abstractNumId w:val="9"/>
  </w:num>
  <w:num w:numId="7">
    <w:abstractNumId w:val="14"/>
  </w:num>
  <w:num w:numId="8">
    <w:abstractNumId w:val="13"/>
  </w:num>
  <w:num w:numId="9">
    <w:abstractNumId w:val="5"/>
  </w:num>
  <w:num w:numId="10">
    <w:abstractNumId w:val="3"/>
  </w:num>
  <w:num w:numId="11">
    <w:abstractNumId w:val="0"/>
  </w:num>
  <w:num w:numId="12">
    <w:abstractNumId w:val="12"/>
  </w:num>
  <w:num w:numId="13">
    <w:abstractNumId w:val="4"/>
  </w:num>
  <w:num w:numId="14">
    <w:abstractNumId w:val="6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E7EE9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2575D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42D30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862B6"/>
    <w:rsid w:val="005914F1"/>
    <w:rsid w:val="005A0FC5"/>
    <w:rsid w:val="005A3D36"/>
    <w:rsid w:val="005A3D41"/>
    <w:rsid w:val="005B4621"/>
    <w:rsid w:val="005B48C6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807"/>
    <w:rsid w:val="00663C84"/>
    <w:rsid w:val="00663D4B"/>
    <w:rsid w:val="00666422"/>
    <w:rsid w:val="00670E5E"/>
    <w:rsid w:val="00680D33"/>
    <w:rsid w:val="00683BEF"/>
    <w:rsid w:val="006848D6"/>
    <w:rsid w:val="006A5C1A"/>
    <w:rsid w:val="006B5DF1"/>
    <w:rsid w:val="006C258E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396B"/>
    <w:rsid w:val="007279AF"/>
    <w:rsid w:val="00742C34"/>
    <w:rsid w:val="0074469F"/>
    <w:rsid w:val="00750929"/>
    <w:rsid w:val="00751098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D35EC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9F604F"/>
    <w:rsid w:val="00A03719"/>
    <w:rsid w:val="00A067C3"/>
    <w:rsid w:val="00A10AF1"/>
    <w:rsid w:val="00A70134"/>
    <w:rsid w:val="00A879DD"/>
    <w:rsid w:val="00A9414B"/>
    <w:rsid w:val="00AA45B9"/>
    <w:rsid w:val="00AC138D"/>
    <w:rsid w:val="00AF507B"/>
    <w:rsid w:val="00B05384"/>
    <w:rsid w:val="00B1155C"/>
    <w:rsid w:val="00B171A3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B4E10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90B8C"/>
    <w:rsid w:val="00DA3CC1"/>
    <w:rsid w:val="00DB20D2"/>
    <w:rsid w:val="00DC1065"/>
    <w:rsid w:val="00E04154"/>
    <w:rsid w:val="00E04CF6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770AE"/>
    <w:rsid w:val="00E86F40"/>
    <w:rsid w:val="00E96991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6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9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9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9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9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6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9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9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9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9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BAG</izvorni_sadrzaj>
    <derivirana_varijabla naziv="DomainObject.Predmet.ProtustrankaFormated_1">  Dobrovoljno vatrogasno društvo BAG</derivirana_varijabla>
  </DomainObject.Predmet.ProtustrankaFormated>
  <DomainObject.Predmet.ProtustrankaFormatedOIB>
    <izvorni_sadrzaj>  Dobrovoljno vatrogasno društvo BAG, OIB 74655411815</izvorni_sadrzaj>
    <derivirana_varijabla naziv="DomainObject.Predmet.ProtustrankaFormatedOIB_1">  Dobrovoljno vatrogasno društvo BAG, OIB 74655411815</derivirana_varijabla>
  </DomainObject.Predmet.ProtustrankaFormatedOIB>
  <DomainObject.Predmet.ProtustrankaFormatedWithAdress>
    <izvorni_sadrzaj> Dobrovoljno vatrogasno društvo BAG, Trg dr. Franje Tuđmana 2, 53288 Karlobag</izvorni_sadrzaj>
    <derivirana_varijabla naziv="DomainObject.Predmet.ProtustrankaFormatedWithAdress_1"> Dobrovoljno vatrogasno društvo BAG, Trg dr. Franje Tuđmana 2, 53288 Karlobag</derivirana_varijabla>
  </DomainObject.Predmet.ProtustrankaFormatedWithAdress>
  <DomainObject.Predmet.ProtustrankaFormatedWithAdressOIB>
    <izvorni_sadrzaj> Dobrovoljno vatrogasno društvo BAG, OIB 74655411815, Trg dr. Franje Tuđmana 2, 53288 Karlobag</izvorni_sadrzaj>
    <derivirana_varijabla naziv="DomainObject.Predmet.ProtustrankaFormatedWithAdressOIB_1"> Dobrovoljno vatrogasno društvo BAG, OIB 74655411815, Trg dr. Franje Tuđmana 2, 53288 Karlobag</derivirana_varijabla>
  </DomainObject.Predmet.ProtustrankaFormatedWithAdressOIB>
  <DomainObject.Predmet.ProtustrankaWithAdress>
    <izvorni_sadrzaj>Dobrovoljno vatrogasno društvo BAG Trg dr. Franje Tuđmana 2, 53288 Karlobag</izvorni_sadrzaj>
    <derivirana_varijabla naziv="DomainObject.Predmet.ProtustrankaWithAdress_1">Dobrovoljno vatrogasno društvo BAG Trg dr. Franje Tuđmana 2, 53288 Karlobag</derivirana_varijabla>
  </DomainObject.Predmet.ProtustrankaWithAdress>
  <DomainObject.Predmet.ProtustrankaWithAdressOIB>
    <izvorni_sadrzaj>Dobrovoljno vatrogasno društvo BAG, OIB 74655411815, Trg dr. Franje Tuđmana 2, 53288 Karlobag</izvorni_sadrzaj>
    <derivirana_varijabla naziv="DomainObject.Predmet.ProtustrankaWithAdressOIB_1">Dobrovoljno vatrogasno društvo BAG, OIB 74655411815, Trg dr. Franje Tuđmana 2, 53288 Karlobag</derivirana_varijabla>
  </DomainObject.Predmet.ProtustrankaWithAdressOIB>
  <DomainObject.Predmet.ProtustrankaNazivFormated>
    <izvorni_sadrzaj>Dobrovoljno vatrogasno društvo BAG</izvorni_sadrzaj>
    <derivirana_varijabla naziv="DomainObject.Predmet.ProtustrankaNazivFormated_1">Dobrovoljno vatrogasno društvo BAG</derivirana_varijabla>
  </DomainObject.Predmet.ProtustrankaNazivFormated>
  <DomainObject.Predmet.ProtustrankaNazivFormatedOIB>
    <izvorni_sadrzaj>Dobrovoljno vatrogasno društvo BAG, OIB 74655411815</izvorni_sadrzaj>
    <derivirana_varijabla naziv="DomainObject.Predmet.ProtustrankaNazivFormatedOIB_1">Dobrovoljno vatrogasno društvo BAG, OIB 74655411815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Dobrovoljno vatrogasno društvo BAG</item>
    </izvorni_sadrzaj>
    <derivirana_varijabla naziv="DomainObject.Predmet.ProtuStrankaListFormated_1">
      <item>Dobrovoljno vatrogasno društvo BAG</item>
    </derivirana_varijabla>
  </DomainObject.Predmet.ProtuStrankaListFormated>
  <DomainObject.Predmet.ProtuStrankaListFormatedOIB>
    <izvorni_sadrzaj>
      <item>Dobrovoljno vatrogasno društvo BAG, OIB 74655411815</item>
    </izvorni_sadrzaj>
    <derivirana_varijabla naziv="DomainObject.Predmet.ProtuStrankaListFormatedOIB_1">
      <item>Dobrovoljno vatrogasno društvo BAG, OIB 74655411815</item>
    </derivirana_varijabla>
  </DomainObject.Predmet.ProtuStrankaListFormatedOIB>
  <DomainObject.Predmet.ProtuStrankaListFormatedWithAdress>
    <izvorni_sadrzaj>
      <item>Dobrovoljno vatrogasno društvo BAG, Trg dr. Franje Tuđmana 2, 53288 Karlobag</item>
    </izvorni_sadrzaj>
    <derivirana_varijabla naziv="DomainObject.Predmet.ProtuStrankaListFormatedWithAdress_1">
      <item>Dobrovoljno vatrogasno društvo BAG, Trg dr. Franje Tuđmana 2, 53288 Karlobag</item>
    </derivirana_varijabla>
  </DomainObject.Predmet.ProtuStrankaListFormatedWithAdress>
  <DomainObject.Predmet.ProtuStrankaListFormatedWithAdressOIB>
    <izvorni_sadrzaj>
      <item>Dobrovoljno vatrogasno društvo BAG, OIB 74655411815, Trg dr. Franje Tuđmana 2, 53288 Karlobag</item>
    </izvorni_sadrzaj>
    <derivirana_varijabla naziv="DomainObject.Predmet.ProtuStrankaListFormatedWithAdressOIB_1">
      <item>Dobrovoljno vatrogasno društvo BAG, OIB 74655411815, Trg dr. Franje Tuđmana 2, 53288 Karlobag</item>
    </derivirana_varijabla>
  </DomainObject.Predmet.ProtuStrankaListFormatedWithAdressOIB>
  <DomainObject.Predmet.ProtuStrankaListNazivFormated>
    <izvorni_sadrzaj>
      <item>Dobrovoljno vatrogasno društvo BAG</item>
    </izvorni_sadrzaj>
    <derivirana_varijabla naziv="DomainObject.Predmet.ProtuStrankaListNazivFormated_1">
      <item>Dobrovoljno vatrogasno društvo BAG</item>
    </derivirana_varijabla>
  </DomainObject.Predmet.ProtuStrankaListNazivFormated>
  <DomainObject.Predmet.ProtuStrankaListNazivFormatedOIB>
    <izvorni_sadrzaj>
      <item>Dobrovoljno vatrogasno društvo BAG, OIB 74655411815</item>
    </izvorni_sadrzaj>
    <derivirana_varijabla naziv="DomainObject.Predmet.ProtuStrankaListNazivFormatedOIB_1">
      <item>Dobrovoljno vatrogasno društvo BAG, OIB 74655411815</item>
    </derivirana_varijabla>
  </DomainObject.Predmet.ProtuStrankaListNazivFormatedOIB>
  <DomainObject.Predmet.OstaliListFormated>
    <izvorni_sadrzaj>
      <item>VESNA ŽIC</item>
      <item>PETAR TOMLJANOVIĆ</item>
      <item>ZVONKO BAČIĆ</item>
    </izvorni_sadrzaj>
    <derivirana_varijabla naziv="DomainObject.Predmet.OstaliListFormated_1">
      <item>VESNA ŽIC</item>
      <item>PETAR TOMLJANOVIĆ</item>
      <item>ZVONKO BAČIĆ</item>
    </derivirana_varijabla>
  </DomainObject.Predmet.OstaliListFormated>
  <DomainObject.Predmet.OstaliListFormatedOIB>
    <izvorni_sadrzaj>
      <item>VESNA ŽIC</item>
      <item>PETAR TOMLJANOVIĆ</item>
      <item>ZVONKO BAČIĆ</item>
    </izvorni_sadrzaj>
    <derivirana_varijabla naziv="DomainObject.Predmet.OstaliListFormatedOIB_1">
      <item>VESNA ŽIC</item>
      <item>PETAR TOMLJANOVIĆ</item>
      <item>ZVONKO BAČIĆ</item>
    </derivirana_varijabla>
  </DomainObject.Predmet.OstaliListFormatedOIB>
  <DomainObject.Predmet.OstaliListFormatedWithAdress>
    <izvorni_sadrzaj>
      <item>VESNA ŽIC</item>
      <item>PETAR TOMLJANOVIĆ</item>
      <item>ZVONKO BAČIĆ</item>
    </izvorni_sadrzaj>
    <derivirana_varijabla naziv="DomainObject.Predmet.OstaliListFormatedWithAdress_1">
      <item>VESNA ŽIC</item>
      <item>PETAR TOMLJANOVIĆ</item>
      <item>ZVONKO BAČIĆ</item>
    </derivirana_varijabla>
  </DomainObject.Predmet.OstaliListFormatedWithAdress>
  <DomainObject.Predmet.OstaliListFormatedWithAdressOIB>
    <izvorni_sadrzaj>
      <item>VESNA ŽIC</item>
      <item>PETAR TOMLJANOVIĆ</item>
      <item>ZVONKO BAČIĆ</item>
    </izvorni_sadrzaj>
    <derivirana_varijabla naziv="DomainObject.Predmet.OstaliListFormatedWithAdressOIB_1">
      <item>VESNA ŽIC</item>
      <item>PETAR TOMLJANOVIĆ</item>
      <item>ZVONKO BAČIĆ</item>
    </derivirana_varijabla>
  </DomainObject.Predmet.OstaliListFormatedWithAdressOIB>
  <DomainObject.Predmet.OstaliListNazivFormated>
    <izvorni_sadrzaj>
      <item>VESNA ŽIC</item>
      <item>PETAR TOMLJANOVIĆ</item>
      <item>ZVONKO BAČIĆ</item>
    </izvorni_sadrzaj>
    <derivirana_varijabla naziv="DomainObject.Predmet.OstaliListNazivFormated_1">
      <item>VESNA ŽIC</item>
      <item>PETAR TOMLJANOVIĆ</item>
      <item>ZVONKO BAČIĆ</item>
    </derivirana_varijabla>
  </DomainObject.Predmet.OstaliListNazivFormated>
  <DomainObject.Predmet.OstaliListNazivFormatedOIB>
    <izvorni_sadrzaj>
      <item>VESNA ŽIC</item>
      <item>PETAR TOMLJANOVIĆ</item>
      <item>ZVONKO BAČIĆ</item>
    </izvorni_sadrzaj>
    <derivirana_varijabla naziv="DomainObject.Predmet.OstaliListNazivFormatedOIB_1">
      <item>VESNA ŽIC</item>
      <item>PETAR TOMLJANOVIĆ</item>
      <item>ZVONKO 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Dobrovoljno vatrogasno društvo BAG</izvorni_sadrzaj>
    <derivirana_varijabla naziv="DomainObject.Predmet.ProtustrankaIDrugi_1">Dobrovoljno vatrogasno društvo 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Dobrovoljno vatrogasno društvo BAG, OIB 74655411815, Trg dr. Franje Tuđmana 2, 53288 Karlobag</izvorni_sadrzaj>
    <derivirana_varijabla naziv="DomainObject.Predmet.ProtustrankaIDrugiAdressOIB_1">Dobrovoljno vatrogasno društvo BAG, OIB 74655411815, Trg dr. Franje Tuđmana 2,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Dobrovoljno vatrogasno društvo BAG</item>
      <item>VESNA ŽIC</item>
      <item>PETAR TOMLJANOVIĆ</item>
      <item>ZVONKO BAČIĆ</item>
    </izvorni_sadrzaj>
    <derivirana_varijabla naziv="DomainObject.Predmet.SudioniciListNaziv_1">
      <item>FINA  Rijeka</item>
      <item>Dobrovoljno vatrogasno društvo BAG</item>
      <item>VESNA ŽIC</item>
      <item>PETAR TOMLJANOVIĆ</item>
      <item>ZVONKO BAČIĆ</item>
    </derivirana_varijabla>
  </DomainObject.Predmet.SudioniciListNaziv>
  <DomainObject.Predmet.SudioniciListAdressOIB>
    <izvorni_sadrzaj>
      <item>FINA  Rijeka, OIB 85821130368, Frana Kurelca 8,51000 Rijeka</item>
      <item>Dobrovoljno vatrogasno društvo BAG, OIB 74655411815, Trg dr. Franje Tuđmana 2,53288 Karlobag</item>
      <item>VESNA ŽIC</item>
      <item>PETAR TOMLJANOVIĆ</item>
      <item>ZVONKO BAČIĆ</item>
    </izvorni_sadrzaj>
    <derivirana_varijabla naziv="DomainObject.Predmet.SudioniciListAdressOIB_1">
      <item>FINA  Rijeka, OIB 85821130368, Frana Kurelca 8,51000 Rijeka</item>
      <item>Dobrovoljno vatrogasno društvo BAG, OIB 74655411815, Trg dr. Franje Tuđmana 2,53288 Karlobag</item>
      <item>VESNA ŽIC</item>
      <item>PETAR TOMLJANOVIĆ</item>
      <item>ZVONKO BAČIĆ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74655411815</item>
      <item>, OIB null</item>
      <item>, OIB null</item>
      <item>, OIB null</item>
    </izvorni_sadrzaj>
    <derivirana_varijabla naziv="DomainObject.Predmet.SudioniciListNazivOIB_1">
      <item>, OIB 85821130368</item>
      <item>, OIB 74655411815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St-226/2018-21</izvorni_sadrzaj>
    <derivirana_varijabla naziv="DomainObject.PredzadnjaOdlukaIzPredmeta.Oznaka_1">St-226/2018-21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49177-DEBF-4E22-AD60-54AC094EF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1968</properties:Characters>
  <properties:Lines>77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2019-01-09T10:51:00Z</dcterms:created>
  <dc:creator>rcerneka</dc:creator>
  <cp:lastModifiedBy>Jasna Radulović</cp:lastModifiedBy>
  <cp:lastPrinted>2018-11-26T10:50:00Z</cp:lastPrinted>
  <dcterms:modified xmlns:xsi="http://www.w3.org/2001/XMLSchema-instance" xsi:type="dcterms:W3CDTF">2019-01-09T10:53:00Z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(226-18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