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158e2" w14:paraId="3e158e2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802355" w:rsidP="00EC0A79" w:rsidR="00802355">
      <w:pPr>
        <w:ind w:firstLine="360"/>
        <w:jc w:val="right"/>
        <w:rPr>
          <w:shd w:themeFill="background1" w:fill="FFFFFF" w:color="auto" w:val="clear"/>
        </w:rPr>
      </w:pPr>
      <w:r>
        <w:rPr>
          <w:shd w:themeFill="background1" w:fill="FFFFFF" w:color="auto" w:val="clear"/>
        </w:rPr>
        <w:t>ARSEN SAFTIĆ</w:t>
      </w:r>
    </w:p>
    <w:p w:rsidRDefault="00802355" w:rsidP="00EC0A79" w:rsidR="00AC7A86">
      <w:pPr>
        <w:ind w:firstLine="360"/>
        <w:jc w:val="right"/>
        <w:rPr>
          <w:shd w:themeFill="background1" w:fill="FFFFFF" w:color="auto" w:val="clear"/>
        </w:rPr>
      </w:pPr>
      <w:r>
        <w:rPr>
          <w:shd w:themeFill="background1" w:fill="FFFFFF" w:color="auto" w:val="clear"/>
        </w:rPr>
        <w:t>Ljubljanska cesta 11</w:t>
      </w:r>
    </w:p>
    <w:p w:rsidRDefault="00802355" w:rsidP="00802355" w:rsidR="00802355">
      <w:pPr>
        <w:ind w:firstLine="360"/>
        <w:jc w:val="right"/>
        <w:rPr>
          <w:shd w:themeFill="background1" w:fill="FFFFFF" w:color="auto" w:val="clear"/>
        </w:rPr>
      </w:pPr>
      <w:r>
        <w:rPr>
          <w:shd w:themeFill="background1" w:fill="FFFFFF" w:color="auto" w:val="clear"/>
        </w:rPr>
        <w:t>Slovenija, Kočovje</w:t>
      </w:r>
    </w:p>
    <w:p w:rsidRDefault="00802355" w:rsidP="00EC0A79" w:rsidR="00802355">
      <w:pPr>
        <w:ind w:firstLine="360"/>
        <w:jc w:val="right"/>
        <w:rPr>
          <w:shd w:themeFill="background1" w:fill="FFFFFF" w:color="auto" w:val="clear"/>
        </w:rPr>
      </w:pPr>
    </w:p>
    <w:p w:rsidRDefault="00802355" w:rsidP="00EC0A79" w:rsidR="00802355">
      <w:pPr>
        <w:ind w:firstLine="360"/>
        <w:jc w:val="right"/>
        <w:rPr>
          <w:shd w:themeFill="background1" w:fill="FFFFFF" w:color="auto" w:val="clear"/>
        </w:rPr>
      </w:pPr>
    </w:p>
    <w:p w:rsidRDefault="00802355" w:rsidP="00EC0A79" w:rsidR="00802355">
      <w:pPr>
        <w:ind w:firstLine="360"/>
        <w:jc w:val="right"/>
      </w:pPr>
    </w:p>
    <w:p w:rsidRDefault="00CE350A" w:rsidP="00A75CA0" w:rsidR="00CE350A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802355">
        <w:t>743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EF5E1E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802355">
        <w:t>16. svibnja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802355">
        <w:t>ADRIATIK SERVIS CENTAR j.d.o.o., Šibenik, Šibenskih vatrogasaca 5,</w:t>
      </w:r>
      <w:r w:rsidR="00802355" w:rsidRPr="007A679F">
        <w:t xml:space="preserve"> OIB: </w:t>
      </w:r>
      <w:r w:rsidR="00802355">
        <w:t>34394279306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A32055">
        <w:t xml:space="preserve">06. </w:t>
      </w:r>
      <w:r w:rsidR="00802355">
        <w:t>lipnja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4F3855">
        <w:t>10</w:t>
      </w:r>
      <w:r w:rsidR="00EF5E1E">
        <w:t>,</w:t>
      </w:r>
      <w:r w:rsidR="00802355">
        <w:t>00</w:t>
      </w:r>
      <w:r w:rsidR="004B24FA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A32055">
        <w:t xml:space="preserve">06. </w:t>
      </w:r>
      <w:r w:rsidR="00802355">
        <w:t>lipnja</w:t>
      </w:r>
      <w:r w:rsidR="00036579">
        <w:t xml:space="preserve"> 2016. </w:t>
      </w:r>
      <w:r w:rsidR="001B7DF8" w:rsidRPr="00B0613D">
        <w:t xml:space="preserve">u </w:t>
      </w:r>
      <w:r w:rsidR="004F3855">
        <w:t>10</w:t>
      </w:r>
      <w:r w:rsidR="00A32055">
        <w:t>,</w:t>
      </w:r>
      <w:r w:rsidR="00802355">
        <w:t>02</w:t>
      </w:r>
      <w:r w:rsidR="001B7DF8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>,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802355">
        <w:t>16. svibnja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="00EC0A79">
        <w:t>S</w:t>
      </w:r>
      <w:r w:rsidR="007E2FCE">
        <w:t>utkinja</w:t>
      </w:r>
      <w:r>
        <w:t>:</w:t>
      </w:r>
    </w:p>
    <w:p w:rsidRDefault="00E02F8E" w:rsidP="004E23A2" w:rsidR="004E23A2" w:rsidRPr="00F60CD9">
      <w:r>
        <w:t>Martina Kalmeta</w:t>
      </w:r>
      <w:r w:rsidR="004E23A2">
        <w:tab/>
      </w:r>
      <w:r w:rsidR="004E23A2">
        <w:tab/>
      </w:r>
      <w:r w:rsidR="004E23A2">
        <w:tab/>
      </w:r>
      <w:r w:rsidR="004E23A2">
        <w:tab/>
      </w:r>
      <w:r w:rsidR="004E23A2">
        <w:tab/>
      </w:r>
      <w:r w:rsidR="004E23A2">
        <w:tab/>
      </w:r>
      <w:r w:rsidR="004E23A2">
        <w:tab/>
      </w:r>
      <w:r w:rsidR="004E23A2">
        <w:tab/>
      </w:r>
      <w:r w:rsidR="004E23A2"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4CDD" w:rsidR="008E4CDD">
      <w:r>
        <w:separator/>
      </w:r>
    </w:p>
  </w:endnote>
  <w:endnote w:id="0" w:type="continuationSeparator">
    <w:p w:rsidRDefault="008E4CDD" w:rsidR="008E4C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4CDD" w:rsidR="008E4CDD">
      <w:r>
        <w:separator/>
      </w:r>
    </w:p>
  </w:footnote>
  <w:footnote w:id="0" w:type="continuationSeparator">
    <w:p w:rsidRDefault="008E4CDD" w:rsidR="008E4C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DD" w:rsidR="008E4CDD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4912940" DrawAspect="Content" ShapeID="_x0000_i1025" ProgID="Word.Picture.8" Type="Embed"/>
      </w:object>
    </w:r>
  </w:p>
  <w:p w:rsidRDefault="008E4CDD" w:rsidR="008E4CD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8E4CDD" w:rsidP="001B7DF8" w:rsidR="008E4CDD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                     </w:t>
    </w:r>
    <w:r>
      <w:t>1 St-</w:t>
    </w:r>
    <w:r w:rsidR="00802355">
      <w:t>743</w:t>
    </w:r>
    <w:r>
      <w:t>/16-5</w:t>
    </w:r>
  </w:p>
  <w:p w:rsidRDefault="008E4CDD" w:rsidR="008E4CDD">
    <w:pPr>
      <w:pStyle w:val="Zaglavlje"/>
      <w:rPr>
        <w:b/>
        <w:bCs/>
        <w:sz w:val="28"/>
      </w:rPr>
    </w:pPr>
  </w:p>
  <w:p w:rsidRDefault="008E4CDD" w:rsidR="008E4CDD">
    <w:pPr>
      <w:pStyle w:val="Zaglavlje"/>
      <w:rPr>
        <w:b/>
        <w:bCs/>
        <w:sz w:val="28"/>
      </w:rPr>
    </w:pPr>
  </w:p>
  <w:p w:rsidRDefault="008E4CDD" w:rsidR="008E4CD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8294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1E632A"/>
    <w:rsid w:val="002160D8"/>
    <w:rsid w:val="0022389F"/>
    <w:rsid w:val="00224AA9"/>
    <w:rsid w:val="00227022"/>
    <w:rsid w:val="00237170"/>
    <w:rsid w:val="00240260"/>
    <w:rsid w:val="002459B5"/>
    <w:rsid w:val="00246A0F"/>
    <w:rsid w:val="002658DA"/>
    <w:rsid w:val="00266C70"/>
    <w:rsid w:val="0027090A"/>
    <w:rsid w:val="00285932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419BB"/>
    <w:rsid w:val="003537C3"/>
    <w:rsid w:val="003555E7"/>
    <w:rsid w:val="00360152"/>
    <w:rsid w:val="00361F97"/>
    <w:rsid w:val="00372B50"/>
    <w:rsid w:val="00376A1D"/>
    <w:rsid w:val="00377D82"/>
    <w:rsid w:val="00381F65"/>
    <w:rsid w:val="003A6246"/>
    <w:rsid w:val="003B4AE3"/>
    <w:rsid w:val="003B6C57"/>
    <w:rsid w:val="003C14A3"/>
    <w:rsid w:val="003C4C41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97B63"/>
    <w:rsid w:val="004A0B35"/>
    <w:rsid w:val="004A3F01"/>
    <w:rsid w:val="004A7CD9"/>
    <w:rsid w:val="004B24FA"/>
    <w:rsid w:val="004B5B73"/>
    <w:rsid w:val="004B6535"/>
    <w:rsid w:val="004B7050"/>
    <w:rsid w:val="004D670F"/>
    <w:rsid w:val="004E23A2"/>
    <w:rsid w:val="004F1F42"/>
    <w:rsid w:val="004F3855"/>
    <w:rsid w:val="00506F5D"/>
    <w:rsid w:val="00510FCE"/>
    <w:rsid w:val="00521825"/>
    <w:rsid w:val="0053063B"/>
    <w:rsid w:val="00532A08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7856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94DFF"/>
    <w:rsid w:val="006A0F4B"/>
    <w:rsid w:val="006A28F0"/>
    <w:rsid w:val="006C082F"/>
    <w:rsid w:val="006C2414"/>
    <w:rsid w:val="006C567F"/>
    <w:rsid w:val="006C5C32"/>
    <w:rsid w:val="006C7EB4"/>
    <w:rsid w:val="006E2AFA"/>
    <w:rsid w:val="00711EE2"/>
    <w:rsid w:val="007143B5"/>
    <w:rsid w:val="007359B0"/>
    <w:rsid w:val="00742CB4"/>
    <w:rsid w:val="0074503C"/>
    <w:rsid w:val="0075028B"/>
    <w:rsid w:val="00752B10"/>
    <w:rsid w:val="00753F74"/>
    <w:rsid w:val="007625D3"/>
    <w:rsid w:val="00765E84"/>
    <w:rsid w:val="0076649D"/>
    <w:rsid w:val="00780F3D"/>
    <w:rsid w:val="00781CDA"/>
    <w:rsid w:val="007A3728"/>
    <w:rsid w:val="007A4F56"/>
    <w:rsid w:val="007A763B"/>
    <w:rsid w:val="007D405D"/>
    <w:rsid w:val="007E2FCE"/>
    <w:rsid w:val="007E425C"/>
    <w:rsid w:val="007F59DD"/>
    <w:rsid w:val="00802355"/>
    <w:rsid w:val="0080429C"/>
    <w:rsid w:val="00815A1A"/>
    <w:rsid w:val="0082453E"/>
    <w:rsid w:val="00842109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8E4CDD"/>
    <w:rsid w:val="00913AF3"/>
    <w:rsid w:val="00923BB6"/>
    <w:rsid w:val="0093459D"/>
    <w:rsid w:val="00940FAF"/>
    <w:rsid w:val="00944D6A"/>
    <w:rsid w:val="00946322"/>
    <w:rsid w:val="00950D8B"/>
    <w:rsid w:val="00960094"/>
    <w:rsid w:val="00981238"/>
    <w:rsid w:val="00986CDC"/>
    <w:rsid w:val="009B07C8"/>
    <w:rsid w:val="009B4E9E"/>
    <w:rsid w:val="009E384B"/>
    <w:rsid w:val="009E48AC"/>
    <w:rsid w:val="00A06C98"/>
    <w:rsid w:val="00A12246"/>
    <w:rsid w:val="00A137B4"/>
    <w:rsid w:val="00A32055"/>
    <w:rsid w:val="00A478BB"/>
    <w:rsid w:val="00A52F25"/>
    <w:rsid w:val="00A60137"/>
    <w:rsid w:val="00A62539"/>
    <w:rsid w:val="00A66D04"/>
    <w:rsid w:val="00A75CA0"/>
    <w:rsid w:val="00A82235"/>
    <w:rsid w:val="00AC5EE8"/>
    <w:rsid w:val="00AC7A86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C60A3"/>
    <w:rsid w:val="00BD1BA0"/>
    <w:rsid w:val="00BE5C92"/>
    <w:rsid w:val="00BE7BE4"/>
    <w:rsid w:val="00BF4984"/>
    <w:rsid w:val="00C11E12"/>
    <w:rsid w:val="00C2092D"/>
    <w:rsid w:val="00C23DAF"/>
    <w:rsid w:val="00C47314"/>
    <w:rsid w:val="00C51B77"/>
    <w:rsid w:val="00C55BC5"/>
    <w:rsid w:val="00C57528"/>
    <w:rsid w:val="00C62FF5"/>
    <w:rsid w:val="00C6342D"/>
    <w:rsid w:val="00C675F5"/>
    <w:rsid w:val="00C71E24"/>
    <w:rsid w:val="00C87703"/>
    <w:rsid w:val="00CD1086"/>
    <w:rsid w:val="00CD53C1"/>
    <w:rsid w:val="00CE350A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1FEE"/>
    <w:rsid w:val="00D863E6"/>
    <w:rsid w:val="00D93152"/>
    <w:rsid w:val="00D947D6"/>
    <w:rsid w:val="00DA0D45"/>
    <w:rsid w:val="00DB4D46"/>
    <w:rsid w:val="00DC069A"/>
    <w:rsid w:val="00DF5870"/>
    <w:rsid w:val="00E02F8E"/>
    <w:rsid w:val="00E051A2"/>
    <w:rsid w:val="00E069BC"/>
    <w:rsid w:val="00E073B9"/>
    <w:rsid w:val="00E57968"/>
    <w:rsid w:val="00E6062F"/>
    <w:rsid w:val="00E639E4"/>
    <w:rsid w:val="00E678A3"/>
    <w:rsid w:val="00E83C6A"/>
    <w:rsid w:val="00E873AF"/>
    <w:rsid w:val="00EA6402"/>
    <w:rsid w:val="00EB44F7"/>
    <w:rsid w:val="00EC0A79"/>
    <w:rsid w:val="00ED32D7"/>
    <w:rsid w:val="00EF21CE"/>
    <w:rsid w:val="00EF5E1E"/>
    <w:rsid w:val="00F16B4D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C60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0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0A3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0A3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0A3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C60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0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0A3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0A3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0A3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ADRIATIK SERVIS CENTAR j.d.o.o. za održavanje i popravak brodova</izvorni_sadrzaj>
    <derivirana_varijabla naziv="DomainObject.Predmet.ProtustrankaFormated_1">  ADRIATIK SERVIS CENTAR j.d.o.o. za održavanje i popravak brodova</derivirana_varijabla>
  </DomainObject.Predmet.ProtustrankaFormated>
  <DomainObject.Predmet.ProtustrankaFormatedOIB>
    <izvorni_sadrzaj>  ADRIATIK SERVIS CENTAR j.d.o.o. za održavanje i popravak brodova, OIB 34394279306</izvorni_sadrzaj>
    <derivirana_varijabla naziv="DomainObject.Predmet.ProtustrankaFormatedOIB_1">  ADRIATIK SERVIS CENTAR j.d.o.o. za održavanje i popravak brodova, OIB 34394279306</derivirana_varijabla>
  </DomainObject.Predmet.ProtustrankaFormatedOIB>
  <DomainObject.Predmet.ProtustrankaFormatedWithAdress>
    <izvorni_sadrzaj> ADRIATIK SERVIS CENTAR j.d.o.o. za održavanje i popravak brodova, Šibenskih vatrogasaca 5, 22000 Šibenik</izvorni_sadrzaj>
    <derivirana_varijabla naziv="DomainObject.Predmet.ProtustrankaFormatedWithAdress_1"> ADRIATIK SERVIS CENTAR j.d.o.o. za održavanje i popravak brodova, Šibenskih vatrogasaca 5, 22000 Šibenik</derivirana_varijabla>
  </DomainObject.Predmet.ProtustrankaFormatedWithAdress>
  <DomainObject.Predmet.ProtustrankaFormatedWithAdressOIB>
    <izvorni_sadrzaj> ADRIATIK SERVIS CENTAR j.d.o.o. za održavanje i popravak brodova, OIB 34394279306, Šibenskih vatrogasaca 5, 22000 Šibenik</izvorni_sadrzaj>
    <derivirana_varijabla naziv="DomainObject.Predmet.ProtustrankaFormatedWithAdressOIB_1"> ADRIATIK SERVIS CENTAR j.d.o.o. za održavanje i popravak brodova, OIB 34394279306, Šibenskih vatrogasaca 5, 22000 Šibenik</derivirana_varijabla>
  </DomainObject.Predmet.ProtustrankaFormatedWithAdressOIB>
  <DomainObject.Predmet.ProtustrankaWithAdress>
    <izvorni_sadrzaj>ADRIATIK SERVIS CENTAR j.d.o.o. za održavanje i popravak brodova Šibenskih vatrogasaca 5, 22000 Šibenik</izvorni_sadrzaj>
    <derivirana_varijabla naziv="DomainObject.Predmet.ProtustrankaWithAdress_1">ADRIATIK SERVIS CENTAR j.d.o.o. za održavanje i popravak brodova Šibenskih vatrogasaca 5, 22000 Šibenik</derivirana_varijabla>
  </DomainObject.Predmet.ProtustrankaWithAdress>
  <DomainObject.Predmet.ProtustrankaWithAdressOIB>
    <izvorni_sadrzaj>ADRIATIK SERVIS CENTAR j.d.o.o. za održavanje i popravak brodova, OIB 34394279306, Šibenskih vatrogasaca 5, 22000 Šibenik</izvorni_sadrzaj>
    <derivirana_varijabla naziv="DomainObject.Predmet.ProtustrankaWithAdressOIB_1">ADRIATIK SERVIS CENTAR j.d.o.o. za održavanje i popravak brodova, OIB 34394279306, Šibenskih vatrogasaca 5, 22000 Šibenik</derivirana_varijabla>
  </DomainObject.Predmet.ProtustrankaWithAdressOIB>
  <DomainObject.Predmet.ProtustrankaNazivFormated>
    <izvorni_sadrzaj>ADRIATIK SERVIS CENTAR j.d.o.o. za održavanje i popravak brodova</izvorni_sadrzaj>
    <derivirana_varijabla naziv="DomainObject.Predmet.ProtustrankaNazivFormated_1">ADRIATIK SERVIS CENTAR j.d.o.o. za održavanje i popravak brodova</derivirana_varijabla>
  </DomainObject.Predmet.ProtustrankaNazivFormated>
  <DomainObject.Predmet.ProtustrankaNazivFormatedOIB>
    <izvorni_sadrzaj>ADRIATIK SERVIS CENTAR j.d.o.o. za održavanje i popravak brodova, OIB 34394279306</izvorni_sadrzaj>
    <derivirana_varijabla naziv="DomainObject.Predmet.ProtustrankaNazivFormatedOIB_1">ADRIATIK SERVIS CENTAR j.d.o.o. za održavanje i popravak brodova, OIB 34394279306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L.Marune 1, 22000 Šibenik</izvorni_sadrzaj>
    <derivirana_varijabla naziv="DomainObject.Predmet.StrankaFormatedWithAdress_1"> Fina-Podružnica Šibenik, Perivoj L.Marune 1, 22000 Šibenik</derivirana_varijabla>
  </DomainObject.Predmet.StrankaFormatedWithAdress>
  <DomainObject.Predmet.StrankaFormatedWithAdressOIB>
    <izvorni_sadrzaj> Fina-Podružnica Šibenik, OIB 85821130368, Perivoj L.Marune 1, 22000 Šibenik</izvorni_sadrzaj>
    <derivirana_varijabla naziv="DomainObject.Predmet.StrankaFormatedWithAdressOIB_1"> Fina-Podružnica Šibenik, OIB 85821130368, Perivoj L.Marune 1, 22000 Šibenik</derivirana_varijabla>
  </DomainObject.Predmet.StrankaFormatedWithAdressOIB>
  <DomainObject.Predmet.StrankaWithAdress>
    <izvorni_sadrzaj>Fina-Podružnica Šibenik Perivoj L.Marune 1,22000 Šibenik</izvorni_sadrzaj>
    <derivirana_varijabla naziv="DomainObject.Predmet.StrankaWithAdress_1">Fina-Podružnica Šibenik Perivoj L.Marune 1,22000 Šibenik</derivirana_varijabla>
  </DomainObject.Predmet.StrankaWithAdress>
  <DomainObject.Predmet.StrankaWithAdressOIB>
    <izvorni_sadrzaj>Fina-Podružnica Šibenik, OIB 85821130368, Perivoj L.Marune 1,22000 Šibenik</izvorni_sadrzaj>
    <derivirana_varijabla naziv="DomainObject.Predmet.StrankaWithAdressOIB_1">Fina-Podružnica Šibenik, OIB 85821130368, Perivoj L.Marune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L.Marune 1, 22000 Šibenik</item>
    </izvorni_sadrzaj>
    <derivirana_varijabla naziv="DomainObject.Predmet.StrankaListFormatedWithAdress_1">
      <item>Fina-Podružnica Šibenik, Perivoj L.Marune 1, 22000 Šibenik</item>
    </derivirana_varijabla>
  </DomainObject.Predmet.StrankaListFormatedWithAdress>
  <DomainObject.Predmet.StrankaListFormatedWithAdressOIB>
    <izvorni_sadrzaj>
      <item>Fina-Podružnica Šibenik, OIB 85821130368, Perivoj L.Marune 1, 22000 Šibenik</item>
    </izvorni_sadrzaj>
    <derivirana_varijabla naziv="DomainObject.Predmet.StrankaListFormatedWithAdressOIB_1">
      <item>Fina-Podružnica Šibenik, OIB 85821130368, Perivoj L.Marune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ADRIATIK SERVIS CENTAR j.d.o.o. za održavanje i popravak brodova</item>
    </izvorni_sadrzaj>
    <derivirana_varijabla naziv="DomainObject.Predmet.ProtuStrankaListFormated_1">
      <item>ADRIATIK SERVIS CENTAR j.d.o.o. za održavanje i popravak brodova</item>
    </derivirana_varijabla>
  </DomainObject.Predmet.ProtuStrankaListFormated>
  <DomainObject.Predmet.ProtuStrankaListFormatedOIB>
    <izvorni_sadrzaj>
      <item>ADRIATIK SERVIS CENTAR j.d.o.o. za održavanje i popravak brodova, OIB 34394279306</item>
    </izvorni_sadrzaj>
    <derivirana_varijabla naziv="DomainObject.Predmet.ProtuStrankaListFormatedOIB_1">
      <item>ADRIATIK SERVIS CENTAR j.d.o.o. za održavanje i popravak brodova, OIB 34394279306</item>
    </derivirana_varijabla>
  </DomainObject.Predmet.ProtuStrankaListFormatedOIB>
  <DomainObject.Predmet.ProtuStrankaListFormatedWithAdress>
    <izvorni_sadrzaj>
      <item>ADRIATIK SERVIS CENTAR j.d.o.o. za održavanje i popravak brodova, Šibenskih vatrogasaca 5, 22000 Šibenik</item>
    </izvorni_sadrzaj>
    <derivirana_varijabla naziv="DomainObject.Predmet.ProtuStrankaListFormatedWithAdress_1">
      <item>ADRIATIK SERVIS CENTAR j.d.o.o. za održavanje i popravak brodova, Šibenskih vatrogasaca 5, 22000 Šibenik</item>
    </derivirana_varijabla>
  </DomainObject.Predmet.ProtuStrankaListFormatedWithAdress>
  <DomainObject.Predmet.ProtuStrankaListFormatedWithAdressOIB>
    <izvorni_sadrzaj>
      <item>ADRIATIK SERVIS CENTAR j.d.o.o. za održavanje i popravak brodova, OIB 34394279306, Šibenskih vatrogasaca 5, 22000 Šibenik</item>
    </izvorni_sadrzaj>
    <derivirana_varijabla naziv="DomainObject.Predmet.ProtuStrankaListFormatedWithAdressOIB_1">
      <item>ADRIATIK SERVIS CENTAR j.d.o.o. za održavanje i popravak brodova, OIB 34394279306, Šibenskih vatrogasaca 5, 22000 Šibenik</item>
    </derivirana_varijabla>
  </DomainObject.Predmet.ProtuStrankaListFormatedWithAdressOIB>
  <DomainObject.Predmet.ProtuStrankaListNazivFormated>
    <izvorni_sadrzaj>
      <item>ADRIATIK SERVIS CENTAR j.d.o.o. za održavanje i popravak brodova</item>
    </izvorni_sadrzaj>
    <derivirana_varijabla naziv="DomainObject.Predmet.ProtuStrankaListNazivFormated_1">
      <item>ADRIATIK SERVIS CENTAR j.d.o.o. za održavanje i popravak brodova</item>
    </derivirana_varijabla>
  </DomainObject.Predmet.ProtuStrankaListNazivFormated>
  <DomainObject.Predmet.ProtuStrankaListNazivFormatedOIB>
    <izvorni_sadrzaj>
      <item>ADRIATIK SERVIS CENTAR j.d.o.o. za održavanje i popravak brodova, OIB 34394279306</item>
    </izvorni_sadrzaj>
    <derivirana_varijabla naziv="DomainObject.Predmet.ProtuStrankaListNazivFormatedOIB_1">
      <item>ADRIATIK SERVIS CENTAR j.d.o.o. za održavanje i popravak brodova, OIB 34394279306</item>
    </derivirana_varijabla>
  </DomainObject.Predmet.ProtuStrankaListNazivFormatedOIB>
  <DomainObject.Predmet.OstaliListFormated>
    <izvorni_sadrzaj>
      <item>Arsen Saftić</item>
    </izvorni_sadrzaj>
    <derivirana_varijabla naziv="DomainObject.Predmet.OstaliListFormated_1">
      <item>Arsen Saftić</item>
    </derivirana_varijabla>
  </DomainObject.Predmet.OstaliListFormated>
  <DomainObject.Predmet.OstaliListFormatedOIB>
    <izvorni_sadrzaj>
      <item>Arsen Saftić, OIB 59613106698</item>
    </izvorni_sadrzaj>
    <derivirana_varijabla naziv="DomainObject.Predmet.OstaliListFormatedOIB_1">
      <item>Arsen Saftić, OIB 59613106698</item>
    </derivirana_varijabla>
  </DomainObject.Predmet.OstaliListFormatedOIB>
  <DomainObject.Predmet.OstaliListFormatedWithAdress>
    <izvorni_sadrzaj>
      <item>Arsen Saftić, Ljubljanska Cesta 11, Kočevje</item>
    </izvorni_sadrzaj>
    <derivirana_varijabla naziv="DomainObject.Predmet.OstaliListFormatedWithAdress_1">
      <item>Arsen Saftić, Ljubljanska Cesta 11, Kočevje</item>
    </derivirana_varijabla>
  </DomainObject.Predmet.OstaliListFormatedWithAdress>
  <DomainObject.Predmet.OstaliListFormatedWithAdressOIB>
    <izvorni_sadrzaj>
      <item>Arsen Saftić, OIB 59613106698, Ljubljanska Cesta 11, Kočevje</item>
    </izvorni_sadrzaj>
    <derivirana_varijabla naziv="DomainObject.Predmet.OstaliListFormatedWithAdressOIB_1">
      <item>Arsen Saftić, OIB 59613106698, Ljubljanska Cesta 11, Kočevje</item>
    </derivirana_varijabla>
  </DomainObject.Predmet.OstaliListFormatedWithAdressOIB>
  <DomainObject.Predmet.OstaliListNazivFormated>
    <izvorni_sadrzaj>
      <item>Arsen Saftić</item>
    </izvorni_sadrzaj>
    <derivirana_varijabla naziv="DomainObject.Predmet.OstaliListNazivFormated_1">
      <item>Arsen Saftić</item>
    </derivirana_varijabla>
  </DomainObject.Predmet.OstaliListNazivFormated>
  <DomainObject.Predmet.OstaliListNazivFormatedOIB>
    <izvorni_sadrzaj>
      <item>Arsen Saftić, OIB 59613106698</item>
    </izvorni_sadrzaj>
    <derivirana_varijabla naziv="DomainObject.Predmet.OstaliListNazivFormatedOIB_1">
      <item>Arsen Saftić, OIB 59613106698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ADRIATIK SERVIS CENTAR j.d.o.o. za održavanje i popravak brodova</izvorni_sadrzaj>
    <derivirana_varijabla naziv="DomainObject.Predmet.ProtustrankaIDrugi_1">ADRIATIK SERVIS CENTAR j.d.o.o. za održavanje i popravak brodova</derivirana_varijabla>
  </DomainObject.Predmet.ProtustrankaIDrugi>
  <DomainObject.Predmet.StrankaIDrugiAdressOIB>
    <izvorni_sadrzaj>Fina-Podružnica Šibenik, OIB 85821130368, Perivoj L.Marune 1, 22000 Šibenik</izvorni_sadrzaj>
    <derivirana_varijabla naziv="DomainObject.Predmet.StrankaIDrugiAdressOIB_1">Fina-Podružnica Šibenik, OIB 85821130368, Perivoj L.Marune 1, 22000 Šibenik</derivirana_varijabla>
  </DomainObject.Predmet.StrankaIDrugiAdressOIB>
  <DomainObject.Predmet.ProtustrankaIDrugiAdressOIB>
    <izvorni_sadrzaj>ADRIATIK SERVIS CENTAR j.d.o.o. za održavanje i popravak brodova, OIB 34394279306, Šibenskih vatrogasaca 5, 22000 Šibenik</izvorni_sadrzaj>
    <derivirana_varijabla naziv="DomainObject.Predmet.ProtustrankaIDrugiAdressOIB_1">ADRIATIK SERVIS CENTAR j.d.o.o. za održavanje i popravak brodova, OIB 34394279306, Šibenskih vatrogasaca 5,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ADRIATIK SERVIS CENTAR j.d.o.o. za održavanje i popravak brodova</item>
      <item>Arsen Saftić</item>
    </izvorni_sadrzaj>
    <derivirana_varijabla naziv="DomainObject.Predmet.SudioniciListNaziv_1">
      <item>Fina-Podružnica Šibenik</item>
      <item>ADRIATIK SERVIS CENTAR j.d.o.o. za održavanje i popravak brodova</item>
      <item>Arsen Saftić</item>
    </derivirana_varijabla>
  </DomainObject.Predmet.SudioniciListNaziv>
  <DomainObject.Predmet.SudioniciListAdressOIB>
    <izvorni_sadrzaj>
      <item>Fina-Podružnica Šibenik, OIB 85821130368, Perivoj L.Marune 1,22000 Šibenik</item>
      <item>ADRIATIK SERVIS CENTAR j.d.o.o. za održavanje i popravak brodova, OIB 34394279306, Šibenskih vatrogasaca 5,22000 Šibenik</item>
      <item>Arsen Saftić, OIB 59613106698, Ljubljanska Cesta 11,Kočevje</item>
    </izvorni_sadrzaj>
    <derivirana_varijabla naziv="DomainObject.Predmet.SudioniciListAdressOIB_1">
      <item>Fina-Podružnica Šibenik, OIB 85821130368, Perivoj L.Marune 1,22000 Šibenik</item>
      <item>ADRIATIK SERVIS CENTAR j.d.o.o. za održavanje i popravak brodova, OIB 34394279306, Šibenskih vatrogasaca 5,22000 Šibenik</item>
      <item>Arsen Saftić, OIB 59613106698, Ljubljanska Cesta 11,Kočevje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34394279306</item>
      <item>, OIB 59613106698</item>
    </izvorni_sadrzaj>
    <derivirana_varijabla naziv="DomainObject.Predmet.SudioniciListNazivOIB_1">
      <item>, OIB 85821130368</item>
      <item>, OIB 34394279306</item>
      <item>, OIB 59613106698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98EE96-1994-4F16-AAEF-E90612761B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979</properties:Characters>
  <properties:Lines>36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TRGOGRADNJA d</vt:lpstr>
      <vt:lpstr>TRGOGRADNJA d</vt:lpstr>
    </vt:vector>
  </properties:TitlesOfParts>
  <properties:LinksUpToDate>false</properties:LinksUpToDate>
  <properties:CharactersWithSpaces>1228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2016-05-12T10:46:00Z</dcterms:created>
  <dc:creator>Ardena Bajlo</dc:creator>
  <cp:lastModifiedBy>Martina Kalmeta</cp:lastModifiedBy>
  <cp:lastPrinted>2016-05-16T12:04:00Z</cp:lastPrinted>
  <dcterms:modified xmlns:xsi="http://www.w3.org/2001/XMLSchema-instance" xsi:type="dcterms:W3CDTF">2016-05-16T12:09:00Z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