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3388" w14:paraId="cd23388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E90DBD">
        <w:t>-</w:t>
      </w:r>
      <w:proofErr w:type="spellStart"/>
      <w:r w:rsidR="00BA5807">
        <w:t>8130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631B32">
      <w:r>
        <w:t>I           Za dužnika</w:t>
      </w:r>
      <w:r w:rsidR="00BA5807" w:rsidRPr="00BA5807">
        <w:t xml:space="preserve"> </w:t>
      </w:r>
      <w:proofErr w:type="spellStart"/>
      <w:r w:rsidR="00BA5807">
        <w:t>HMR</w:t>
      </w:r>
      <w:proofErr w:type="spellEnd"/>
      <w:r w:rsidR="00BA5807">
        <w:t xml:space="preserve"> </w:t>
      </w:r>
      <w:proofErr w:type="spellStart"/>
      <w:r w:rsidR="00BA5807">
        <w:t>MEDIA</w:t>
      </w:r>
      <w:proofErr w:type="spellEnd"/>
      <w:r w:rsidR="00BA5807">
        <w:t xml:space="preserve"> d.o.o., Zagreb, Ilica </w:t>
      </w:r>
      <w:proofErr w:type="spellStart"/>
      <w:r w:rsidR="00BA5807">
        <w:t>190</w:t>
      </w:r>
      <w:proofErr w:type="spellEnd"/>
      <w:r w:rsidR="00BA5807">
        <w:t xml:space="preserve">, </w:t>
      </w:r>
      <w:proofErr w:type="spellStart"/>
      <w:r w:rsidR="00BA5807">
        <w:t>OIB</w:t>
      </w:r>
      <w:proofErr w:type="spellEnd"/>
      <w:r w:rsidR="00BA5807">
        <w:t>:</w:t>
      </w:r>
      <w:proofErr w:type="spellStart"/>
      <w:r w:rsidR="00BA5807">
        <w:t>67147321681</w:t>
      </w:r>
      <w:proofErr w:type="spellEnd"/>
      <w:r w:rsidR="00631B32">
        <w:t>.</w:t>
      </w:r>
    </w:p>
    <w:p w:rsidRDefault="00631B32" w:rsidP="00116C98" w:rsidR="00631B32"/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proofErr w:type="spellStart"/>
      <w:r w:rsidR="00BA5807">
        <w:t>2.982</w:t>
      </w:r>
      <w:proofErr w:type="spellEnd"/>
      <w:r w:rsidR="00BA5807">
        <w:t>,</w:t>
      </w:r>
      <w:proofErr w:type="spellStart"/>
      <w:r w:rsidR="00BA5807">
        <w:t>91</w:t>
      </w:r>
      <w:proofErr w:type="spellEnd"/>
      <w:r w:rsidR="00BA5807">
        <w:t xml:space="preserve"> </w:t>
      </w:r>
      <w:r>
        <w:t>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C0399"/>
    <w:rsid w:val="002542BB"/>
    <w:rsid w:val="00256032"/>
    <w:rsid w:val="002B3560"/>
    <w:rsid w:val="002C45E0"/>
    <w:rsid w:val="00362F82"/>
    <w:rsid w:val="00367247"/>
    <w:rsid w:val="003E66CC"/>
    <w:rsid w:val="00426576"/>
    <w:rsid w:val="00564843"/>
    <w:rsid w:val="00631B32"/>
    <w:rsid w:val="006561EC"/>
    <w:rsid w:val="006600C8"/>
    <w:rsid w:val="007173B3"/>
    <w:rsid w:val="00750C48"/>
    <w:rsid w:val="00786371"/>
    <w:rsid w:val="00790132"/>
    <w:rsid w:val="00790A36"/>
    <w:rsid w:val="008669EA"/>
    <w:rsid w:val="00874080"/>
    <w:rsid w:val="008C5101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BA5807"/>
    <w:rsid w:val="00C40DE3"/>
    <w:rsid w:val="00C74386"/>
    <w:rsid w:val="00D352C3"/>
    <w:rsid w:val="00DF4D27"/>
    <w:rsid w:val="00E009EB"/>
    <w:rsid w:val="00E03B5A"/>
    <w:rsid w:val="00E90DBD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8130</izvorni_sadrzaj>
    <derivirana_varijabla naziv="DomainObject.Predmet.Broj_1">8130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St-8130/2015</izvorni_sadrzaj>
    <derivirana_varijabla naziv="DomainObject.Predmet.OznakaBroj_1">St-8130/2015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HMR MEDIA d.o.o. zastupanog po punomoćniku Robert Kćira</izvorni_sadrzaj>
    <derivirana_varijabla naziv="DomainObject.Predmet.ProtustrankaFormated_1">  HMR MEDIA d.o.o. zastupanog po punomoćniku Robert Kćira</derivirana_varijabla>
  </DomainObject.Predmet.ProtustrankaFormated>
  <DomainObject.Predmet.ProtustrankaFormatedOIB>
    <izvorni_sadrzaj>  HMR MEDIA d.o.o., OIB 67147321681 zastupanog po punomoćniku Robert Kćira</izvorni_sadrzaj>
    <derivirana_varijabla naziv="DomainObject.Predmet.ProtustrankaFormatedOIB_1">  HMR MEDIA d.o.o., OIB 67147321681 zastupanog po punomoćniku Robert Kćira</derivirana_varijabla>
  </DomainObject.Predmet.ProtustrankaFormatedOIB>
  <DomainObject.Predmet.ProtustrankaFormatedWithAdress>
    <izvorni_sadrzaj> HMR MEDIA d.o.o., Ilica 190, 10000 Zagreb zastupanog po punomoćniku Robert Kćira</izvorni_sadrzaj>
    <derivirana_varijabla naziv="DomainObject.Predmet.ProtustrankaFormatedWithAdress_1"> HMR MEDIA d.o.o., Ilica 190, 10000 Zagreb zastupanog po punomoćniku Robert Kćira</derivirana_varijabla>
  </DomainObject.Predmet.ProtustrankaFormatedWithAdress>
  <DomainObject.Predmet.ProtustrankaFormatedWithAdressOIB>
    <izvorni_sadrzaj> HMR MEDIA d.o.o., OIB 67147321681, Ilica 190, 10000 Zagreb zastupanog po punomoćniku Robert Kćira</izvorni_sadrzaj>
    <derivirana_varijabla naziv="DomainObject.Predmet.ProtustrankaFormatedWithAdressOIB_1"> HMR MEDIA d.o.o., OIB 67147321681, Ilica 190, 10000 Zagreb zastupanog po punomoćniku Robert Kćira</derivirana_varijabla>
  </DomainObject.Predmet.ProtustrankaFormatedWithAdressOIB>
  <DomainObject.Predmet.ProtustrankaWithAdress>
    <izvorni_sadrzaj>HMR MEDIA d.o.o. Ilica 190, 10000 Zagreb</izvorni_sadrzaj>
    <derivirana_varijabla naziv="DomainObject.Predmet.ProtustrankaWithAdress_1">HMR MEDIA d.o.o. Ilica 190, 10000 Zagreb</derivirana_varijabla>
  </DomainObject.Predmet.ProtustrankaWithAdress>
  <DomainObject.Predmet.ProtustrankaWithAdressOIB>
    <izvorni_sadrzaj>HMR MEDIA d.o.o., OIB 67147321681, Ilica 190, 10000 Zagreb</izvorni_sadrzaj>
    <derivirana_varijabla naziv="DomainObject.Predmet.ProtustrankaWithAdressOIB_1">HMR MEDIA d.o.o., OIB 67147321681, Ilica 190, 10000 Zagreb</derivirana_varijabla>
  </DomainObject.Predmet.ProtustrankaWithAdressOIB>
  <DomainObject.Predmet.ProtustrankaNazivFormated>
    <izvorni_sadrzaj>HMR MEDIA d.o.o.</izvorni_sadrzaj>
    <derivirana_varijabla naziv="DomainObject.Predmet.ProtustrankaNazivFormated_1">HMR MEDIA d.o.o.</derivirana_varijabla>
  </DomainObject.Predmet.ProtustrankaNazivFormated>
  <DomainObject.Predmet.ProtustrankaNazivFormatedOIB>
    <izvorni_sadrzaj>HMR MEDIA d.o.o., OIB 67147321681</izvorni_sadrzaj>
    <derivirana_varijabla naziv="DomainObject.Predmet.ProtustrankaNazivFormatedOIB_1">HMR MEDIA d.o.o., OIB 67147321681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HMR MEDIA d.o.o. zastupanog po punomoćniku Robert Kćira</item>
    </izvorni_sadrzaj>
    <derivirana_varijabla naziv="DomainObject.Predmet.ProtuStrankaListFormated_1">
      <item>HMR MEDIA d.o.o. zastupanog po punomoćniku Robert Kćira</item>
    </derivirana_varijabla>
  </DomainObject.Predmet.ProtuStrankaListFormated>
  <DomainObject.Predmet.ProtuStrankaListFormatedOIB>
    <izvorni_sadrzaj>
      <item>HMR MEDIA d.o.o., OIB 67147321681 zastupanog po punomoćniku Robert Kćira</item>
    </izvorni_sadrzaj>
    <derivirana_varijabla naziv="DomainObject.Predmet.ProtuStrankaListFormatedOIB_1">
      <item>HMR MEDIA d.o.o., OIB 67147321681 zastupanog po punomoćniku Robert Kćira</item>
    </derivirana_varijabla>
  </DomainObject.Predmet.ProtuStrankaListFormatedOIB>
  <DomainObject.Predmet.ProtuStrankaListFormatedWithAdress>
    <izvorni_sadrzaj>
      <item>HMR MEDIA d.o.o., Ilica 190, 10000 Zagreb zastupanog po punomoćniku Robert Kćira</item>
    </izvorni_sadrzaj>
    <derivirana_varijabla naziv="DomainObject.Predmet.ProtuStrankaListFormatedWithAdress_1">
      <item>HMR MEDIA d.o.o., Ilica 190, 10000 Zagreb zastupanog po punomoćniku Robert Kćira</item>
    </derivirana_varijabla>
  </DomainObject.Predmet.ProtuStrankaListFormatedWithAdress>
  <DomainObject.Predmet.ProtuStrankaListFormatedWithAdressOIB>
    <izvorni_sadrzaj>
      <item>HMR MEDIA d.o.o., OIB 67147321681, Ilica 190, 10000 Zagreb zastupanog po punomoćniku Robert Kćira</item>
    </izvorni_sadrzaj>
    <derivirana_varijabla naziv="DomainObject.Predmet.ProtuStrankaListFormatedWithAdressOIB_1">
      <item>HMR MEDIA d.o.o., OIB 67147321681, Ilica 190, 10000 Zagreb zastupanog po punomoćniku Robert Kćira</item>
    </derivirana_varijabla>
  </DomainObject.Predmet.ProtuStrankaListFormatedWithAdressOIB>
  <DomainObject.Predmet.ProtuStrankaListNazivFormated>
    <izvorni_sadrzaj>
      <item>HMR MEDIA d.o.o.</item>
    </izvorni_sadrzaj>
    <derivirana_varijabla naziv="DomainObject.Predmet.ProtuStrankaListNazivFormated_1">
      <item>HMR MEDIA d.o.o.</item>
    </derivirana_varijabla>
  </DomainObject.Predmet.ProtuStrankaListNazivFormated>
  <DomainObject.Predmet.ProtuStrankaListNazivFormatedOIB>
    <izvorni_sadrzaj>
      <item>HMR MEDIA d.o.o., OIB 67147321681</item>
    </izvorni_sadrzaj>
    <derivirana_varijabla naziv="DomainObject.Predmet.ProtuStrankaListNazivFormatedOIB_1">
      <item>HMR MEDIA d.o.o., OIB 67147321681</item>
    </derivirana_varijabla>
  </DomainObject.Predmet.ProtuStrankaListNazivFormatedOIB>
  <DomainObject.Predmet.OstaliListFormated>
    <izvorni_sadrzaj>
      <item>Robert Kćira punomoćnik sudionika u postupku HMR MEDIA d.o.o.</item>
    </izvorni_sadrzaj>
    <derivirana_varijabla naziv="DomainObject.Predmet.OstaliListFormated_1">
      <item>Robert Kćira punomoćnik sudionika u postupku HMR MEDIA d.o.o.</item>
    </derivirana_varijabla>
  </DomainObject.Predmet.OstaliListFormated>
  <DomainObject.Predmet.OstaliListFormatedOIB>
    <izvorni_sadrzaj>
      <item>Robert Kćira, OIB 55410482614 punomoćnik sudionika u postupku HMR MEDIA d.o.o.</item>
    </izvorni_sadrzaj>
    <derivirana_varijabla naziv="DomainObject.Predmet.OstaliListFormatedOIB_1">
      <item>Robert Kćira, OIB 55410482614 punomoćnik sudionika u postupku HMR MEDIA d.o.o.</item>
    </derivirana_varijabla>
  </DomainObject.Predmet.OstaliListFormatedOIB>
  <DomainObject.Predmet.OstaliListFormatedWithAdress>
    <izvorni_sadrzaj>
      <item>Robert Kćira, Istarska ulica 59, 10000 Zagreb punomoćnik sudionika u postupku HMR MEDIA d.o.o.</item>
    </izvorni_sadrzaj>
    <derivirana_varijabla naziv="DomainObject.Predmet.OstaliListFormatedWithAdress_1">
      <item>Robert Kćira, Istarska ulica 59, 10000 Zagreb punomoćnik sudionika u postupku HMR MEDIA d.o.o.</item>
    </derivirana_varijabla>
  </DomainObject.Predmet.OstaliListFormatedWithAdress>
  <DomainObject.Predmet.OstaliListFormatedWithAdressOIB>
    <izvorni_sadrzaj>
      <item>Robert Kćira, OIB 55410482614, Istarska ulica 59, 10000 Zagreb punomoćnik sudionika u postupku HMR MEDIA d.o.o.</item>
    </izvorni_sadrzaj>
    <derivirana_varijabla naziv="DomainObject.Predmet.OstaliListFormatedWithAdressOIB_1">
      <item>Robert Kćira, OIB 55410482614, Istarska ulica 59, 10000 Zagreb punomoćnik sudionika u postupku HMR MEDIA d.o.o.</item>
    </derivirana_varijabla>
  </DomainObject.Predmet.OstaliListFormatedWithAdressOIB>
  <DomainObject.Predmet.OstaliListNazivFormated>
    <izvorni_sadrzaj>
      <item>Robert Kćira</item>
    </izvorni_sadrzaj>
    <derivirana_varijabla naziv="DomainObject.Predmet.OstaliListNazivFormated_1">
      <item>Robert Kćira</item>
    </derivirana_varijabla>
  </DomainObject.Predmet.OstaliListNazivFormated>
  <DomainObject.Predmet.OstaliListNazivFormatedOIB>
    <izvorni_sadrzaj>
      <item>Robert Kćira, OIB 55410482614</item>
    </izvorni_sadrzaj>
    <derivirana_varijabla naziv="DomainObject.Predmet.OstaliListNazivFormatedOIB_1">
      <item>Robert Kćira, OIB 55410482614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HMR MEDIA d.o.o.</izvorni_sadrzaj>
    <derivirana_varijabla naziv="DomainObject.Predmet.ProtustrankaIDrugi_1">HMR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HMR MEDIA d.o.o., OIB 67147321681, Ilica 190, 10000 Zagreb</izvorni_sadrzaj>
    <derivirana_varijabla naziv="DomainObject.Predmet.ProtustrankaIDrugiAdressOIB_1">HMR MEDIA d.o.o., OIB 67147321681,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HMR MEDIA d.o.o.</item>
      <item>Robert Kćira</item>
    </izvorni_sadrzaj>
    <derivirana_varijabla naziv="DomainObject.Predmet.SudioniciListNaziv_1">
      <item>FINA Regionalni centar Zagreb</item>
      <item>HMR MEDIA d.o.o.</item>
      <item>Robert Kćira</item>
    </derivirana_varijabla>
  </DomainObject.Predmet.SudioniciListNaziv>
  <DomainObject.Predmet.SudioniciListAdressOIB>
    <izvorni_sadrzaj>
      <item>FINA Regionalni centar Zagreb, OIB 85821130368, Trg svibanjskih žrtava 1995. 1,10000 Zagreb</item>
      <item>HMR MEDIA d.o.o., OIB 67147321681, Ilica 190,10000 Zagreb</item>
      <item>Robert Kćira, OIB 55410482614, Istarska ulica 59,10000 Zagreb</item>
    </izvorni_sadrzaj>
    <derivirana_varijabla naziv="DomainObject.Predmet.SudioniciListAdressOIB_1">
      <item>FINA Regionalni centar Zagreb, OIB 85821130368, Trg svibanjskih žrtava 1995. 1,10000 Zagreb</item>
      <item>HMR MEDIA d.o.o., OIB 67147321681, Ilica 190,10000 Zagreb</item>
      <item>Robert Kćira, OIB 55410482614, Istarska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67147321681</item>
      <item>, OIB 55410482614</item>
    </izvorni_sadrzaj>
    <derivirana_varijabla naziv="DomainObject.Predmet.SudioniciListNazivOIB_1">
      <item>, OIB 85821130368</item>
      <item>, OIB 67147321681</item>
      <item>, OIB 55410482614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1293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2016-02-10T10:05:00Z</dcterms:created>
  <dc:creator>Korisnik</dc:creator>
  <cp:lastModifiedBy>Maja Kovač</cp:lastModifiedBy>
  <cp:lastPrinted>2016-02-10T10:05:00Z</cp:lastPrinted>
  <dcterms:modified xmlns:xsi="http://www.w3.org/2001/XMLSchema-instance" xsi:type="dcterms:W3CDTF">2016-02-10T10:06:00Z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