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c61e7d" w14:paraId="6c61e7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B7ABF">
        <w:rPr>
          <w:rFonts w:cs="Times New Roman" w:hAnsi="Times New Roman" w:ascii="Times New Roman"/>
          <w:sz w:val="24"/>
          <w:szCs w:val="24"/>
        </w:rPr>
        <w:t>5855/16</w:t>
      </w:r>
      <w:r w:rsidR="00884546">
        <w:rPr>
          <w:rFonts w:cs="Times New Roman" w:hAnsi="Times New Roman" w:ascii="Times New Roman"/>
          <w:sz w:val="24"/>
          <w:szCs w:val="24"/>
        </w:rPr>
        <w:t>-20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FB7ABF">
        <w:rPr>
          <w:rFonts w:cs="Times New Roman" w:hAnsi="Times New Roman" w:ascii="Times New Roman"/>
          <w:sz w:val="24"/>
          <w:szCs w:val="24"/>
        </w:rPr>
        <w:t xml:space="preserve"> </w:t>
      </w:r>
      <w:r w:rsidR="00FB7ABF" w:rsidRPr="00FB7ABF">
        <w:rPr>
          <w:rFonts w:cs="Times New Roman" w:hAnsi="Times New Roman" w:ascii="Times New Roman"/>
          <w:sz w:val="24"/>
          <w:szCs w:val="24"/>
        </w:rPr>
        <w:t xml:space="preserve">MM-LOGISTIKA d.o.o. u stečaju, Zagreb, V. Poljanice 12, OIB: 99987713083, </w:t>
      </w:r>
    </w:p>
    <w:p w:rsidRDefault="00DB4D7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</w:t>
      </w:r>
      <w:r w:rsidR="00B90931">
        <w:rPr>
          <w:rFonts w:cs="Times New Roman" w:hAnsi="Times New Roman" w:ascii="Times New Roman"/>
          <w:sz w:val="24"/>
          <w:szCs w:val="24"/>
        </w:rPr>
        <w:t xml:space="preserve">održanom </w:t>
      </w:r>
      <w:r>
        <w:rPr>
          <w:rFonts w:cs="Times New Roman" w:hAnsi="Times New Roman" w:ascii="Times New Roman"/>
          <w:sz w:val="24"/>
          <w:szCs w:val="24"/>
        </w:rPr>
        <w:t>ispitnom ročištu</w:t>
      </w:r>
      <w:r w:rsidR="00B90931">
        <w:rPr>
          <w:rFonts w:cs="Times New Roman" w:hAnsi="Times New Roman" w:ascii="Times New Roman"/>
          <w:sz w:val="24"/>
          <w:szCs w:val="24"/>
        </w:rPr>
        <w:t>, 3. travnja</w:t>
      </w:r>
      <w:r w:rsidR="00FB7ABF">
        <w:rPr>
          <w:rFonts w:cs="Times New Roman" w:hAnsi="Times New Roman" w:ascii="Times New Roman"/>
          <w:sz w:val="24"/>
          <w:szCs w:val="24"/>
        </w:rPr>
        <w:t xml:space="preserve"> 2018., </w:t>
      </w:r>
      <w:r>
        <w:rPr>
          <w:rFonts w:cs="Times New Roman" w:hAnsi="Times New Roman" w:ascii="Times New Roman"/>
          <w:sz w:val="24"/>
          <w:szCs w:val="24"/>
        </w:rPr>
        <w:t>istoga dana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03BD4" w:rsidP="00703BD4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703BD4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608,25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703BD4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703BD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F7750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ALLIANZ ZAGREB d.o.o. Zagreb, OIB: 23759810849</w:t>
            </w:r>
          </w:p>
        </w:tc>
        <w:tc>
          <w:tcPr>
            <w:tcW w:type="dxa" w:w="1540"/>
            <w:vAlign w:val="center"/>
          </w:tcPr>
          <w:p w:rsidRDefault="007F7750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39.607,33</w:t>
            </w:r>
          </w:p>
        </w:tc>
      </w:tr>
      <w:tr w:rsidTr="00703BD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7F7750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GENERALI OSIGURANJE d.d. Zagreb, OIB: 108040</w:t>
            </w:r>
            <w:r w:rsidR="000A377F">
              <w:rPr>
                <w:rFonts w:cs="Times New Roman" w:hAnsi="Times New Roman" w:ascii="Times New Roman"/>
                <w:sz w:val="24"/>
                <w:szCs w:val="24"/>
              </w:rPr>
              <w:t>749604</w:t>
            </w:r>
          </w:p>
        </w:tc>
        <w:tc>
          <w:tcPr>
            <w:tcW w:type="dxa" w:w="1540"/>
            <w:vAlign w:val="center"/>
          </w:tcPr>
          <w:p w:rsidRDefault="000A377F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7.658,64</w:t>
            </w:r>
          </w:p>
        </w:tc>
      </w:tr>
      <w:tr w:rsidTr="00703BD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0A377F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 Zagreb, OIB: 85584865987</w:t>
            </w:r>
          </w:p>
        </w:tc>
        <w:tc>
          <w:tcPr>
            <w:tcW w:type="dxa" w:w="1540"/>
            <w:vAlign w:val="center"/>
          </w:tcPr>
          <w:p w:rsidRDefault="000A377F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197,12</w:t>
            </w:r>
          </w:p>
        </w:tc>
      </w:tr>
      <w:tr w:rsidTr="00703BD4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B90931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703BD4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B90931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50.756,12</w:t>
            </w:r>
          </w:p>
        </w:tc>
      </w:tr>
      <w:tr w:rsidTr="00703BD4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B90931" w:rsidP="004303E6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FEROS d.o.o. Zagreb, OIB: 9111</w:t>
            </w:r>
            <w:r w:rsidR="004303E6">
              <w:rPr>
                <w:rFonts w:cs="Times New Roman" w:hAnsi="Times New Roman" w:ascii="Times New Roman"/>
                <w:sz w:val="24"/>
                <w:szCs w:val="24"/>
              </w:rPr>
              <w:t>5557093</w:t>
            </w:r>
          </w:p>
        </w:tc>
        <w:tc>
          <w:tcPr>
            <w:tcW w:type="dxa" w:w="1540"/>
            <w:vAlign w:val="center"/>
          </w:tcPr>
          <w:p w:rsidRDefault="004303E6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1.797,62</w:t>
            </w:r>
          </w:p>
        </w:tc>
      </w:tr>
      <w:tr w:rsidTr="00703BD4" w:rsidR="00703BD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703BD4" w:rsidP="008576DC" w:rsidR="00703BD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4303E6" w:rsidP="008576DC" w:rsidR="00703BD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CROATIA OSIGURANJE d.d. Zagreb, OIB: 26187994862</w:t>
            </w:r>
          </w:p>
        </w:tc>
        <w:tc>
          <w:tcPr>
            <w:tcW w:type="dxa" w:w="1540"/>
          </w:tcPr>
          <w:p w:rsidRDefault="004303E6" w:rsidP="008576DC" w:rsidR="00703BD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4.936,06</w:t>
            </w:r>
          </w:p>
        </w:tc>
      </w:tr>
      <w:tr w:rsidTr="00703BD4" w:rsidR="00703BD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703BD4" w:rsidP="008576DC" w:rsidR="00703BD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E9523A" w:rsidP="008576DC" w:rsidR="00703BD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SVEA EKONOMI d.o.o. Zagreb, OIB: 17863542417</w:t>
            </w:r>
          </w:p>
        </w:tc>
        <w:tc>
          <w:tcPr>
            <w:tcW w:type="dxa" w:w="1540"/>
          </w:tcPr>
          <w:p w:rsidRDefault="008503B4" w:rsidP="008576DC" w:rsidR="00703BD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311,18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6E2D57" w:rsidP="009903DC" w:rsidR="008503B4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6E2D57" w:rsidP="008503B4" w:rsidR="009903DC">
      <w:pPr>
        <w:ind w:firstLine="284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>Niti jedna tražbina nije osporena, niti od strane stečajnog upravitelja niti od strane vjerovnika, slijedom čega je odlučeno kao u izreci.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8503B4">
        <w:rPr>
          <w:rFonts w:cs="Times New Roman" w:hAnsi="Times New Roman" w:ascii="Times New Roman"/>
          <w:bCs/>
          <w:sz w:val="24"/>
          <w:szCs w:val="24"/>
        </w:rPr>
        <w:t xml:space="preserve">3. travnja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8503B4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8503B4">
        <w:rPr>
          <w:rFonts w:cs="Times New Roman" w:hAnsi="Times New Roman" w:ascii="Times New Roman"/>
          <w:bCs/>
          <w:sz w:val="24"/>
          <w:szCs w:val="24"/>
        </w:rPr>
        <w:t xml:space="preserve">  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4E0C43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4E0C43" w:rsidP="009903DC" w:rsidR="004E0C4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E0C43" w:rsidP="009903DC" w:rsidR="004E0C4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E0C43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7E0BC7" w:rsidRPr="004E0C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4E0C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4E0C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4E0C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4E0C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4E0C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4E0C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4E0C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0C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4E0C4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18C" w:rsidR="00A2518C">
      <w:r>
        <w:separator/>
      </w:r>
    </w:p>
  </w:endnote>
  <w:endnote w:id="0" w:type="continuationSeparator">
    <w:p w:rsidRDefault="00A2518C" w:rsidR="00A25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18C" w:rsidR="00A2518C">
      <w:r>
        <w:separator/>
      </w:r>
    </w:p>
  </w:footnote>
  <w:footnote w:id="0" w:type="continuationSeparator">
    <w:p w:rsidRDefault="00A2518C" w:rsidR="00A25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3C4D43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8503B4">
      <w:rPr>
        <w:rFonts w:cs="Times New Roman" w:hAnsi="Times New Roman" w:ascii="Times New Roman"/>
      </w:rPr>
      <w:t>5855/16</w:t>
    </w:r>
    <w:r w:rsidR="002B39F5">
      <w:rPr>
        <w:rFonts w:cs="Times New Roman" w:hAnsi="Times New Roman" w:ascii="Times New Roman"/>
      </w:rPr>
      <w:t>-20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7ABF"/>
    <w:rsid w:val="00020BA4"/>
    <w:rsid w:val="00032919"/>
    <w:rsid w:val="0006417A"/>
    <w:rsid w:val="0006505A"/>
    <w:rsid w:val="00071D41"/>
    <w:rsid w:val="00082920"/>
    <w:rsid w:val="000A377F"/>
    <w:rsid w:val="000B709D"/>
    <w:rsid w:val="000F17DB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B39F5"/>
    <w:rsid w:val="002E06D4"/>
    <w:rsid w:val="002F2A49"/>
    <w:rsid w:val="00320107"/>
    <w:rsid w:val="003423A6"/>
    <w:rsid w:val="00360BC5"/>
    <w:rsid w:val="0036341C"/>
    <w:rsid w:val="00364979"/>
    <w:rsid w:val="00366457"/>
    <w:rsid w:val="003B4CA6"/>
    <w:rsid w:val="003C4D43"/>
    <w:rsid w:val="003C6959"/>
    <w:rsid w:val="003E367D"/>
    <w:rsid w:val="004155FA"/>
    <w:rsid w:val="004303E6"/>
    <w:rsid w:val="00473DB3"/>
    <w:rsid w:val="004A20F9"/>
    <w:rsid w:val="004B074A"/>
    <w:rsid w:val="004B0B5B"/>
    <w:rsid w:val="004B5C92"/>
    <w:rsid w:val="004E0C43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03BD4"/>
    <w:rsid w:val="00727277"/>
    <w:rsid w:val="007519B3"/>
    <w:rsid w:val="00764AEE"/>
    <w:rsid w:val="007C0F56"/>
    <w:rsid w:val="007C38A1"/>
    <w:rsid w:val="007C422F"/>
    <w:rsid w:val="007E0BC7"/>
    <w:rsid w:val="007F2918"/>
    <w:rsid w:val="007F7750"/>
    <w:rsid w:val="0081200D"/>
    <w:rsid w:val="00817CF1"/>
    <w:rsid w:val="0082602B"/>
    <w:rsid w:val="00837150"/>
    <w:rsid w:val="0084009A"/>
    <w:rsid w:val="008503B4"/>
    <w:rsid w:val="00853AD8"/>
    <w:rsid w:val="008635F8"/>
    <w:rsid w:val="00881589"/>
    <w:rsid w:val="00884546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518C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90931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9523A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B7AB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0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C4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C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0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C4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C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St-5855/2016</izvorni_sadrzaj>
    <derivirana_varijabla naziv="DomainObject.Predmet.OznakaBroj_1">St-5855/2016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MM-LOGISTIKA d.o.o. zastupanog po punomoćniku Nikolina Šavorić</izvorni_sadrzaj>
    <derivirana_varijabla naziv="DomainObject.Predmet.ProtustrankaFormated_1">  MM-LOGISTIKA d.o.o. zastupanog po punomoćniku Nikolina Šavorić</derivirana_varijabla>
  </DomainObject.Predmet.ProtustrankaFormated>
  <DomainObject.Predmet.ProtustrankaFormatedOIB>
    <izvorni_sadrzaj>  MM-LOGISTIKA d.o.o., OIB 99987713083 zastupanog po punomoćniku Nikolina Šavorić</izvorni_sadrzaj>
    <derivirana_varijabla naziv="DomainObject.Predmet.ProtustrankaFormatedOIB_1">  MM-LOGISTIKA d.o.o., OIB 99987713083 zastupanog po punomoćniku Nikolina Šavorić</derivirana_varijabla>
  </DomainObject.Predmet.ProtustrankaFormatedOIB>
  <DomainObject.Predmet.ProtustrankaFormatedWithAdress>
    <izvorni_sadrzaj> MM-LOGISTIKA d.o.o., Pete Poljanice 12, 10000 Zagreb zastupanog po punomoćniku Nikolina Šavorić</izvorni_sadrzaj>
    <derivirana_varijabla naziv="DomainObject.Predmet.ProtustrankaFormatedWithAdress_1"> MM-LOGISTIKA d.o.o., Pete Poljanice 12, 10000 Zagreb zastupanog po punomoćniku Nikolina Šavorić</derivirana_varijabla>
  </DomainObject.Predmet.ProtustrankaFormatedWithAdress>
  <DomainObject.Predmet.ProtustrankaFormatedWithAdressOIB>
    <izvorni_sadrzaj> MM-LOGISTIKA d.o.o., OIB 99987713083, Pete Poljanice 12, 10000 Zagreb zastupanog po punomoćniku Nikolina Šavorić</izvorni_sadrzaj>
    <derivirana_varijabla naziv="DomainObject.Predmet.ProtustrankaFormatedWithAdressOIB_1"> MM-LOGISTIKA d.o.o., OIB 99987713083, Pete Poljanice 12, 10000 Zagreb zastupanog po punomoćniku Nikolina Šavorić</derivirana_varijabla>
  </DomainObject.Predmet.ProtustrankaFormatedWithAdressOIB>
  <DomainObject.Predmet.ProtustrankaWithAdress>
    <izvorni_sadrzaj>MM-LOGISTIKA d.o.o. Pete Poljanice 12, 10000 Zagreb</izvorni_sadrzaj>
    <derivirana_varijabla naziv="DomainObject.Predmet.ProtustrankaWithAdress_1">MM-LOGISTIKA d.o.o. Pete Poljanice 12, 10000 Zagreb</derivirana_varijabla>
  </DomainObject.Predmet.ProtustrankaWithAdress>
  <DomainObject.Predmet.ProtustrankaWithAdressOIB>
    <izvorni_sadrzaj>MM-LOGISTIKA d.o.o., OIB 99987713083, Pete Poljanice 12, 10000 Zagreb</izvorni_sadrzaj>
    <derivirana_varijabla naziv="DomainObject.Predmet.ProtustrankaWithAdressOIB_1">MM-LOGISTIKA d.o.o., OIB 99987713083, Pete Poljanice 12, 10000 Zagreb</derivirana_varijabla>
  </DomainObject.Predmet.ProtustrankaWithAdressOIB>
  <DomainObject.Predmet.ProtustrankaNazivFormated>
    <izvorni_sadrzaj>MM-LOGISTIKA d.o.o.</izvorni_sadrzaj>
    <derivirana_varijabla naziv="DomainObject.Predmet.ProtustrankaNazivFormated_1">MM-LOGISTIKA d.o.o.</derivirana_varijabla>
  </DomainObject.Predmet.ProtustrankaNazivFormated>
  <DomainObject.Predmet.ProtustrankaNazivFormatedOIB>
    <izvorni_sadrzaj>MM-LOGISTIKA d.o.o., OIB 99987713083</izvorni_sadrzaj>
    <derivirana_varijabla naziv="DomainObject.Predmet.ProtustrankaNazivFormatedOIB_1">MM-LOGISTIKA d.o.o., OIB 99987713083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MM-LOGISTIKA d.o.o. zastupanog po punomoćniku Nikolina Šavorić</item>
    </izvorni_sadrzaj>
    <derivirana_varijabla naziv="DomainObject.Predmet.ProtuStrankaListFormated_1">
      <item>MM-LOGISTIKA d.o.o. zastupanog po punomoćniku Nikolina Šavorić</item>
    </derivirana_varijabla>
  </DomainObject.Predmet.ProtuStrankaListFormated>
  <DomainObject.Predmet.ProtuStrankaListFormatedOIB>
    <izvorni_sadrzaj>
      <item>MM-LOGISTIKA d.o.o., OIB 99987713083 zastupanog po punomoćniku Nikolina Šavorić</item>
    </izvorni_sadrzaj>
    <derivirana_varijabla naziv="DomainObject.Predmet.ProtuStrankaListFormatedOIB_1">
      <item>MM-LOGISTIKA d.o.o., OIB 99987713083 zastupanog po punomoćniku Nikolina Šavorić</item>
    </derivirana_varijabla>
  </DomainObject.Predmet.ProtuStrankaListFormatedOIB>
  <DomainObject.Predmet.ProtuStrankaListFormatedWithAdress>
    <izvorni_sadrzaj>
      <item>MM-LOGISTIKA d.o.o., Pete Poljanice 12, 10000 Zagreb zastupanog po punomoćniku Nikolina Šavorić</item>
    </izvorni_sadrzaj>
    <derivirana_varijabla naziv="DomainObject.Predmet.ProtuStrankaListFormatedWithAdress_1">
      <item>MM-LOGISTIKA d.o.o., Pete Poljanice 12, 10000 Zagreb zastupanog po punomoćniku Nikolina Šavorić</item>
    </derivirana_varijabla>
  </DomainObject.Predmet.ProtuStrankaListFormatedWithAdress>
  <DomainObject.Predmet.ProtuStrankaListFormatedWithAdressOIB>
    <izvorni_sadrzaj>
      <item>MM-LOGISTIKA d.o.o., OIB 99987713083, Pete Poljanice 12, 10000 Zagreb zastupanog po punomoćniku Nikolina Šavorić</item>
    </izvorni_sadrzaj>
    <derivirana_varijabla naziv="DomainObject.Predmet.ProtuStrankaListFormatedWithAdressOIB_1">
      <item>MM-LOGISTIKA d.o.o., OIB 99987713083, Pete Poljanice 12, 10000 Zagreb zastupanog po punomoćniku Nikolina Šavorić</item>
    </derivirana_varijabla>
  </DomainObject.Predmet.ProtuStrankaListFormatedWithAdressOIB>
  <DomainObject.Predmet.ProtuStrankaListNazivFormated>
    <izvorni_sadrzaj>
      <item>MM-LOGISTIKA d.o.o.</item>
    </izvorni_sadrzaj>
    <derivirana_varijabla naziv="DomainObject.Predmet.ProtuStrankaListNazivFormated_1">
      <item>MM-LOGISTIKA d.o.o.</item>
    </derivirana_varijabla>
  </DomainObject.Predmet.ProtuStrankaListNazivFormated>
  <DomainObject.Predmet.ProtuStrankaListNazivFormatedOIB>
    <izvorni_sadrzaj>
      <item>MM-LOGISTIKA d.o.o., OIB 99987713083</item>
    </izvorni_sadrzaj>
    <derivirana_varijabla naziv="DomainObject.Predmet.ProtuStrankaListNazivFormatedOIB_1">
      <item>MM-LOGISTIKA d.o.o., OIB 99987713083</item>
    </derivirana_varijabla>
  </DomainObject.Predmet.ProtuStrankaListNazivFormatedOIB>
  <DomainObject.Predmet.OstaliListFormated>
    <izvorni_sadrzaj>
      <item>Nikolina Šavorić punomoćnik sudionika u postupku MM-LOGISTIKA d.o.o.</item>
    </izvorni_sadrzaj>
    <derivirana_varijabla naziv="DomainObject.Predmet.OstaliListFormated_1">
      <item>Nikolina Šavorić punomoćnik sudionika u postupku MM-LOGISTIKA d.o.o.</item>
    </derivirana_varijabla>
  </DomainObject.Predmet.OstaliListFormated>
  <DomainObject.Predmet.OstaliListFormatedOIB>
    <izvorni_sadrzaj>
      <item>Nikolina Šavorić, OIB 59878465795 punomoćnik sudionika u postupku MM-LOGISTIKA d.o.o.</item>
    </izvorni_sadrzaj>
    <derivirana_varijabla naziv="DomainObject.Predmet.OstaliListFormatedOIB_1">
      <item>Nikolina Šavorić, OIB 59878465795 punomoćnik sudionika u postupku MM-LOGISTIKA d.o.o.</item>
    </derivirana_varijabla>
  </DomainObject.Predmet.OstaliListFormatedOIB>
  <DomainObject.Predmet.OstaliListFormatedWithAdress>
    <izvorni_sadrzaj>
      <item>Nikolina Šavorić, Vinodolska 11, 10000 Zagreb punomoćnik sudionika u postupku MM-LOGISTIKA d.o.o.</item>
    </izvorni_sadrzaj>
    <derivirana_varijabla naziv="DomainObject.Predmet.OstaliListFormatedWithAdress_1">
      <item>Nikolina Šavorić, Vinodolska 11, 10000 Zagreb punomoćnik sudionika u postupku MM-LOGISTIKA d.o.o.</item>
    </derivirana_varijabla>
  </DomainObject.Predmet.OstaliListFormatedWithAdress>
  <DomainObject.Predmet.OstaliListFormatedWithAdressOIB>
    <izvorni_sadrzaj>
      <item>Nikolina Šavorić, OIB 59878465795, Vinodolska 11, 10000 Zagreb punomoćnik sudionika u postupku MM-LOGISTIKA d.o.o.</item>
    </izvorni_sadrzaj>
    <derivirana_varijabla naziv="DomainObject.Predmet.OstaliListFormatedWithAdressOIB_1">
      <item>Nikolina Šavorić, OIB 59878465795, Vinodolska 11, 10000 Zagreb punomoćnik sudionika u postupku MM-LOGISTIKA d.o.o.</item>
    </derivirana_varijabla>
  </DomainObject.Predmet.OstaliListFormatedWithAdressOIB>
  <DomainObject.Predmet.OstaliListNazivFormated>
    <izvorni_sadrzaj>
      <item>Nikolina Šavorić</item>
    </izvorni_sadrzaj>
    <derivirana_varijabla naziv="DomainObject.Predmet.OstaliListNazivFormated_1">
      <item>Nikolina Šavorić</item>
    </derivirana_varijabla>
  </DomainObject.Predmet.OstaliListNazivFormated>
  <DomainObject.Predmet.OstaliListNazivFormatedOIB>
    <izvorni_sadrzaj>
      <item>Nikolina Šavorić, OIB 59878465795</item>
    </izvorni_sadrzaj>
    <derivirana_varijabla naziv="DomainObject.Predmet.OstaliListNazivFormatedOIB_1">
      <item>Nikolina Šavorić, OIB 59878465795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MM-LOGISTIKA d.o.o.</izvorni_sadrzaj>
    <derivirana_varijabla naziv="DomainObject.Predmet.ProtustrankaIDrugi_1">MM-LOGISTIKA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MM-LOGISTIKA d.o.o., OIB 99987713083, Pete Poljanice 12, 10000 Zagreb</izvorni_sadrzaj>
    <derivirana_varijabla naziv="DomainObject.Predmet.ProtustrankaIDrugiAdressOIB_1">MM-LOGISTIKA d.o.o., OIB 99987713083, Pete Poljanice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MM-LOGISTIKA d.o.o.</item>
      <item>FINA Regionalni centar Zagreb</item>
      <item>Nikolina Šavorić</item>
    </izvorni_sadrzaj>
    <derivirana_varijabla naziv="DomainObject.Predmet.SudioniciListNaziv_1">
      <item>MM-LOGISTIKA d.o.o.</item>
      <item>FINA Regionalni centar Zagreb</item>
      <item>Nikolina Šavorić</item>
    </derivirana_varijabla>
  </DomainObject.Predmet.SudioniciListNaziv>
  <DomainObject.Predmet.SudioniciListAdressOIB>
    <izvorni_sadrzaj>
      <item>MM-LOGISTIKA d.o.o., OIB 99987713083, Pete Poljanice 12,10000 Zagreb</item>
      <item>FINA Regionalni centar Zagreb, OIB 85821130368, Trg svibanjskih žrtava 1995. 1,10000 Zagreb</item>
      <item>Nikolina Šavorić, OIB 59878465795, Vinodolska 11,10000 Zagreb</item>
    </izvorni_sadrzaj>
    <derivirana_varijabla naziv="DomainObject.Predmet.SudioniciListAdressOIB_1">
      <item>MM-LOGISTIKA d.o.o., OIB 99987713083, Pete Poljanice 12,10000 Zagreb</item>
      <item>FINA Regionalni centar Zagreb, OIB 85821130368, Trg svibanjskih žrtava 1995. 1,10000 Zagreb</item>
      <item>Nikolina Šavorić, OIB 59878465795, Vinodolska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99987713083</item>
      <item>, OIB 85821130368</item>
      <item>, OIB 59878465795</item>
    </izvorni_sadrzaj>
    <derivirana_varijabla naziv="DomainObject.Predmet.SudioniciListNazivOIB_1">
      <item>, OIB 99987713083</item>
      <item>, OIB 85821130368</item>
      <item>, OIB 59878465795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1551</properties:Characters>
  <properties:Lines>89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2018-04-04T08:26:00Z</dcterms:created>
  <dc:creator>MK</dc:creator>
  <cp:lastModifiedBy>Belma Čolić</cp:lastModifiedBy>
  <cp:lastPrinted>2018-04-04T08:29:00Z</cp:lastPrinted>
  <dcterms:modified xmlns:xsi="http://www.w3.org/2001/XMLSchema-instance" xsi:type="dcterms:W3CDTF">2018-04-04T08:30:00Z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(Rj._o_utvrđenim_tražbinama._o_utvrđenim_tražbinama)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