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3b2f" w14:paraId="a873b2f" w:rsidRDefault="00C66341" w:rsidP="00C66341" w:rsidR="00C66341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1.St-1865/2016</w:t>
      </w:r>
    </w:p>
    <w:p w:rsidRDefault="00C66341" w:rsidP="00C66341" w:rsidR="00C66341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341" w:rsidP="00C66341" w:rsidR="00C66341">
      <w:pPr>
        <w:pStyle w:val="Naslov1"/>
        <w:jc w:val="both"/>
      </w:pPr>
      <w:r>
        <w:t>REPUBLIKA HRVATSKA</w:t>
      </w:r>
    </w:p>
    <w:p w:rsidRDefault="00C66341" w:rsidP="00C66341" w:rsidR="00C66341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C66341" w:rsidP="00C66341" w:rsidR="00C66341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C66341" w:rsidP="00C66341" w:rsidR="00C66341">
      <w:pPr>
        <w:rPr>
          <w:lang w:val="hr-HR"/>
        </w:rPr>
      </w:pPr>
    </w:p>
    <w:p w:rsidRDefault="00C66341" w:rsidP="00C66341" w:rsidR="00C66341">
      <w:pPr>
        <w:pStyle w:val="Naslov1"/>
      </w:pPr>
    </w:p>
    <w:p w:rsidRDefault="00C66341" w:rsidP="00C66341" w:rsidR="00C66341">
      <w:pPr>
        <w:pStyle w:val="Naslov1"/>
      </w:pPr>
      <w:r>
        <w:t>U   I M E   R E P U B L I K E   H R V A T S K E</w:t>
      </w:r>
    </w:p>
    <w:p w:rsidRDefault="00C66341" w:rsidP="00C66341" w:rsidR="00C66341">
      <w:pPr>
        <w:rPr>
          <w:lang w:eastAsia="hr-HR" w:val="hr-HR"/>
        </w:rPr>
      </w:pPr>
    </w:p>
    <w:p w:rsidRDefault="00C66341" w:rsidP="00C66341" w:rsidR="00C6634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66341" w:rsidP="00C66341" w:rsidR="00C66341">
      <w:pPr>
        <w:rPr>
          <w:lang w:val="hr-HR"/>
        </w:rPr>
      </w:pPr>
    </w:p>
    <w:p w:rsidRDefault="00C66341" w:rsidP="00C66341" w:rsidR="00C6634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IMMOBILIARE DEL SOLE d.o.o. za poslovanje nekretninama, građenje i usluge, OIB:</w:t>
      </w:r>
      <w:r>
        <w:t xml:space="preserve"> </w:t>
      </w:r>
      <w:r>
        <w:rPr>
          <w:lang w:val="hr-HR"/>
        </w:rPr>
        <w:t>98199414826, Split, Rooseweltova 47,  dana 12. veljače 2018. godine,</w:t>
      </w:r>
    </w:p>
    <w:p w:rsidRDefault="00C66341" w:rsidP="00C66341" w:rsidR="00C66341">
      <w:pPr>
        <w:pStyle w:val="Bezproreda"/>
        <w:rPr>
          <w:lang w:val="hr-HR"/>
        </w:rPr>
      </w:pPr>
    </w:p>
    <w:p w:rsidRDefault="00C66341" w:rsidP="00C66341" w:rsidR="00C66341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C66341" w:rsidP="00C66341" w:rsidR="00C66341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Ukida se rješenje ovog suda br.1.St-1865/2016 od 02. veljače 2018. godine kojim se otvara te istovremeno zaključuje skraćeni stečajni postupak nad dužnikom IMMOBILIARE DEL SOLE d.o.o. za poslovanje nekretninama, građenje i usluge, OIB:</w:t>
      </w:r>
      <w:r>
        <w:t xml:space="preserve"> </w:t>
      </w:r>
      <w:r>
        <w:rPr>
          <w:lang w:val="hr-HR"/>
        </w:rPr>
        <w:t xml:space="preserve">98199414826, Split, Rooseweltova 47.,  </w:t>
      </w:r>
      <w:r>
        <w:t>te se o</w:t>
      </w:r>
      <w:r>
        <w:rPr>
          <w:lang w:val="hr-HR"/>
        </w:rPr>
        <w:t>dbacuje  zahtjev Financijske agencije za provedbu skraćenog stečajnog postupka nad dužnikom IMMOBILIARE DEL SOLE d.o.o. za poslovanje nekretninama, građenje i usluge, OIB:</w:t>
      </w:r>
      <w:r>
        <w:t xml:space="preserve"> </w:t>
      </w:r>
      <w:r>
        <w:rPr>
          <w:lang w:val="hr-HR"/>
        </w:rPr>
        <w:t>98199414826, Split, Rooseweltova 47.</w:t>
      </w:r>
    </w:p>
    <w:p w:rsidRDefault="00C66341" w:rsidP="00C66341" w:rsidR="00C66341">
      <w:pPr>
        <w:jc w:val="both"/>
        <w:rPr>
          <w:lang w:val="hr-HR"/>
        </w:rPr>
      </w:pP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>Nalaže se registru ovog suda da provede brisanje zabilježbe otvaranja skraćenog stečajnog postupka nad dužnikom  IMMOBILIARE DEL SOLE d.o.o. za poslovanje nekretninama, građenje i usluge, OIB:</w:t>
      </w:r>
      <w:r>
        <w:t xml:space="preserve"> </w:t>
      </w:r>
      <w:r>
        <w:rPr>
          <w:lang w:val="hr-HR"/>
        </w:rPr>
        <w:t>98199414826, Split, Rooseweltova 47.</w:t>
      </w:r>
    </w:p>
    <w:p w:rsidRDefault="00C66341" w:rsidP="00C66341" w:rsidR="00C66341">
      <w:pPr>
        <w:jc w:val="both"/>
        <w:rPr>
          <w:lang w:val="hr-HR"/>
        </w:rPr>
      </w:pPr>
    </w:p>
    <w:p w:rsidRDefault="00C66341" w:rsidP="00C66341" w:rsidR="00C66341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C66341" w:rsidP="00C66341" w:rsidR="00C66341">
      <w:pPr>
        <w:rPr>
          <w:lang w:val="hr-HR"/>
        </w:rPr>
      </w:pPr>
    </w:p>
    <w:p w:rsidRDefault="00C66341" w:rsidP="00C66341" w:rsidR="00C6634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17.listopada 2016. godine zahtjev za provedbu skraćenog stečajnog postupka nad dužnikom IMMOBILIARE DEL SOLE d.o.o. za poslovanje nekretninama, građenje i usluge, OIB:</w:t>
      </w:r>
      <w:r>
        <w:t xml:space="preserve"> </w:t>
      </w:r>
      <w:r>
        <w:rPr>
          <w:lang w:val="hr-HR"/>
        </w:rPr>
        <w:t xml:space="preserve">98199414826, Split, Rooseweltova 47. </w:t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66341" w:rsidP="00C66341" w:rsidR="00C66341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06.listopada 2016. god. u Očevidniku redoslijeda za plaćanje ima evidentirane neizvršene osnove za plaćanje u neprekinutom razdoblju od 120 dana, u ukupnom iznosu od 475.592,56 kn, kao i da prema podacima koji su dostavljeni od Hrvatskog zavoda za mirovinsko osiguranje, dužnik nema zaposlenih. </w:t>
      </w:r>
    </w:p>
    <w:p w:rsidRDefault="00C66341" w:rsidP="00C66341" w:rsidR="00C66341">
      <w:pPr>
        <w:ind w:firstLine="708"/>
        <w:jc w:val="both"/>
        <w:rPr>
          <w:lang w:val="hr-HR"/>
        </w:rPr>
      </w:pPr>
    </w:p>
    <w:p w:rsidRDefault="00C66341" w:rsidP="00C66341" w:rsidR="00C66341">
      <w:pPr>
        <w:jc w:val="both"/>
        <w:rPr>
          <w:lang w:val="hr-HR"/>
        </w:rPr>
      </w:pPr>
    </w:p>
    <w:p w:rsidRDefault="00C66341" w:rsidP="00C66341" w:rsidR="00C66341">
      <w:pPr>
        <w:jc w:val="both"/>
        <w:rPr>
          <w:lang w:val="hr-HR"/>
        </w:rPr>
      </w:pPr>
    </w:p>
    <w:p w:rsidRDefault="00C66341" w:rsidP="00C66341" w:rsidR="00C66341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1-St-1865/2016</w:t>
      </w:r>
    </w:p>
    <w:p w:rsidRDefault="00C66341" w:rsidP="00C66341" w:rsidR="00C66341">
      <w:pPr>
        <w:jc w:val="both"/>
        <w:rPr>
          <w:lang w:val="hr-HR"/>
        </w:rPr>
      </w:pPr>
    </w:p>
    <w:p w:rsidRDefault="00827CF4" w:rsidP="00827CF4" w:rsidR="00C66341">
      <w:pPr>
        <w:jc w:val="both"/>
        <w:rPr>
          <w:lang w:val="hr-HR"/>
        </w:rPr>
      </w:pPr>
      <w:r>
        <w:rPr>
          <w:lang w:val="hr-HR"/>
        </w:rPr>
        <w:t>N</w:t>
      </w:r>
      <w:r w:rsidR="00C66341">
        <w:rPr>
          <w:lang w:val="hr-HR"/>
        </w:rPr>
        <w:t>a temelju rješenja ovog suda br.1.St-1865/2016 od 02. veljače 2018. godine otvoren je te istovremeno zaključen stečajni postupak nad dužnikom IMMOBILIARE DEL SOLE d.o.o. za poslovanje nekretninama, građenje i usluge, OIB:</w:t>
      </w:r>
      <w:r w:rsidR="00C66341">
        <w:t xml:space="preserve"> </w:t>
      </w:r>
      <w:r w:rsidR="00C66341">
        <w:rPr>
          <w:lang w:val="hr-HR"/>
        </w:rPr>
        <w:t>98199414826, Split, Rooseweltova 47.</w:t>
      </w:r>
    </w:p>
    <w:p w:rsidRDefault="00C66341" w:rsidP="00C66341" w:rsidR="00C66341">
      <w:pPr>
        <w:ind w:firstLine="708"/>
        <w:jc w:val="both"/>
      </w:pPr>
    </w:p>
    <w:p w:rsidRDefault="00C66341" w:rsidP="00C66341" w:rsidR="00C66341">
      <w:pPr>
        <w:ind w:firstLine="708"/>
        <w:jc w:val="both"/>
      </w:pPr>
      <w:r>
        <w:t>Nakon toga je stečajni dužnik  u žalbi- podnesku  od 09. veljače 2018. godine dostavio</w:t>
      </w:r>
    </w:p>
    <w:p w:rsidRDefault="00C66341" w:rsidP="00C66341" w:rsidR="00C66341">
      <w:pPr>
        <w:jc w:val="both"/>
      </w:pPr>
      <w:r>
        <w:t xml:space="preserve"> potvrdu  FINE-Regionalni centar Split od 08.veljače 2018. godine da je dužnik u cijelosti podmirio obveze koje su bile evidentirane kod FINE  u Očevidniku redosljeda osnova za plaćanje</w:t>
      </w:r>
      <w:r>
        <w:rPr>
          <w:lang w:val="hr-HR"/>
        </w:rPr>
        <w:t>, odnosno da nepodmirene obveze dužnika na dan izdavanja potvrde iznose 0 kn.</w:t>
      </w:r>
      <w:r>
        <w:t xml:space="preserve"> </w:t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C66341" w:rsidP="00C66341" w:rsidR="00C66341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C66341" w:rsidP="00C66341" w:rsidR="00C66341">
      <w:pPr>
        <w:ind w:firstLine="708"/>
        <w:jc w:val="both"/>
        <w:rPr>
          <w:lang w:val="hr-HR"/>
        </w:rPr>
      </w:pPr>
    </w:p>
    <w:p w:rsidRDefault="00C66341" w:rsidP="00C66341" w:rsidR="00C6634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>
        <w:t xml:space="preserve">FINE-Regionalni centar Split od </w:t>
      </w:r>
      <w:r w:rsidR="001C3773">
        <w:t>08</w:t>
      </w:r>
      <w:r>
        <w:t>.</w:t>
      </w:r>
      <w:r w:rsidR="001C3773">
        <w:t>veljače</w:t>
      </w:r>
      <w:r>
        <w:t xml:space="preserve">  2018.godine </w:t>
      </w:r>
      <w:r>
        <w:rPr>
          <w:lang w:val="hr-HR"/>
        </w:rPr>
        <w:t xml:space="preserve">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točki I izreke ovog rješenja. </w:t>
      </w:r>
    </w:p>
    <w:p w:rsidRDefault="00C66341" w:rsidP="00C66341" w:rsidR="00C66341">
      <w:pPr>
        <w:ind w:firstLine="708"/>
        <w:jc w:val="both"/>
        <w:rPr>
          <w:lang w:val="hr-HR"/>
        </w:rPr>
      </w:pPr>
    </w:p>
    <w:p w:rsidRDefault="00C66341" w:rsidP="001C3773" w:rsidR="00C66341">
      <w:pPr>
        <w:ind w:firstLine="708"/>
        <w:jc w:val="both"/>
        <w:rPr>
          <w:lang w:val="hr-HR"/>
        </w:rPr>
      </w:pPr>
      <w:r>
        <w:rPr>
          <w:lang w:val="hr-HR"/>
        </w:rPr>
        <w:t>Odluka o brisanju upisa zabilježbe otvaranja skraćenog stečajnog postupka nad dužnikom IMMOBILIARE DEL SOLE d.o.o. za poslovanje nekretninama, građenje i usluge, OIB:</w:t>
      </w:r>
      <w:r>
        <w:t xml:space="preserve"> </w:t>
      </w:r>
      <w:r>
        <w:rPr>
          <w:lang w:val="hr-HR"/>
        </w:rPr>
        <w:t xml:space="preserve">98199414826, Split, Rooseweltova 47., a nakon što je ovim rješenjem ukinuto rješenje o otvaranju te istodobnom zaključenju skraćenog stečajnog postupka  od 02.veljače 2018. godine, te odbačen prijedlog FINE-Regionalni centar Split za  provedbu skraćenog stečajnog postupka nad dužnikom, temelji se na odredbi čl. 71. Zakona o sudskom registru ( NN 1/95 do 110/15). </w:t>
      </w:r>
    </w:p>
    <w:p w:rsidRDefault="00C66341" w:rsidP="00C66341" w:rsidR="00C66341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1C3773">
        <w:rPr>
          <w:lang w:val="hr-HR"/>
        </w:rPr>
        <w:t>12</w:t>
      </w:r>
      <w:r>
        <w:rPr>
          <w:lang w:val="hr-HR"/>
        </w:rPr>
        <w:t>. veljače  2018.  godine.</w:t>
      </w:r>
    </w:p>
    <w:p w:rsidRDefault="00C66341" w:rsidP="00C66341" w:rsidR="00C66341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C66341" w:rsidP="00C66341" w:rsidR="00C66341">
      <w:pPr>
        <w:ind w:left="6372"/>
      </w:pPr>
      <w:r>
        <w:t xml:space="preserve">S U D A C </w:t>
      </w:r>
    </w:p>
    <w:p w:rsidRDefault="00C66341" w:rsidP="00C66341" w:rsidR="00C6634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66341" w:rsidP="00C66341" w:rsidR="00C6634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C66341" w:rsidP="00C66341" w:rsidR="00C66341">
      <w:pPr>
        <w:ind w:firstLine="708" w:left="5664"/>
        <w:rPr>
          <w:lang w:val="hr-HR"/>
        </w:rPr>
      </w:pPr>
    </w:p>
    <w:p w:rsidRDefault="00C66341" w:rsidP="00C66341" w:rsidR="00C66341">
      <w:pPr>
        <w:ind w:firstLine="708" w:left="5664"/>
        <w:rPr>
          <w:lang w:val="hr-HR"/>
        </w:rPr>
      </w:pPr>
      <w:r>
        <w:rPr>
          <w:lang w:val="hr-HR"/>
        </w:rPr>
        <w:t xml:space="preserve"> </w:t>
      </w:r>
    </w:p>
    <w:p w:rsidRDefault="00C66341" w:rsidP="00C66341" w:rsidR="00C66341">
      <w:pPr>
        <w:jc w:val="both"/>
      </w:pPr>
    </w:p>
    <w:p w:rsidRDefault="00C66341" w:rsidP="00C66341" w:rsidR="00C66341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66341" w:rsidP="00C66341" w:rsidR="00C66341">
      <w:pPr>
        <w:jc w:val="both"/>
        <w:rPr>
          <w:lang w:val="hr-HR"/>
        </w:rPr>
      </w:pP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Split, </w:t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 xml:space="preserve">-  dužniku </w:t>
      </w:r>
      <w:r w:rsidR="001C3773">
        <w:rPr>
          <w:lang w:val="hr-HR"/>
        </w:rPr>
        <w:t>po punomoćniku</w:t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 xml:space="preserve">-  stečajnom upravitelju </w:t>
      </w:r>
      <w:r w:rsidR="001C3773">
        <w:rPr>
          <w:lang w:val="hr-HR"/>
        </w:rPr>
        <w:t>Mamić marina, Zagreb, Kruge 9</w:t>
      </w:r>
      <w:r>
        <w:rPr>
          <w:lang w:val="hr-HR"/>
        </w:rPr>
        <w:t xml:space="preserve"> uz žalbu a od </w:t>
      </w:r>
      <w:r w:rsidR="001C3773">
        <w:rPr>
          <w:lang w:val="hr-HR"/>
        </w:rPr>
        <w:t>09</w:t>
      </w:r>
      <w:r>
        <w:rPr>
          <w:lang w:val="hr-HR"/>
        </w:rPr>
        <w:t>.0</w:t>
      </w:r>
      <w:r w:rsidR="001C3773">
        <w:rPr>
          <w:lang w:val="hr-HR"/>
        </w:rPr>
        <w:t>2</w:t>
      </w:r>
      <w:r>
        <w:rPr>
          <w:lang w:val="hr-HR"/>
        </w:rPr>
        <w:t>.2018.</w:t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C66341" w:rsidP="00C66341" w:rsidR="00C66341">
      <w:pPr>
        <w:jc w:val="both"/>
        <w:rPr>
          <w:lang w:val="hr-HR"/>
        </w:rPr>
      </w:pPr>
      <w:r>
        <w:rPr>
          <w:lang w:val="hr-HR"/>
        </w:rPr>
        <w:t>- registru nakon pravomoćnosti</w:t>
      </w:r>
    </w:p>
    <w:p w:rsidRDefault="00C66341" w:rsidP="00C66341" w:rsidR="00C66341"/>
    <w:p w:rsidRDefault="00C66341" w:rsidP="00C66341" w:rsidR="00C66341"/>
    <w:p w:rsidRDefault="00C66341" w:rsidP="00C66341" w:rsidR="00C66341"/>
    <w:p w:rsidRDefault="00C66341" w:rsidP="00C66341" w:rsidR="00C6634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6341"/>
    <w:rsid w:val="001C3773"/>
    <w:rsid w:val="00827CF4"/>
    <w:rsid w:val="00C6634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6341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C6634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6634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6634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66341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66341"/>
    <w:rPr>
      <w:rFonts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C66341"/>
    <w:rPr>
      <w:rFonts w:eastAsia="Arial Unicode MS"/>
      <w:b/>
      <w:szCs w:val="20"/>
    </w:rPr>
  </w:style>
  <w:style w:styleId="Bezproreda" w:type="paragraph">
    <w:name w:val="No Spacing"/>
    <w:uiPriority w:val="1"/>
    <w:qFormat/>
    <w:rsid w:val="00C66341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3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34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7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C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6341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C6634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6634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6634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66341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66341"/>
    <w:rPr>
      <w:rFonts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C66341"/>
    <w:rPr>
      <w:rFonts w:eastAsia="Arial Unicode MS"/>
      <w:b/>
      <w:szCs w:val="20"/>
    </w:rPr>
  </w:style>
  <w:style w:styleId="Bezproreda" w:type="paragraph">
    <w:name w:val="No Spacing"/>
    <w:uiPriority w:val="1"/>
    <w:qFormat/>
    <w:rsid w:val="00C66341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3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34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7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C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3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St-1865/2016</izvorni_sadrzaj>
    <derivirana_varijabla naziv="DomainObject.Predmet.OznakaBroj_1">St-1865/2016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IMMOBILIARE DEL SOLE d.o.o. za poslovanje nekretninama, građenje i usluge</izvorni_sadrzaj>
    <derivirana_varijabla naziv="DomainObject.Predmet.ProtustrankaFormated_1">  IMMOBILIARE DEL SOLE d.o.o. za poslovanje nekretninama, građenje i usluge</derivirana_varijabla>
  </DomainObject.Predmet.ProtustrankaFormated>
  <DomainObject.Predmet.ProtustrankaFormatedOIB>
    <izvorni_sadrzaj>  IMMOBILIARE DEL SOLE d.o.o. za poslovanje nekretninama, građenje i usluge, OIB 98199414826</izvorni_sadrzaj>
    <derivirana_varijabla naziv="DomainObject.Predmet.ProtustrankaFormatedOIB_1">  IMMOBILIARE DEL SOLE d.o.o. za poslovanje nekretninama, građenje i usluge, OIB 98199414826</derivirana_varijabla>
  </DomainObject.Predmet.ProtustrankaFormatedOIB>
  <DomainObject.Predmet.ProtustrankaFormatedWithAdress>
    <izvorni_sadrzaj> IMMOBILIARE DEL SOLE d.o.o. za poslovanje nekretninama, građenje i usluge, Rooseweltova 47, 21000 Split</izvorni_sadrzaj>
    <derivirana_varijabla naziv="DomainObject.Predmet.ProtustrankaFormatedWithAdress_1"> IMMOBILIARE DEL SOLE d.o.o. za poslovanje nekretninama, građenje i usluge, Rooseweltova 47, 21000 Split</derivirana_varijabla>
  </DomainObject.Predmet.ProtustrankaFormatedWithAdress>
  <DomainObject.Predmet.ProtustrankaFormatedWithAdressOIB>
    <izvorni_sadrzaj> IMMOBILIARE DEL SOLE d.o.o. za poslovanje nekretninama, građenje i usluge, OIB 98199414826, Rooseweltova 47, 21000 Split</izvorni_sadrzaj>
    <derivirana_varijabla naziv="DomainObject.Predmet.ProtustrankaFormatedWithAdressOIB_1"> IMMOBILIARE DEL SOLE d.o.o. za poslovanje nekretninama, građenje i usluge, OIB 98199414826, Rooseweltova 47, 21000 Split</derivirana_varijabla>
  </DomainObject.Predmet.ProtustrankaFormatedWithAdressOIB>
  <DomainObject.Predmet.ProtustrankaWithAdress>
    <izvorni_sadrzaj>IMMOBILIARE DEL SOLE d.o.o. za poslovanje nekretninama, građenje i usluge Rooseweltova 47, 21000 Split</izvorni_sadrzaj>
    <derivirana_varijabla naziv="DomainObject.Predmet.ProtustrankaWithAdress_1">IMMOBILIARE DEL SOLE d.o.o. za poslovanje nekretninama, građenje i usluge Rooseweltova 47, 21000 Split</derivirana_varijabla>
  </DomainObject.Predmet.ProtustrankaWithAdress>
  <DomainObject.Predmet.ProtustrankaWithAdressOIB>
    <izvorni_sadrzaj>IMMOBILIARE DEL SOLE d.o.o. za poslovanje nekretninama, građenje i usluge, OIB 98199414826, Rooseweltova 47, 21000 Split</izvorni_sadrzaj>
    <derivirana_varijabla naziv="DomainObject.Predmet.ProtustrankaWithAdressOIB_1">IMMOBILIARE DEL SOLE d.o.o. za poslovanje nekretninama, građenje i usluge, OIB 98199414826, Rooseweltova 47, 21000 Split</derivirana_varijabla>
  </DomainObject.Predmet.ProtustrankaWithAdressOIB>
  <DomainObject.Predmet.ProtustrankaNazivFormated>
    <izvorni_sadrzaj>IMMOBILIARE DEL SOLE d.o.o. za poslovanje nekretninama, građenje i usluge</izvorni_sadrzaj>
    <derivirana_varijabla naziv="DomainObject.Predmet.ProtustrankaNazivFormated_1">IMMOBILIARE DEL SOLE d.o.o. za poslovanje nekretninama, građenje i usluge</derivirana_varijabla>
  </DomainObject.Predmet.ProtustrankaNazivFormated>
  <DomainObject.Predmet.ProtustrankaNazivFormatedOIB>
    <izvorni_sadrzaj>IMMOBILIARE DEL SOLE d.o.o. za poslovanje nekretninama, građenje i usluge, OIB 98199414826</izvorni_sadrzaj>
    <derivirana_varijabla naziv="DomainObject.Predmet.ProtustrankaNazivFormatedOIB_1">IMMOBILIARE DEL SOLE d.o.o. za poslovanje nekretninama, građenje i usluge, OIB 98199414826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475592.55</izvorni_sadrzaj>
    <derivirana_varijabla naziv="DomainObject.Predmet.TrenutnaVrijednost_1">475592.55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IMMOBILIARE DEL SOLE d.o.o. za poslovanje nekretninama, građenje i usluge</item>
    </izvorni_sadrzaj>
    <derivirana_varijabla naziv="DomainObject.Predmet.ProtuStrankaListFormated_1">
      <item>IMMOBILIARE DEL SOLE d.o.o. za poslovanje nekretninama, građenje i usluge</item>
    </derivirana_varijabla>
  </DomainObject.Predmet.ProtuStrankaListFormated>
  <DomainObject.Predmet.ProtuStrankaListFormatedOIB>
    <izvorni_sadrzaj>
      <item>IMMOBILIARE DEL SOLE d.o.o. za poslovanje nekretninama, građenje i usluge, OIB 98199414826</item>
    </izvorni_sadrzaj>
    <derivirana_varijabla naziv="DomainObject.Predmet.ProtuStrankaListFormatedOIB_1">
      <item>IMMOBILIARE DEL SOLE d.o.o. za poslovanje nekretninama, građenje i usluge, OIB 98199414826</item>
    </derivirana_varijabla>
  </DomainObject.Predmet.ProtuStrankaListFormatedOIB>
  <DomainObject.Predmet.ProtuStrankaListFormatedWithAdress>
    <izvorni_sadrzaj>
      <item>IMMOBILIARE DEL SOLE d.o.o. za poslovanje nekretninama, građenje i usluge, Rooseweltova 47, 21000 Split</item>
    </izvorni_sadrzaj>
    <derivirana_varijabla naziv="DomainObject.Predmet.ProtuStrankaListFormatedWithAdress_1">
      <item>IMMOBILIARE DEL SOLE d.o.o. za poslovanje nekretninama, građenje i usluge, Rooseweltova 47, 21000 Split</item>
    </derivirana_varijabla>
  </DomainObject.Predmet.ProtuStrankaListFormatedWithAdress>
  <DomainObject.Predmet.ProtuStrankaListFormatedWithAdressOIB>
    <izvorni_sadrzaj>
      <item>IMMOBILIARE DEL SOLE d.o.o. za poslovanje nekretninama, građenje i usluge, OIB 98199414826, Rooseweltova 47, 21000 Split</item>
    </izvorni_sadrzaj>
    <derivirana_varijabla naziv="DomainObject.Predmet.ProtuStrankaListFormatedWithAdressOIB_1">
      <item>IMMOBILIARE DEL SOLE d.o.o. za poslovanje nekretninama, građenje i usluge, OIB 98199414826, Rooseweltova 47, 21000 Split</item>
    </derivirana_varijabla>
  </DomainObject.Predmet.ProtuStrankaListFormatedWithAdressOIB>
  <DomainObject.Predmet.ProtuStrankaListNazivFormated>
    <izvorni_sadrzaj>
      <item>IMMOBILIARE DEL SOLE d.o.o. za poslovanje nekretninama, građenje i usluge</item>
    </izvorni_sadrzaj>
    <derivirana_varijabla naziv="DomainObject.Predmet.ProtuStrankaListNazivFormated_1">
      <item>IMMOBILIARE DEL SOLE d.o.o. za poslovanje nekretninama, građenje i usluge</item>
    </derivirana_varijabla>
  </DomainObject.Predmet.ProtuStrankaListNazivFormated>
  <DomainObject.Predmet.ProtuStrankaListNazivFormatedOIB>
    <izvorni_sadrzaj>
      <item>IMMOBILIARE DEL SOLE d.o.o. za poslovanje nekretninama, građenje i usluge, OIB 98199414826</item>
    </izvorni_sadrzaj>
    <derivirana_varijabla naziv="DomainObject.Predmet.ProtuStrankaListNazivFormatedOIB_1">
      <item>IMMOBILIARE DEL SOLE d.o.o. za poslovanje nekretninama, građenje i usluge, OIB 98199414826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IMMOBILIARE DEL SOLE d.o.o. za poslovanje nekretninama, građenje i usluge</izvorni_sadrzaj>
    <derivirana_varijabla naziv="DomainObject.Predmet.ProtustrankaIDrugi_1">IMMOBILIARE DEL SOLE d.o.o. za poslovanje nekretninama,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IMMOBILIARE DEL SOLE d.o.o. za poslovanje nekretninama, građenje i usluge, OIB 98199414826, Rooseweltova 47, 21000 Split</izvorni_sadrzaj>
    <derivirana_varijabla naziv="DomainObject.Predmet.ProtustrankaIDrugiAdressOIB_1">IMMOBILIARE DEL SOLE d.o.o. za poslovanje nekretninama, građenje i usluge, OIB 98199414826, Rooseweltova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St-1865/2016-5</izvorni_sadrzaj>
    <derivirana_varijabla naziv="DomainObject.Predmet.OdlukaRjesenje.Oznaka_1">St-1865/2016-5</derivirana_varijabla>
  </DomainObject.Predmet.OdlukaRjesenje.Oznaka>
  <DomainObject.Predmet.SudioniciListNaziv>
    <izvorni_sadrzaj>
      <item>IMMOBILIARE DEL SOLE d.o.o. za poslovanje nekretninama, građenje i usluge</item>
      <item>FINANCIJSKA AGENCIJA, RC SPLIT</item>
    </izvorni_sadrzaj>
    <derivirana_varijabla naziv="DomainObject.Predmet.SudioniciListNaziv_1">
      <item>IMMOBILIARE DEL SOLE d.o.o. za poslovanje nekretninama, građenje i usluge</item>
      <item>FINANCIJSKA AGENCIJA, RC SPLIT</item>
    </derivirana_varijabla>
  </DomainObject.Predmet.SudioniciListNaziv>
  <DomainObject.Predmet.SudioniciListAdressOIB>
    <izvorni_sadrzaj>
      <item>IMMOBILIARE DEL SOLE d.o.o. za poslovanje nekretninama, građenje i usluge, OIB 98199414826, Rooseweltova 47,21000 Split</item>
      <item>FINANCIJSKA AGENCIJA, RC SPLIT, OIB 85821130368, Mažuranićevo šetalište 24 b,21000 Split</item>
    </izvorni_sadrzaj>
    <derivirana_varijabla naziv="DomainObject.Predmet.SudioniciListAdressOIB_1">
      <item>IMMOBILIARE DEL SOLE d.o.o. za poslovanje nekretninama, građenje i usluge, OIB 98199414826, Rooseweltova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98199414826</item>
      <item>, OIB 85821130368</item>
    </izvorni_sadrzaj>
    <derivirana_varijabla naziv="DomainObject.Predmet.SudioniciListNazivOIB_1">
      <item>, OIB 98199414826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703</properties:Words>
  <properties:Characters>3992</properties:Characters>
  <properties:Lines>101</properties:Lines>
  <properties:Paragraphs>30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1.St-1865/2016</vt:lpstr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2018-02-12T11:17:00Z</dcterms:created>
  <dc:creator>Velimir Vuković</dc:creator>
  <cp:lastModifiedBy>Velimir Vuković</cp:lastModifiedBy>
  <cp:lastPrinted>2018-02-12T11:33:00Z</cp:lastPrinted>
  <dcterms:modified xmlns:xsi="http://www.w3.org/2001/XMLSchema-instance" xsi:type="dcterms:W3CDTF">2018-02-12T11:37:00Z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