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b117" w14:paraId="b72b117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C8291E">
        <w:t>517/16-35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C8291E" w:rsidRPr="009B30F8">
        <w:t>ASSERIA KAMEN d.o.o. u stečaju Lišane Ostrovičke, Lišane Ostrovičke bb,  OIB:20791600559</w:t>
      </w:r>
      <w:r w:rsidRPr="00DA585C">
        <w:t xml:space="preserve">, dana </w:t>
      </w:r>
      <w:r w:rsidR="00C8291E">
        <w:t>29. studenoga</w:t>
      </w:r>
      <w:r w:rsidR="00DA585C">
        <w:t xml:space="preserve"> 2016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po specifikaciji od dana </w:t>
      </w:r>
      <w:r w:rsidR="00C8291E">
        <w:t>21. listopada</w:t>
      </w:r>
      <w:r>
        <w:t xml:space="preserve"> 2016</w:t>
      </w:r>
      <w:r w:rsidRPr="00827FF0">
        <w:t xml:space="preserve">. na način da se istome na račun plati iznos od </w:t>
      </w:r>
      <w:r w:rsidR="00C8291E">
        <w:t>889,12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 w:rsidRPr="00DA585C">
      <w:pPr>
        <w:jc w:val="both"/>
      </w:pPr>
      <w:r>
        <w:tab/>
        <w:t>Stečajni upravitelj imenovan u ovom postupku podnio je dana 21. listopada 2016. zahtjev za odobrenje isplate naknade troškova.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C8291E">
        <w:t>29. studenoga</w:t>
      </w:r>
      <w:r w:rsidR="00DA585C">
        <w:t xml:space="preserve"> 2016.</w:t>
      </w:r>
    </w:p>
    <w:p w:rsidRDefault="00AB6C4C" w:rsidP="00102D4D" w:rsidR="00AB6C4C" w:rsidRPr="00DA585C"/>
    <w:p w:rsidRDefault="00826A77" w:rsidP="00826A77" w:rsidR="00175B43">
      <w:pPr>
        <w:jc w:val="right"/>
      </w:pPr>
      <w:r>
        <w:t>S</w:t>
      </w:r>
      <w:r w:rsidR="00175B43" w:rsidRPr="002C500F">
        <w:t>u</w:t>
      </w:r>
      <w:r w:rsidR="00175B43">
        <w:t>tkinja:</w:t>
      </w:r>
    </w:p>
    <w:p w:rsidRDefault="00175B43" w:rsidP="00826A77" w:rsidR="00175B43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DA585C" w:rsidP="00A410F4" w:rsidR="00DA585C" w:rsidRPr="00DA585C">
      <w:pPr>
        <w:numPr>
          <w:ilvl w:val="0"/>
          <w:numId w:val="1"/>
        </w:numPr>
      </w:pPr>
      <w:r>
        <w:t>računovodstvo suda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826A77"/>
    <w:rsid w:val="0084010A"/>
    <w:rsid w:val="00886894"/>
    <w:rsid w:val="009909B0"/>
    <w:rsid w:val="00A410F4"/>
    <w:rsid w:val="00A75C3A"/>
    <w:rsid w:val="00A91588"/>
    <w:rsid w:val="00AB6C4C"/>
    <w:rsid w:val="00BB192C"/>
    <w:rsid w:val="00C8291E"/>
    <w:rsid w:val="00CE069C"/>
    <w:rsid w:val="00DA585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C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C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C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C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C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168</properties:Words>
  <properties:Characters>793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2016-11-29T08:49:00Z</dcterms:created>
  <dc:creator>abajlo</dc:creator>
  <cp:lastModifiedBy>wsadmin</cp:lastModifiedBy>
  <cp:lastPrinted>2016-03-25T10:50:00Z</cp:lastPrinted>
  <dcterms:modified xmlns:xsi="http://www.w3.org/2001/XMLSchema-instance" xsi:type="dcterms:W3CDTF">2016-11-29T10:16:00Z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