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a0fe" w14:paraId="6aaa0fe" w:rsidRDefault="00011F2C" w:rsidP="008615FD" w:rsidR="00011F2C" w:rsidRPr="00911C80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911C80">
      <w:r w:rsidRPr="00911C80">
        <w:rPr>
          <w:rStyle w:val="Naglaeno"/>
        </w:rPr>
        <w:t xml:space="preserve">           </w:t>
      </w:r>
      <w:r w:rsidR="0006020D">
        <w:rPr>
          <w:rStyle w:val="Naglaeno"/>
        </w:rPr>
        <w:t xml:space="preserve"> </w:t>
      </w:r>
      <w:r w:rsidRPr="00911C80">
        <w:rPr>
          <w:rStyle w:val="Naglaeno"/>
        </w:rPr>
        <w:t xml:space="preserve">  </w:t>
      </w:r>
      <w:r w:rsidR="00574060" w:rsidRPr="00911C8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11C80"/>
    <w:p w:rsidRDefault="008615FD" w:rsidP="008615FD" w:rsidR="008615FD" w:rsidRPr="0006020D">
      <w:pPr>
        <w:ind w:hanging="720" w:left="360"/>
      </w:pPr>
      <w:r w:rsidRPr="0006020D">
        <w:t xml:space="preserve">     </w:t>
      </w:r>
      <w:r w:rsidR="00A8162D" w:rsidRPr="0006020D">
        <w:t xml:space="preserve">   </w:t>
      </w:r>
      <w:r w:rsidR="0006020D">
        <w:t xml:space="preserve"> </w:t>
      </w:r>
      <w:r w:rsidRPr="0006020D">
        <w:t>REPUBLIKA HRVATSKA</w:t>
      </w:r>
    </w:p>
    <w:p w:rsidRDefault="008615FD" w:rsidP="008A4695" w:rsidR="008615FD" w:rsidRPr="00911C80">
      <w:pPr>
        <w:ind w:hanging="720" w:left="360"/>
      </w:pPr>
      <w:r w:rsidRPr="00911C80">
        <w:t xml:space="preserve">     TRGOVAČKI SUD U OSIJEKU</w:t>
      </w:r>
    </w:p>
    <w:p w:rsidRDefault="009A7277" w:rsidP="008615FD" w:rsidR="009A7277" w:rsidRPr="00911C80"/>
    <w:p w:rsidRDefault="00F93170" w:rsidP="00F93170" w:rsidR="00F93170" w:rsidRPr="00911C80">
      <w:pPr>
        <w:jc w:val="center"/>
      </w:pPr>
      <w:r w:rsidRPr="00911C80">
        <w:t>R E P U B L I K A   H R V A T S K A</w:t>
      </w:r>
    </w:p>
    <w:p w:rsidRDefault="00F93170" w:rsidP="00F93170" w:rsidR="00F93170" w:rsidRPr="00911C80">
      <w:pPr>
        <w:pStyle w:val="Naslov1"/>
        <w:rPr>
          <w:b w:val="false"/>
        </w:rPr>
      </w:pPr>
      <w:r w:rsidRPr="00911C80">
        <w:rPr>
          <w:b w:val="false"/>
        </w:rPr>
        <w:t>R J E Š E N J E</w:t>
      </w:r>
    </w:p>
    <w:p w:rsidRDefault="002C2771" w:rsidP="002C2771" w:rsidR="002C2771" w:rsidRPr="00911C80">
      <w:pPr>
        <w:jc w:val="both"/>
      </w:pPr>
    </w:p>
    <w:p w:rsidRDefault="00865C65" w:rsidP="002C2771" w:rsidR="00865C65" w:rsidRPr="00911C80">
      <w:pPr>
        <w:jc w:val="both"/>
      </w:pPr>
    </w:p>
    <w:p w:rsidRDefault="00001832" w:rsidP="00001832" w:rsidR="00415120" w:rsidRPr="00911C80">
      <w:pPr>
        <w:ind w:firstLine="708"/>
        <w:jc w:val="both"/>
      </w:pPr>
      <w:r w:rsidRPr="00911C80">
        <w:t>Trgovački sud u Osijeku, po stečajnom sucu mr. sc. Borisu Vukoviću</w:t>
      </w:r>
      <w:r w:rsidRPr="00911C80">
        <w:rPr>
          <w:color w:val="000000"/>
        </w:rPr>
        <w:t xml:space="preserve">, </w:t>
      </w:r>
      <w:r w:rsidRPr="00911C80">
        <w:t xml:space="preserve">u stečajnom postupku </w:t>
      </w:r>
      <w:r w:rsidR="00093D58" w:rsidRPr="00911C80">
        <w:t xml:space="preserve">radi naknadne diobe Stečajne mase iza SVINJOGOJSKA FARMA ALBA &amp; NIGRA d.o.o. u stečaju, Osijek, </w:t>
      </w:r>
      <w:proofErr w:type="spellStart"/>
      <w:r w:rsidR="00093D58" w:rsidRPr="00911C80">
        <w:t>Šamačka</w:t>
      </w:r>
      <w:proofErr w:type="spellEnd"/>
      <w:r w:rsidR="00093D58" w:rsidRPr="00911C80">
        <w:t xml:space="preserve"> 9/I, MBS: 030184760, OIB: 29161392952</w:t>
      </w:r>
      <w:r w:rsidRPr="00911C80">
        <w:t xml:space="preserve">, </w:t>
      </w:r>
      <w:r w:rsidR="00415120" w:rsidRPr="00911C80">
        <w:t xml:space="preserve">dana </w:t>
      </w:r>
      <w:r w:rsidR="009F34BC" w:rsidRPr="00911C80">
        <w:t>4. siječnja 2018</w:t>
      </w:r>
      <w:r w:rsidR="00415120" w:rsidRPr="00911C80">
        <w:t>. godine</w:t>
      </w:r>
    </w:p>
    <w:p w:rsidRDefault="002C2771" w:rsidP="002C2771" w:rsidR="002C2771" w:rsidRPr="00911C80">
      <w:pPr>
        <w:jc w:val="both"/>
      </w:pPr>
    </w:p>
    <w:p w:rsidRDefault="00F93170" w:rsidP="00F93170" w:rsidR="00F93170" w:rsidRPr="00911C80">
      <w:pPr>
        <w:jc w:val="center"/>
      </w:pPr>
      <w:r w:rsidRPr="00911C80">
        <w:t>r i j e š i o   j e</w:t>
      </w:r>
    </w:p>
    <w:p w:rsidRDefault="00F93170" w:rsidP="00F93170" w:rsidR="00F93170" w:rsidRPr="00911C80">
      <w:pPr>
        <w:pStyle w:val="Tijeloteksta"/>
        <w:rPr>
          <w:bCs/>
          <w:sz w:val="24"/>
        </w:rPr>
      </w:pPr>
    </w:p>
    <w:p w:rsidRDefault="00F93170" w:rsidP="00F93170" w:rsidR="00F93170" w:rsidRPr="00911C80">
      <w:pPr>
        <w:pStyle w:val="Tijeloteksta"/>
        <w:rPr>
          <w:bCs/>
          <w:sz w:val="24"/>
        </w:rPr>
      </w:pPr>
    </w:p>
    <w:p w:rsidRDefault="000A4171" w:rsidP="00F93170" w:rsidR="00F93170" w:rsidRPr="00911C80">
      <w:pPr>
        <w:pStyle w:val="Tijeloteksta"/>
        <w:ind w:left="705"/>
        <w:rPr>
          <w:bCs/>
          <w:sz w:val="24"/>
        </w:rPr>
      </w:pPr>
      <w:r w:rsidRPr="00911C80">
        <w:rPr>
          <w:bCs/>
          <w:sz w:val="24"/>
        </w:rPr>
        <w:t>I</w:t>
      </w:r>
      <w:r w:rsidR="007B6B18" w:rsidRPr="00911C80">
        <w:rPr>
          <w:bCs/>
          <w:sz w:val="24"/>
        </w:rPr>
        <w:t>.</w:t>
      </w:r>
      <w:r w:rsidRPr="00911C80">
        <w:rPr>
          <w:bCs/>
          <w:sz w:val="24"/>
        </w:rPr>
        <w:tab/>
      </w:r>
      <w:r w:rsidR="00F93170" w:rsidRPr="00911C80">
        <w:rPr>
          <w:bCs/>
          <w:sz w:val="24"/>
        </w:rPr>
        <w:t xml:space="preserve">Određuje se prodaja nekretnina stečajnog dužnika </w:t>
      </w:r>
      <w:r w:rsidR="007B130E" w:rsidRPr="00911C80">
        <w:rPr>
          <w:sz w:val="24"/>
        </w:rPr>
        <w:t xml:space="preserve">Stečajna masa </w:t>
      </w:r>
      <w:r w:rsidR="00093D58" w:rsidRPr="00911C80">
        <w:rPr>
          <w:sz w:val="24"/>
        </w:rPr>
        <w:t xml:space="preserve">iza SVINJOGOJSKA FARMA ALBA &amp; NIGRA d.o.o. u stečaju, Osijek, </w:t>
      </w:r>
      <w:proofErr w:type="spellStart"/>
      <w:r w:rsidR="00093D58" w:rsidRPr="00911C80">
        <w:rPr>
          <w:sz w:val="24"/>
        </w:rPr>
        <w:t>Šamačka</w:t>
      </w:r>
      <w:proofErr w:type="spellEnd"/>
      <w:r w:rsidR="00093D58" w:rsidRPr="00911C80">
        <w:rPr>
          <w:sz w:val="24"/>
        </w:rPr>
        <w:t xml:space="preserve"> 9/I, MBS: 030184760, OIB: 29161392952 </w:t>
      </w:r>
      <w:r w:rsidR="00F93170" w:rsidRPr="00911C80">
        <w:rPr>
          <w:bCs/>
          <w:sz w:val="24"/>
        </w:rPr>
        <w:t>u stečajnom postupku, uz odgovarajuću primjenu pravila ovršnoga postupka o ovrsi na nekretnini i to:</w:t>
      </w:r>
    </w:p>
    <w:p w:rsidRDefault="00A721C4" w:rsidP="00F93170" w:rsidR="00A721C4" w:rsidRPr="00911C80">
      <w:pPr>
        <w:pStyle w:val="Tijeloteksta"/>
        <w:ind w:left="705"/>
        <w:rPr>
          <w:bCs/>
          <w:sz w:val="24"/>
        </w:rPr>
      </w:pPr>
    </w:p>
    <w:p w:rsidRDefault="00F93170" w:rsidP="004841D5" w:rsidR="00F93170" w:rsidRPr="00911C80">
      <w:pPr>
        <w:pStyle w:val="Tijeloteksta"/>
        <w:ind w:firstLine="705"/>
        <w:rPr>
          <w:bCs/>
          <w:sz w:val="24"/>
        </w:rPr>
      </w:pPr>
      <w:r w:rsidRPr="00911C80">
        <w:rPr>
          <w:bCs/>
          <w:sz w:val="24"/>
        </w:rPr>
        <w:t>-</w:t>
      </w:r>
      <w:r w:rsidR="00A721C4" w:rsidRPr="00911C80">
        <w:rPr>
          <w:sz w:val="24"/>
        </w:rPr>
        <w:t xml:space="preserve"> </w:t>
      </w:r>
      <w:r w:rsidR="007B130E" w:rsidRPr="00911C80">
        <w:rPr>
          <w:sz w:val="24"/>
        </w:rPr>
        <w:t xml:space="preserve">kč.br. </w:t>
      </w:r>
      <w:r w:rsidR="00A221DD" w:rsidRPr="00911C80">
        <w:rPr>
          <w:sz w:val="24"/>
        </w:rPr>
        <w:t>4611</w:t>
      </w:r>
      <w:r w:rsidR="007B130E" w:rsidRPr="00911C80">
        <w:rPr>
          <w:sz w:val="24"/>
        </w:rPr>
        <w:t xml:space="preserve"> </w:t>
      </w:r>
      <w:r w:rsidR="00A721C4" w:rsidRPr="00911C80">
        <w:rPr>
          <w:sz w:val="24"/>
        </w:rPr>
        <w:t xml:space="preserve">u naravi </w:t>
      </w:r>
      <w:r w:rsidR="00A221DD" w:rsidRPr="00911C80">
        <w:rPr>
          <w:bCs/>
          <w:color w:val="000000"/>
          <w:sz w:val="24"/>
        </w:rPr>
        <w:t>ORANICA ZA ŠUŠNJAROM</w:t>
      </w:r>
      <w:r w:rsidR="00A721C4" w:rsidRPr="00911C80">
        <w:rPr>
          <w:sz w:val="24"/>
        </w:rPr>
        <w:t xml:space="preserve"> površine </w:t>
      </w:r>
      <w:r w:rsidR="00A221DD" w:rsidRPr="00911C80">
        <w:rPr>
          <w:bCs/>
          <w:color w:val="000000"/>
          <w:sz w:val="24"/>
        </w:rPr>
        <w:t xml:space="preserve">8099 </w:t>
      </w:r>
      <w:r w:rsidR="00A721C4" w:rsidRPr="00911C80">
        <w:rPr>
          <w:sz w:val="24"/>
        </w:rPr>
        <w:t xml:space="preserve">m² </w:t>
      </w:r>
      <w:r w:rsidRPr="00911C80">
        <w:rPr>
          <w:bCs/>
          <w:sz w:val="24"/>
        </w:rPr>
        <w:t xml:space="preserve">upisana </w:t>
      </w:r>
      <w:r w:rsidR="00A721C4" w:rsidRPr="00911C80">
        <w:rPr>
          <w:sz w:val="24"/>
        </w:rPr>
        <w:t xml:space="preserve">u zk.ul.br. </w:t>
      </w:r>
      <w:r w:rsidR="00A221DD" w:rsidRPr="00911C80">
        <w:rPr>
          <w:sz w:val="24"/>
        </w:rPr>
        <w:t>2159</w:t>
      </w:r>
      <w:r w:rsidR="007B130E" w:rsidRPr="00911C80">
        <w:rPr>
          <w:sz w:val="24"/>
        </w:rPr>
        <w:t xml:space="preserve"> </w:t>
      </w:r>
      <w:r w:rsidR="00A721C4" w:rsidRPr="00911C80">
        <w:rPr>
          <w:sz w:val="24"/>
        </w:rPr>
        <w:t xml:space="preserve">k.o. </w:t>
      </w:r>
      <w:r w:rsidR="00A221DD" w:rsidRPr="00911C80">
        <w:rPr>
          <w:sz w:val="24"/>
        </w:rPr>
        <w:t>Dalj</w:t>
      </w:r>
      <w:r w:rsidRPr="00911C80">
        <w:rPr>
          <w:bCs/>
          <w:sz w:val="24"/>
        </w:rPr>
        <w:t xml:space="preserve">, upisana u zemljišnu knjigu </w:t>
      </w:r>
      <w:r w:rsidR="00A221DD" w:rsidRPr="00911C80">
        <w:rPr>
          <w:sz w:val="24"/>
        </w:rPr>
        <w:t>Općinskog suda u Osijeku</w:t>
      </w:r>
      <w:r w:rsidR="00A221DD" w:rsidRPr="00911C80">
        <w:rPr>
          <w:bCs/>
          <w:sz w:val="24"/>
        </w:rPr>
        <w:t xml:space="preserve">, zemljišnoknjižni odjel Osijek. </w:t>
      </w:r>
    </w:p>
    <w:p w:rsidRDefault="00A221DD" w:rsidP="00A221DD" w:rsidR="00A221DD" w:rsidRPr="00911C80">
      <w:pPr>
        <w:pStyle w:val="Tijeloteksta"/>
        <w:rPr>
          <w:bCs/>
          <w:sz w:val="24"/>
        </w:rPr>
      </w:pPr>
    </w:p>
    <w:p w:rsidRDefault="00A221DD" w:rsidP="00A221DD" w:rsidR="00A221DD" w:rsidRPr="00911C80">
      <w:pPr>
        <w:pStyle w:val="Tijeloteksta"/>
        <w:ind w:left="705"/>
        <w:rPr>
          <w:sz w:val="24"/>
        </w:rPr>
      </w:pPr>
      <w:r w:rsidRPr="00911C80">
        <w:rPr>
          <w:sz w:val="24"/>
        </w:rPr>
        <w:t>Na navedenoj nekretnini upisano je pravo zaloga u korist:</w:t>
      </w:r>
    </w:p>
    <w:p w:rsidRDefault="00A221DD" w:rsidP="0064650C" w:rsidR="00A221DD" w:rsidRPr="00911C80">
      <w:pPr>
        <w:pStyle w:val="Tijeloteksta"/>
        <w:numPr>
          <w:ilvl w:val="0"/>
          <w:numId w:val="18"/>
        </w:numPr>
        <w:rPr>
          <w:sz w:val="24"/>
        </w:rPr>
      </w:pPr>
      <w:r w:rsidRPr="00911C80">
        <w:rPr>
          <w:sz w:val="24"/>
        </w:rPr>
        <w:t>APS DELTA S.A. SOCIETE ANONYME , OIB: 45421012929, 1 RUE JEAN</w:t>
      </w:r>
      <w:r w:rsidR="0064650C" w:rsidRPr="00911C80">
        <w:rPr>
          <w:sz w:val="24"/>
        </w:rPr>
        <w:t xml:space="preserve"> </w:t>
      </w:r>
      <w:r w:rsidRPr="00911C80">
        <w:rPr>
          <w:sz w:val="24"/>
        </w:rPr>
        <w:t>PIRET, L-2350, LUKSEMBURG</w:t>
      </w:r>
    </w:p>
    <w:p w:rsidRDefault="00A221DD" w:rsidP="00A221DD" w:rsidR="00A221DD" w:rsidRPr="00911C80">
      <w:pPr>
        <w:pStyle w:val="Tijeloteksta"/>
        <w:ind w:left="705"/>
        <w:rPr>
          <w:sz w:val="24"/>
        </w:rPr>
      </w:pPr>
    </w:p>
    <w:p w:rsidRDefault="00A962A7" w:rsidP="00A962A7" w:rsidR="00A962A7" w:rsidRPr="00911C80">
      <w:pPr>
        <w:pStyle w:val="Tijeloteksta"/>
        <w:numPr>
          <w:ilvl w:val="0"/>
          <w:numId w:val="18"/>
        </w:numPr>
        <w:rPr>
          <w:sz w:val="24"/>
        </w:rPr>
      </w:pPr>
      <w:r w:rsidRPr="00911C80">
        <w:rPr>
          <w:sz w:val="24"/>
        </w:rPr>
        <w:t>Na temelju ugovora o ustanovljenju prava služnosti, od 18.04.2012. broj OV-6180/12,</w:t>
      </w:r>
    </w:p>
    <w:p w:rsidRDefault="00A962A7" w:rsidP="00021DAF" w:rsidR="00360AA6" w:rsidRPr="00911C80">
      <w:pPr>
        <w:pStyle w:val="Tijeloteksta"/>
        <w:rPr>
          <w:sz w:val="24"/>
        </w:rPr>
      </w:pPr>
      <w:r w:rsidRPr="00911C80">
        <w:rPr>
          <w:sz w:val="24"/>
        </w:rPr>
        <w:t>uknjiženo je pravo služnosti radi izgradnje i održavanja - dalekovoda DV 10(20) kV priključni za TS Dalj 18, na nekretnine u A, za korist: HRVATSKA ELEKTROPRIVREDA D.D., OIB: 28921978587, ZAGREB, ULICA GRADA VUKOVARA 37</w:t>
      </w:r>
    </w:p>
    <w:p w:rsidRDefault="00A962A7" w:rsidP="00A962A7" w:rsidR="00A962A7" w:rsidRPr="00911C80">
      <w:pPr>
        <w:pStyle w:val="Tijeloteksta"/>
        <w:rPr>
          <w:sz w:val="24"/>
        </w:rPr>
      </w:pPr>
    </w:p>
    <w:p w:rsidRDefault="00A962A7" w:rsidP="00A962A7" w:rsidR="00A962A7" w:rsidRPr="00911C80">
      <w:pPr>
        <w:pStyle w:val="Tijeloteksta"/>
        <w:numPr>
          <w:ilvl w:val="0"/>
          <w:numId w:val="18"/>
        </w:numPr>
        <w:rPr>
          <w:sz w:val="24"/>
        </w:rPr>
      </w:pPr>
      <w:r w:rsidRPr="00911C80">
        <w:rPr>
          <w:sz w:val="24"/>
        </w:rPr>
        <w:t xml:space="preserve">Na temelju Ugovora od 18.5.2012. broj </w:t>
      </w:r>
      <w:proofErr w:type="spellStart"/>
      <w:r w:rsidRPr="00911C80">
        <w:rPr>
          <w:sz w:val="24"/>
        </w:rPr>
        <w:t>Ov</w:t>
      </w:r>
      <w:proofErr w:type="spellEnd"/>
      <w:r w:rsidRPr="00911C80">
        <w:rPr>
          <w:sz w:val="24"/>
        </w:rPr>
        <w:t xml:space="preserve">-8404/12, Punomoći od 26.3.2012. </w:t>
      </w:r>
      <w:proofErr w:type="spellStart"/>
      <w:r w:rsidRPr="00911C80">
        <w:rPr>
          <w:sz w:val="24"/>
        </w:rPr>
        <w:t>Ov</w:t>
      </w:r>
      <w:proofErr w:type="spellEnd"/>
      <w:r w:rsidRPr="00911C80">
        <w:rPr>
          <w:sz w:val="24"/>
        </w:rPr>
        <w:t>-</w:t>
      </w:r>
    </w:p>
    <w:p w:rsidRDefault="00A962A7" w:rsidP="00A962A7" w:rsidR="00A962A7" w:rsidRPr="00911C80">
      <w:pPr>
        <w:pStyle w:val="Tijeloteksta"/>
        <w:rPr>
          <w:sz w:val="24"/>
        </w:rPr>
      </w:pPr>
      <w:r w:rsidRPr="00911C80">
        <w:rPr>
          <w:sz w:val="24"/>
        </w:rPr>
        <w:t>2848/12, uknjiženo je pravo služnosti izgradnje i održavanja građevine: Transformatorska</w:t>
      </w:r>
      <w:r w:rsidR="00021DAF" w:rsidRPr="00911C80">
        <w:rPr>
          <w:sz w:val="24"/>
        </w:rPr>
        <w:t xml:space="preserve"> </w:t>
      </w:r>
      <w:r w:rsidRPr="00911C80">
        <w:rPr>
          <w:sz w:val="24"/>
        </w:rPr>
        <w:t xml:space="preserve">stanica TS 10(20)/o,4 kV Dalj 18 </w:t>
      </w:r>
      <w:proofErr w:type="spellStart"/>
      <w:r w:rsidRPr="00911C80">
        <w:rPr>
          <w:sz w:val="24"/>
        </w:rPr>
        <w:t>Alba</w:t>
      </w:r>
      <w:proofErr w:type="spellEnd"/>
      <w:r w:rsidRPr="00911C80">
        <w:rPr>
          <w:sz w:val="24"/>
        </w:rPr>
        <w:t xml:space="preserve"> &amp; </w:t>
      </w:r>
      <w:proofErr w:type="spellStart"/>
      <w:r w:rsidRPr="00911C80">
        <w:rPr>
          <w:sz w:val="24"/>
        </w:rPr>
        <w:t>Nigra</w:t>
      </w:r>
      <w:proofErr w:type="spellEnd"/>
      <w:r w:rsidRPr="00911C80">
        <w:rPr>
          <w:sz w:val="24"/>
        </w:rPr>
        <w:t xml:space="preserve"> i Kabe</w:t>
      </w:r>
      <w:r w:rsidR="00B400BF" w:rsidRPr="00911C80">
        <w:rPr>
          <w:sz w:val="24"/>
        </w:rPr>
        <w:t xml:space="preserve">l KB 10(20) kV priključni za TS </w:t>
      </w:r>
      <w:r w:rsidRPr="00911C80">
        <w:rPr>
          <w:sz w:val="24"/>
        </w:rPr>
        <w:t xml:space="preserve">Dalj 18 na </w:t>
      </w:r>
      <w:proofErr w:type="spellStart"/>
      <w:r w:rsidRPr="00911C80">
        <w:rPr>
          <w:sz w:val="24"/>
        </w:rPr>
        <w:t>kčbr</w:t>
      </w:r>
      <w:proofErr w:type="spellEnd"/>
      <w:r w:rsidRPr="00911C80">
        <w:rPr>
          <w:sz w:val="24"/>
        </w:rPr>
        <w:t>. 4611 u A, za korist:</w:t>
      </w:r>
      <w:r w:rsidR="00B400BF" w:rsidRPr="00911C80">
        <w:rPr>
          <w:sz w:val="24"/>
        </w:rPr>
        <w:t xml:space="preserve"> </w:t>
      </w:r>
      <w:r w:rsidRPr="00911C80">
        <w:rPr>
          <w:sz w:val="24"/>
        </w:rPr>
        <w:t>HRVATSKA ELEKTROPRIVEDA D.D., ZAGREB, ULICA GRADA VUKOVARA</w:t>
      </w:r>
      <w:r w:rsidR="00B400BF" w:rsidRPr="00911C80">
        <w:rPr>
          <w:sz w:val="24"/>
        </w:rPr>
        <w:t xml:space="preserve"> </w:t>
      </w:r>
      <w:r w:rsidRPr="00911C80">
        <w:rPr>
          <w:sz w:val="24"/>
        </w:rPr>
        <w:t>37</w:t>
      </w:r>
    </w:p>
    <w:p w:rsidRDefault="00B400BF" w:rsidP="00A962A7" w:rsidR="00B400BF" w:rsidRPr="00911C80">
      <w:pPr>
        <w:pStyle w:val="Tijeloteksta"/>
        <w:rPr>
          <w:sz w:val="24"/>
        </w:rPr>
      </w:pPr>
    </w:p>
    <w:p w:rsidRDefault="00360AA6" w:rsidP="004841D5" w:rsidR="0064650C" w:rsidRPr="00911C80">
      <w:pPr>
        <w:pStyle w:val="Tijeloteksta"/>
        <w:ind w:firstLine="705"/>
        <w:rPr>
          <w:bCs/>
          <w:sz w:val="24"/>
        </w:rPr>
      </w:pPr>
      <w:r w:rsidRPr="00911C80">
        <w:rPr>
          <w:bCs/>
          <w:sz w:val="24"/>
        </w:rPr>
        <w:t>-</w:t>
      </w:r>
      <w:r w:rsidRPr="00911C80">
        <w:rPr>
          <w:sz w:val="24"/>
        </w:rPr>
        <w:t xml:space="preserve"> kč.br. </w:t>
      </w:r>
      <w:r w:rsidR="0064650C" w:rsidRPr="00911C80">
        <w:rPr>
          <w:sz w:val="24"/>
        </w:rPr>
        <w:t xml:space="preserve">4602 </w:t>
      </w:r>
      <w:r w:rsidRPr="00911C80">
        <w:rPr>
          <w:sz w:val="24"/>
        </w:rPr>
        <w:t xml:space="preserve">u naravi </w:t>
      </w:r>
      <w:r w:rsidR="0064650C" w:rsidRPr="00911C80">
        <w:rPr>
          <w:bCs/>
          <w:color w:val="000000"/>
          <w:sz w:val="24"/>
        </w:rPr>
        <w:t xml:space="preserve">ŠUMA ZA ŠUŠNJAROM </w:t>
      </w:r>
      <w:r w:rsidRPr="00911C80">
        <w:rPr>
          <w:sz w:val="24"/>
        </w:rPr>
        <w:t xml:space="preserve">površine </w:t>
      </w:r>
      <w:r w:rsidR="0064650C" w:rsidRPr="00911C80">
        <w:rPr>
          <w:bCs/>
          <w:color w:val="000000"/>
          <w:sz w:val="24"/>
        </w:rPr>
        <w:t xml:space="preserve">8932 </w:t>
      </w:r>
      <w:r w:rsidRPr="00911C80">
        <w:rPr>
          <w:sz w:val="24"/>
        </w:rPr>
        <w:t xml:space="preserve">m² </w:t>
      </w:r>
      <w:r w:rsidRPr="00911C80">
        <w:rPr>
          <w:bCs/>
          <w:sz w:val="24"/>
        </w:rPr>
        <w:t xml:space="preserve">upisana </w:t>
      </w:r>
      <w:r w:rsidRPr="00911C80">
        <w:rPr>
          <w:sz w:val="24"/>
        </w:rPr>
        <w:t xml:space="preserve">u zk.ul.br. </w:t>
      </w:r>
      <w:r w:rsidR="0064650C" w:rsidRPr="00911C80">
        <w:rPr>
          <w:sz w:val="24"/>
        </w:rPr>
        <w:t xml:space="preserve">3483 </w:t>
      </w:r>
      <w:r w:rsidRPr="00911C80">
        <w:rPr>
          <w:sz w:val="24"/>
        </w:rPr>
        <w:t xml:space="preserve">k.o. </w:t>
      </w:r>
      <w:r w:rsidR="0064650C" w:rsidRPr="00911C80">
        <w:rPr>
          <w:sz w:val="24"/>
        </w:rPr>
        <w:t>Dalj</w:t>
      </w:r>
      <w:r w:rsidRPr="00911C80">
        <w:rPr>
          <w:bCs/>
          <w:sz w:val="24"/>
        </w:rPr>
        <w:t xml:space="preserve">, </w:t>
      </w:r>
      <w:r w:rsidR="0064650C" w:rsidRPr="00911C80">
        <w:rPr>
          <w:bCs/>
          <w:sz w:val="24"/>
        </w:rPr>
        <w:t xml:space="preserve">upisana u zemljišnu knjigu </w:t>
      </w:r>
      <w:r w:rsidR="0064650C" w:rsidRPr="00911C80">
        <w:rPr>
          <w:sz w:val="24"/>
        </w:rPr>
        <w:t>Općinskog suda u Osijeku</w:t>
      </w:r>
      <w:r w:rsidR="0064650C" w:rsidRPr="00911C80">
        <w:rPr>
          <w:bCs/>
          <w:sz w:val="24"/>
        </w:rPr>
        <w:t xml:space="preserve">, </w:t>
      </w:r>
      <w:r w:rsidR="00D86ACA" w:rsidRPr="00911C80">
        <w:rPr>
          <w:bCs/>
          <w:sz w:val="24"/>
        </w:rPr>
        <w:t xml:space="preserve">Zemljišnoknjižni </w:t>
      </w:r>
      <w:r w:rsidR="0064650C" w:rsidRPr="00911C80">
        <w:rPr>
          <w:bCs/>
          <w:sz w:val="24"/>
        </w:rPr>
        <w:t xml:space="preserve">odjel Osijek. </w:t>
      </w:r>
    </w:p>
    <w:p w:rsidRDefault="0064650C" w:rsidP="0064650C" w:rsidR="0064650C" w:rsidRPr="00911C80">
      <w:pPr>
        <w:pStyle w:val="Tijeloteksta"/>
        <w:rPr>
          <w:bCs/>
          <w:sz w:val="24"/>
        </w:rPr>
      </w:pPr>
    </w:p>
    <w:p w:rsidRDefault="0064650C" w:rsidP="0064650C" w:rsidR="0064650C" w:rsidRPr="00911C80">
      <w:pPr>
        <w:pStyle w:val="Tijeloteksta"/>
        <w:ind w:left="705"/>
        <w:rPr>
          <w:sz w:val="24"/>
        </w:rPr>
      </w:pPr>
      <w:r w:rsidRPr="00911C80">
        <w:rPr>
          <w:sz w:val="24"/>
        </w:rPr>
        <w:lastRenderedPageBreak/>
        <w:t>Na navedenoj nekretnini upisano je pravo zaloga u korist:</w:t>
      </w:r>
    </w:p>
    <w:p w:rsidRDefault="0064650C" w:rsidP="0064650C" w:rsidR="00360AA6" w:rsidRPr="00911C80">
      <w:pPr>
        <w:pStyle w:val="Tijeloteksta"/>
        <w:numPr>
          <w:ilvl w:val="0"/>
          <w:numId w:val="18"/>
        </w:numPr>
        <w:rPr>
          <w:bCs/>
          <w:sz w:val="24"/>
        </w:rPr>
      </w:pPr>
      <w:r w:rsidRPr="00911C80">
        <w:rPr>
          <w:bCs/>
          <w:sz w:val="24"/>
        </w:rPr>
        <w:t>APS DELTA S.A. SOCIETE ANONYME , OIB: 45421012929, 1 RUE JEAN PIRET, L-2350, LUKSEMBURG</w:t>
      </w:r>
    </w:p>
    <w:p w:rsidRDefault="0064650C" w:rsidP="004841D5" w:rsidR="0064650C" w:rsidRPr="00911C80">
      <w:pPr>
        <w:pStyle w:val="Tijeloteksta"/>
        <w:rPr>
          <w:bCs/>
          <w:sz w:val="24"/>
        </w:rPr>
      </w:pPr>
    </w:p>
    <w:p w:rsidRDefault="00CD0772" w:rsidP="004841D5" w:rsidR="005D7FC0" w:rsidRPr="00911C80">
      <w:pPr>
        <w:pStyle w:val="Tijeloteksta"/>
        <w:ind w:firstLine="705"/>
        <w:rPr>
          <w:bCs/>
          <w:sz w:val="24"/>
        </w:rPr>
      </w:pPr>
      <w:r w:rsidRPr="00911C80">
        <w:rPr>
          <w:sz w:val="24"/>
        </w:rPr>
        <w:t xml:space="preserve">- kč.br. </w:t>
      </w:r>
      <w:r w:rsidR="005D7FC0" w:rsidRPr="00911C80">
        <w:rPr>
          <w:sz w:val="24"/>
        </w:rPr>
        <w:t xml:space="preserve">4620 </w:t>
      </w:r>
      <w:r w:rsidRPr="00911C80">
        <w:rPr>
          <w:sz w:val="24"/>
        </w:rPr>
        <w:t xml:space="preserve">u naravi </w:t>
      </w:r>
      <w:r w:rsidR="005D7FC0" w:rsidRPr="00911C80">
        <w:rPr>
          <w:bCs/>
          <w:color w:val="000000"/>
          <w:sz w:val="24"/>
        </w:rPr>
        <w:t>ORANICA ZA ŠUŠNJAROM</w:t>
      </w:r>
      <w:r w:rsidR="00360AA6" w:rsidRPr="00911C80">
        <w:rPr>
          <w:bCs/>
          <w:color w:val="000000"/>
          <w:sz w:val="24"/>
        </w:rPr>
        <w:t xml:space="preserve"> </w:t>
      </w:r>
      <w:r w:rsidRPr="00911C80">
        <w:rPr>
          <w:sz w:val="24"/>
        </w:rPr>
        <w:t xml:space="preserve">površine </w:t>
      </w:r>
      <w:r w:rsidR="005D7FC0" w:rsidRPr="00911C80">
        <w:rPr>
          <w:sz w:val="24"/>
        </w:rPr>
        <w:t xml:space="preserve">4935 </w:t>
      </w:r>
      <w:r w:rsidRPr="00911C80">
        <w:rPr>
          <w:sz w:val="24"/>
        </w:rPr>
        <w:t xml:space="preserve">m² upisana u zk.ul.br. </w:t>
      </w:r>
      <w:r w:rsidR="005D7FC0" w:rsidRPr="00911C80">
        <w:rPr>
          <w:sz w:val="24"/>
        </w:rPr>
        <w:t xml:space="preserve">3898 </w:t>
      </w:r>
      <w:r w:rsidRPr="00911C80">
        <w:rPr>
          <w:sz w:val="24"/>
        </w:rPr>
        <w:t xml:space="preserve">k.o. </w:t>
      </w:r>
      <w:r w:rsidR="005D7FC0" w:rsidRPr="00911C80">
        <w:rPr>
          <w:sz w:val="24"/>
        </w:rPr>
        <w:t xml:space="preserve">Dalj te kč.br. 4621u naravi ORANICA ZA ŠUŠNJAROM površine </w:t>
      </w:r>
      <w:r w:rsidRPr="00911C80">
        <w:rPr>
          <w:sz w:val="24"/>
        </w:rPr>
        <w:t xml:space="preserve"> </w:t>
      </w:r>
      <w:r w:rsidR="005D7FC0" w:rsidRPr="00911C80">
        <w:rPr>
          <w:sz w:val="24"/>
        </w:rPr>
        <w:t xml:space="preserve">688 m² </w:t>
      </w:r>
      <w:r w:rsidR="005D7FC0" w:rsidRPr="00911C80">
        <w:rPr>
          <w:bCs/>
          <w:sz w:val="24"/>
        </w:rPr>
        <w:t xml:space="preserve">upisane u zemljišnu knjigu </w:t>
      </w:r>
      <w:r w:rsidR="005D7FC0" w:rsidRPr="00911C80">
        <w:rPr>
          <w:sz w:val="24"/>
        </w:rPr>
        <w:t>Općinskog suda u Osijeku</w:t>
      </w:r>
      <w:r w:rsidR="005D7FC0" w:rsidRPr="00911C80">
        <w:rPr>
          <w:bCs/>
          <w:sz w:val="24"/>
        </w:rPr>
        <w:t xml:space="preserve">, </w:t>
      </w:r>
      <w:r w:rsidR="00D86ACA" w:rsidRPr="00911C80">
        <w:rPr>
          <w:bCs/>
          <w:sz w:val="24"/>
        </w:rPr>
        <w:t xml:space="preserve">Zemljišnoknjižni </w:t>
      </w:r>
      <w:r w:rsidR="005D7FC0" w:rsidRPr="00911C80">
        <w:rPr>
          <w:bCs/>
          <w:sz w:val="24"/>
        </w:rPr>
        <w:t xml:space="preserve">odjel Osijek. </w:t>
      </w:r>
    </w:p>
    <w:p w:rsidRDefault="004841D5" w:rsidP="004841D5" w:rsidR="004841D5" w:rsidRPr="00911C80">
      <w:pPr>
        <w:pStyle w:val="Tijeloteksta"/>
        <w:ind w:firstLine="360"/>
        <w:rPr>
          <w:bCs/>
          <w:sz w:val="24"/>
        </w:rPr>
      </w:pPr>
    </w:p>
    <w:p w:rsidRDefault="005D7FC0" w:rsidP="005D7FC0" w:rsidR="005D7FC0" w:rsidRPr="00911C80">
      <w:pPr>
        <w:pStyle w:val="Tijeloteksta"/>
        <w:ind w:left="705"/>
        <w:rPr>
          <w:sz w:val="24"/>
        </w:rPr>
      </w:pPr>
      <w:r w:rsidRPr="00911C80">
        <w:rPr>
          <w:sz w:val="24"/>
        </w:rPr>
        <w:t>Na navedenoj nekretnini upisano je pravo zaloga u korist:</w:t>
      </w:r>
    </w:p>
    <w:p w:rsidRDefault="005D7FC0" w:rsidP="005D7FC0" w:rsidR="005D7FC0" w:rsidRPr="00911C80">
      <w:pPr>
        <w:pStyle w:val="Tijeloteksta"/>
        <w:numPr>
          <w:ilvl w:val="0"/>
          <w:numId w:val="18"/>
        </w:numPr>
        <w:rPr>
          <w:bCs/>
          <w:sz w:val="24"/>
        </w:rPr>
      </w:pPr>
      <w:r w:rsidRPr="00911C80">
        <w:rPr>
          <w:bCs/>
          <w:sz w:val="24"/>
        </w:rPr>
        <w:t>APS DELTA S.A. SOCIETE ANONYME , OIB: 45421012929, 1 RUE JEAN PIRET, L-2350, LUKSEMBURG</w:t>
      </w:r>
    </w:p>
    <w:p w:rsidRDefault="00360AA6" w:rsidP="001C3C0B" w:rsidR="00360AA6" w:rsidRPr="00911C80">
      <w:pPr>
        <w:pStyle w:val="Tijeloteksta"/>
        <w:rPr>
          <w:bCs/>
          <w:sz w:val="24"/>
        </w:rPr>
      </w:pPr>
      <w:r w:rsidRPr="00911C80">
        <w:rPr>
          <w:bCs/>
          <w:sz w:val="24"/>
        </w:rPr>
        <w:t xml:space="preserve"> </w:t>
      </w:r>
    </w:p>
    <w:p w:rsidRDefault="00360AA6" w:rsidP="004841D5" w:rsidR="00994B02" w:rsidRPr="00911C80">
      <w:pPr>
        <w:pStyle w:val="Tijeloteksta"/>
        <w:ind w:firstLine="360"/>
        <w:rPr>
          <w:bCs/>
          <w:sz w:val="24"/>
        </w:rPr>
      </w:pPr>
      <w:r w:rsidRPr="00911C80">
        <w:rPr>
          <w:sz w:val="24"/>
        </w:rPr>
        <w:t xml:space="preserve">- kč.br. </w:t>
      </w:r>
      <w:r w:rsidR="001C3C0B" w:rsidRPr="00911C80">
        <w:rPr>
          <w:sz w:val="24"/>
        </w:rPr>
        <w:t xml:space="preserve">4603 </w:t>
      </w:r>
      <w:r w:rsidRPr="00911C80">
        <w:rPr>
          <w:sz w:val="24"/>
        </w:rPr>
        <w:t xml:space="preserve">u naravi </w:t>
      </w:r>
      <w:r w:rsidR="001C3C0B" w:rsidRPr="00911C80">
        <w:rPr>
          <w:bCs/>
          <w:color w:val="000000"/>
          <w:sz w:val="24"/>
        </w:rPr>
        <w:t xml:space="preserve">ŠUMA ZA ŠUŠNJAROM </w:t>
      </w:r>
      <w:r w:rsidRPr="00911C80">
        <w:rPr>
          <w:sz w:val="24"/>
        </w:rPr>
        <w:t xml:space="preserve">površine </w:t>
      </w:r>
      <w:r w:rsidR="001C3C0B" w:rsidRPr="00911C80">
        <w:rPr>
          <w:bCs/>
          <w:color w:val="000000"/>
          <w:sz w:val="24"/>
        </w:rPr>
        <w:t>2895</w:t>
      </w:r>
      <w:r w:rsidR="004A0D34" w:rsidRPr="00911C80">
        <w:rPr>
          <w:bCs/>
          <w:color w:val="000000"/>
          <w:sz w:val="24"/>
        </w:rPr>
        <w:t xml:space="preserve"> </w:t>
      </w:r>
      <w:r w:rsidRPr="00911C80">
        <w:rPr>
          <w:sz w:val="24"/>
        </w:rPr>
        <w:t xml:space="preserve">m² upisana u zk.ul.br. </w:t>
      </w:r>
      <w:r w:rsidR="00994B02" w:rsidRPr="00911C80">
        <w:rPr>
          <w:sz w:val="24"/>
        </w:rPr>
        <w:t xml:space="preserve">4767 </w:t>
      </w:r>
      <w:r w:rsidRPr="00911C80">
        <w:rPr>
          <w:sz w:val="24"/>
        </w:rPr>
        <w:t xml:space="preserve">k.o. </w:t>
      </w:r>
      <w:r w:rsidR="00994B02" w:rsidRPr="00911C80">
        <w:rPr>
          <w:sz w:val="24"/>
        </w:rPr>
        <w:t>Dalj</w:t>
      </w:r>
      <w:r w:rsidRPr="00911C80">
        <w:rPr>
          <w:sz w:val="24"/>
        </w:rPr>
        <w:t xml:space="preserve"> </w:t>
      </w:r>
      <w:r w:rsidR="00994B02" w:rsidRPr="00911C80">
        <w:rPr>
          <w:bCs/>
          <w:sz w:val="24"/>
        </w:rPr>
        <w:t xml:space="preserve">upisana u zemljišnu knjigu </w:t>
      </w:r>
      <w:r w:rsidR="00994B02" w:rsidRPr="00911C80">
        <w:rPr>
          <w:sz w:val="24"/>
        </w:rPr>
        <w:t>Općinskog suda u Osijeku</w:t>
      </w:r>
      <w:r w:rsidR="00994B02" w:rsidRPr="00911C80">
        <w:rPr>
          <w:bCs/>
          <w:sz w:val="24"/>
        </w:rPr>
        <w:t xml:space="preserve">, </w:t>
      </w:r>
      <w:r w:rsidR="00D86ACA" w:rsidRPr="00911C80">
        <w:rPr>
          <w:bCs/>
          <w:sz w:val="24"/>
        </w:rPr>
        <w:t xml:space="preserve">Zemljišnoknjižni </w:t>
      </w:r>
      <w:r w:rsidR="00994B02" w:rsidRPr="00911C80">
        <w:rPr>
          <w:bCs/>
          <w:sz w:val="24"/>
        </w:rPr>
        <w:t xml:space="preserve">odjel Osijek. </w:t>
      </w:r>
    </w:p>
    <w:p w:rsidRDefault="00360AA6" w:rsidP="00994B02" w:rsidR="00360AA6" w:rsidRPr="00911C80">
      <w:pPr>
        <w:pStyle w:val="Tijeloteksta"/>
        <w:ind w:left="705"/>
        <w:rPr>
          <w:bCs/>
          <w:sz w:val="24"/>
        </w:rPr>
      </w:pPr>
      <w:r w:rsidRPr="00911C80">
        <w:rPr>
          <w:bCs/>
          <w:sz w:val="24"/>
        </w:rPr>
        <w:t xml:space="preserve"> </w:t>
      </w:r>
    </w:p>
    <w:p w:rsidRDefault="00994B02" w:rsidP="00994B02" w:rsidR="00994B02" w:rsidRPr="00911C80">
      <w:pPr>
        <w:pStyle w:val="Tijeloteksta"/>
        <w:ind w:left="705"/>
        <w:rPr>
          <w:sz w:val="24"/>
        </w:rPr>
      </w:pPr>
      <w:r w:rsidRPr="00911C80">
        <w:rPr>
          <w:sz w:val="24"/>
        </w:rPr>
        <w:t>Na navedenoj nekretnini upisano je pravo zaloga u korist:</w:t>
      </w:r>
    </w:p>
    <w:p w:rsidRDefault="00994B02" w:rsidP="00994B02" w:rsidR="00994B02" w:rsidRPr="00911C80">
      <w:pPr>
        <w:pStyle w:val="Tijeloteksta"/>
        <w:numPr>
          <w:ilvl w:val="0"/>
          <w:numId w:val="18"/>
        </w:numPr>
        <w:rPr>
          <w:bCs/>
          <w:sz w:val="24"/>
        </w:rPr>
      </w:pPr>
      <w:r w:rsidRPr="00911C80">
        <w:rPr>
          <w:bCs/>
          <w:sz w:val="24"/>
        </w:rPr>
        <w:t>APS DELTA S.A. SOCIETE ANONYME , OIB: 45421012929, 1 RUE JEAN PIRET, L-2350, LUKSEMBURG</w:t>
      </w:r>
    </w:p>
    <w:p w:rsidRDefault="004841D5" w:rsidP="004841D5" w:rsidR="004841D5" w:rsidRPr="00911C80">
      <w:pPr>
        <w:pStyle w:val="Tijeloteksta"/>
        <w:rPr>
          <w:bCs/>
          <w:sz w:val="24"/>
        </w:rPr>
      </w:pPr>
    </w:p>
    <w:p w:rsidRDefault="004841D5" w:rsidP="004841D5" w:rsidR="004841D5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 xml:space="preserve">- kč.br. 4614 u naravi </w:t>
      </w:r>
      <w:r w:rsidRPr="00911C80">
        <w:rPr>
          <w:bCs/>
          <w:color w:val="000000"/>
          <w:sz w:val="24"/>
        </w:rPr>
        <w:t xml:space="preserve">GOSPODARSKA ZGRADA (REPROCENTAR), GOSPODARSKA ZGRADA (GRAĐEVINA ZA TOV), UPRAVNA ZGRADA </w:t>
      </w:r>
      <w:proofErr w:type="spellStart"/>
      <w:r w:rsidRPr="00911C80">
        <w:rPr>
          <w:bCs/>
          <w:color w:val="000000"/>
          <w:sz w:val="24"/>
        </w:rPr>
        <w:t>K.B</w:t>
      </w:r>
      <w:proofErr w:type="spellEnd"/>
      <w:r w:rsidRPr="00911C80">
        <w:rPr>
          <w:bCs/>
          <w:color w:val="000000"/>
          <w:sz w:val="24"/>
        </w:rPr>
        <w:t xml:space="preserve">. 16 (SPREMIŠTE I UPRAVA), ZEMLJIŠTE POD GRAĐEVINAMA, ZEMLJIŠTE POD GRAĐEVINAMA, POMOĆNA ZGRADA (HIDROFORSKA KUĆICA), POMOĆNA ZGRADA (KUĆICA ZA UGINULE ŽIVOTINJE), SPREMIŠTE (SPREMIŠTE ALATA), NADSTREŠNICA, NADSTREŠNICA, NADSTREŠNICA, GOSPODARSKO DVORIŠTE, RUDINA ZA ŠUŠNJAROM, sve ukupne </w:t>
      </w:r>
      <w:r w:rsidRPr="00911C80">
        <w:rPr>
          <w:sz w:val="24"/>
        </w:rPr>
        <w:t xml:space="preserve">površine </w:t>
      </w:r>
      <w:r w:rsidRPr="00911C80">
        <w:rPr>
          <w:bCs/>
          <w:color w:val="000000"/>
          <w:sz w:val="24"/>
        </w:rPr>
        <w:t xml:space="preserve">16450 </w:t>
      </w:r>
      <w:r w:rsidRPr="00911C80">
        <w:rPr>
          <w:sz w:val="24"/>
        </w:rPr>
        <w:t>m², od čega:</w:t>
      </w:r>
    </w:p>
    <w:p w:rsidRDefault="004841D5" w:rsidP="004841D5" w:rsidR="004841D5" w:rsidRPr="00911C80">
      <w:pPr>
        <w:pStyle w:val="Tijeloteksta"/>
        <w:ind w:firstLine="360"/>
        <w:rPr>
          <w:sz w:val="24"/>
        </w:rPr>
      </w:pPr>
    </w:p>
    <w:p w:rsidRDefault="004841D5" w:rsidP="004841D5" w:rsidR="004841D5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>- GOSPODARSKA ZGRADA (REPROCENTAR) površine 269 m²,</w:t>
      </w:r>
    </w:p>
    <w:p w:rsidRDefault="004841D5" w:rsidP="004841D5" w:rsidR="004841D5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 xml:space="preserve">- </w:t>
      </w:r>
      <w:r w:rsidR="009F6BB6" w:rsidRPr="00911C80">
        <w:rPr>
          <w:sz w:val="24"/>
        </w:rPr>
        <w:t xml:space="preserve">GOSPODARSKA ZGRADA (GRAĐEVINA ZA TOV) </w:t>
      </w:r>
      <w:r w:rsidRPr="00911C80">
        <w:rPr>
          <w:sz w:val="24"/>
        </w:rPr>
        <w:t>površine 269 m²,</w:t>
      </w:r>
    </w:p>
    <w:p w:rsidRDefault="009F6BB6" w:rsidP="009F6BB6" w:rsidR="009F6BB6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 xml:space="preserve">- UPRAVNA ZGRADA </w:t>
      </w:r>
      <w:proofErr w:type="spellStart"/>
      <w:r w:rsidRPr="00911C80">
        <w:rPr>
          <w:sz w:val="24"/>
        </w:rPr>
        <w:t>K.B</w:t>
      </w:r>
      <w:proofErr w:type="spellEnd"/>
      <w:r w:rsidRPr="00911C80">
        <w:rPr>
          <w:sz w:val="24"/>
        </w:rPr>
        <w:t>. 16 (SPREMIŠTE I UPRAVA) površine 52 m²,</w:t>
      </w:r>
    </w:p>
    <w:p w:rsidRDefault="009F6BB6" w:rsidP="009F6BB6" w:rsidR="009F6BB6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>- ZEMLJIŠTE POD GRAĐEVINAMA površine 57 m²,</w:t>
      </w:r>
    </w:p>
    <w:p w:rsidRDefault="009F6BB6" w:rsidP="009F6BB6" w:rsidR="009F6BB6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>- ZEMLJIŠTE POD GRAĐEVINAMA površine 74 m²,</w:t>
      </w:r>
    </w:p>
    <w:p w:rsidRDefault="009F6BB6" w:rsidP="009F6BB6" w:rsidR="009F6BB6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>- POMOĆNA ZGRADA (HIDROFORSKA KUĆICA) površine 8 m²,</w:t>
      </w:r>
    </w:p>
    <w:p w:rsidRDefault="00105C1A" w:rsidP="009F6BB6" w:rsidR="00105C1A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>- POMOĆNA ZGRADA (KUĆICA ZA UGINULE ŽIVOTINJE) površine 5 m²,</w:t>
      </w:r>
    </w:p>
    <w:p w:rsidRDefault="00105C1A" w:rsidP="009F6BB6" w:rsidR="00105C1A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>- SPREMIŠTE (SPREMIŠTE ALATA) površine 16 m²,</w:t>
      </w:r>
    </w:p>
    <w:p w:rsidRDefault="00105C1A" w:rsidP="009F6BB6" w:rsidR="00105C1A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 xml:space="preserve">- NADSTREŠNICA površine 145 m², </w:t>
      </w:r>
    </w:p>
    <w:p w:rsidRDefault="00105C1A" w:rsidP="00105C1A" w:rsidR="00105C1A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 xml:space="preserve">- NADSTREŠNICA površine 145 m², </w:t>
      </w:r>
    </w:p>
    <w:p w:rsidRDefault="00105C1A" w:rsidP="00105C1A" w:rsidR="00105C1A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 xml:space="preserve">- NADSTREŠNICA površine 144 m², </w:t>
      </w:r>
    </w:p>
    <w:p w:rsidRDefault="00105C1A" w:rsidP="00105C1A" w:rsidR="00105C1A" w:rsidRPr="00911C80">
      <w:pPr>
        <w:pStyle w:val="Tijeloteksta"/>
        <w:ind w:firstLine="360"/>
        <w:rPr>
          <w:sz w:val="24"/>
        </w:rPr>
      </w:pPr>
      <w:r w:rsidRPr="00911C80">
        <w:rPr>
          <w:sz w:val="24"/>
        </w:rPr>
        <w:t>- GOSPODARSKO DVORIŠTE površine 15266 m²,</w:t>
      </w:r>
    </w:p>
    <w:p w:rsidRDefault="00105C1A" w:rsidP="009F6BB6" w:rsidR="00105C1A" w:rsidRPr="00911C80">
      <w:pPr>
        <w:pStyle w:val="Tijeloteksta"/>
        <w:ind w:firstLine="360"/>
        <w:rPr>
          <w:sz w:val="24"/>
        </w:rPr>
      </w:pPr>
    </w:p>
    <w:p w:rsidRDefault="004841D5" w:rsidP="002600C0" w:rsidR="004841D5" w:rsidRPr="00911C80">
      <w:pPr>
        <w:pStyle w:val="Tijeloteksta"/>
        <w:rPr>
          <w:bCs/>
          <w:color w:val="000000"/>
          <w:sz w:val="24"/>
        </w:rPr>
      </w:pPr>
      <w:r w:rsidRPr="00911C80">
        <w:rPr>
          <w:sz w:val="24"/>
        </w:rPr>
        <w:t>upisan</w:t>
      </w:r>
      <w:r w:rsidR="002600C0" w:rsidRPr="00911C80">
        <w:rPr>
          <w:sz w:val="24"/>
        </w:rPr>
        <w:t>e</w:t>
      </w:r>
      <w:r w:rsidRPr="00911C80">
        <w:rPr>
          <w:sz w:val="24"/>
        </w:rPr>
        <w:t xml:space="preserve"> u zk.ul.br. 6145 k.o. Dalj </w:t>
      </w:r>
      <w:r w:rsidRPr="00911C80">
        <w:rPr>
          <w:bCs/>
          <w:sz w:val="24"/>
        </w:rPr>
        <w:t xml:space="preserve">upisana u zemljišnu knjigu </w:t>
      </w:r>
      <w:r w:rsidRPr="00911C80">
        <w:rPr>
          <w:sz w:val="24"/>
        </w:rPr>
        <w:t>Općinskog suda u Osijeku</w:t>
      </w:r>
      <w:r w:rsidRPr="00911C80">
        <w:rPr>
          <w:bCs/>
          <w:sz w:val="24"/>
        </w:rPr>
        <w:t xml:space="preserve">, </w:t>
      </w:r>
      <w:r w:rsidR="00D86ACA" w:rsidRPr="00911C80">
        <w:rPr>
          <w:bCs/>
          <w:sz w:val="24"/>
        </w:rPr>
        <w:t xml:space="preserve">Zemljišnoknjižni </w:t>
      </w:r>
      <w:r w:rsidRPr="00911C80">
        <w:rPr>
          <w:bCs/>
          <w:sz w:val="24"/>
        </w:rPr>
        <w:t xml:space="preserve">odjel Osijek. </w:t>
      </w:r>
    </w:p>
    <w:p w:rsidRDefault="004841D5" w:rsidP="004841D5" w:rsidR="004841D5" w:rsidRPr="00911C80">
      <w:pPr>
        <w:pStyle w:val="Tijeloteksta"/>
        <w:ind w:firstLine="360"/>
        <w:rPr>
          <w:bCs/>
          <w:sz w:val="24"/>
        </w:rPr>
      </w:pPr>
    </w:p>
    <w:p w:rsidRDefault="004841D5" w:rsidP="004841D5" w:rsidR="004841D5" w:rsidRPr="00911C80">
      <w:pPr>
        <w:pStyle w:val="Tijeloteksta"/>
        <w:ind w:left="705"/>
        <w:rPr>
          <w:sz w:val="24"/>
        </w:rPr>
      </w:pPr>
      <w:r w:rsidRPr="00911C80">
        <w:rPr>
          <w:sz w:val="24"/>
        </w:rPr>
        <w:t>Na naveden</w:t>
      </w:r>
      <w:r w:rsidR="002600C0" w:rsidRPr="00911C80">
        <w:rPr>
          <w:sz w:val="24"/>
        </w:rPr>
        <w:t>im</w:t>
      </w:r>
      <w:r w:rsidRPr="00911C80">
        <w:rPr>
          <w:sz w:val="24"/>
        </w:rPr>
        <w:t xml:space="preserve"> nekretnin</w:t>
      </w:r>
      <w:r w:rsidR="002600C0" w:rsidRPr="00911C80">
        <w:rPr>
          <w:sz w:val="24"/>
        </w:rPr>
        <w:t>ama</w:t>
      </w:r>
      <w:r w:rsidRPr="00911C80">
        <w:rPr>
          <w:sz w:val="24"/>
        </w:rPr>
        <w:t xml:space="preserve"> upisano je pravo zaloga u korist:</w:t>
      </w:r>
    </w:p>
    <w:p w:rsidRDefault="002600C0" w:rsidP="002600C0" w:rsidR="004841D5" w:rsidRPr="00911C80">
      <w:pPr>
        <w:pStyle w:val="Tijeloteksta"/>
        <w:numPr>
          <w:ilvl w:val="0"/>
          <w:numId w:val="18"/>
        </w:numPr>
        <w:rPr>
          <w:bCs/>
          <w:sz w:val="24"/>
        </w:rPr>
      </w:pPr>
      <w:r w:rsidRPr="00911C80">
        <w:rPr>
          <w:bCs/>
          <w:sz w:val="24"/>
        </w:rPr>
        <w:t>APS DELTA S.A. SOCIETE ANONYME , OIB: 45421012929, 1 RUE JEAN PIRET, L-2350, LUKSEMBURG</w:t>
      </w:r>
    </w:p>
    <w:p w:rsidRDefault="002600C0" w:rsidP="002600C0" w:rsidR="002600C0" w:rsidRPr="00911C80">
      <w:pPr>
        <w:pStyle w:val="Tijeloteksta"/>
        <w:numPr>
          <w:ilvl w:val="0"/>
          <w:numId w:val="18"/>
        </w:numPr>
        <w:rPr>
          <w:bCs/>
          <w:sz w:val="24"/>
        </w:rPr>
      </w:pPr>
      <w:r w:rsidRPr="00911C80">
        <w:rPr>
          <w:bCs/>
          <w:sz w:val="24"/>
        </w:rPr>
        <w:t>ZAGREBAČKA BANKA D.D., OIB: 92963223473, ZAGREB, TRG BANA JOSIPA</w:t>
      </w:r>
    </w:p>
    <w:p w:rsidRDefault="002600C0" w:rsidP="000413D4" w:rsidR="002600C0" w:rsidRPr="00911C80">
      <w:pPr>
        <w:pStyle w:val="Tijeloteksta"/>
        <w:ind w:left="720"/>
        <w:rPr>
          <w:bCs/>
          <w:sz w:val="24"/>
        </w:rPr>
      </w:pPr>
      <w:r w:rsidRPr="00911C80">
        <w:rPr>
          <w:bCs/>
          <w:sz w:val="24"/>
        </w:rPr>
        <w:t>JELAČIĆA 10</w:t>
      </w:r>
    </w:p>
    <w:p w:rsidRDefault="00994B02" w:rsidP="00F93170" w:rsidR="00994B02" w:rsidRPr="00911C80">
      <w:pPr>
        <w:pStyle w:val="Tijeloteksta"/>
        <w:ind w:left="705"/>
        <w:rPr>
          <w:bCs/>
          <w:sz w:val="24"/>
        </w:rPr>
      </w:pPr>
    </w:p>
    <w:p w:rsidRDefault="000A4171" w:rsidP="00F93170" w:rsidR="00F93170" w:rsidRPr="00911C80">
      <w:pPr>
        <w:pStyle w:val="Tijeloteksta"/>
        <w:ind w:left="705"/>
        <w:rPr>
          <w:bCs/>
          <w:sz w:val="24"/>
        </w:rPr>
      </w:pPr>
      <w:r w:rsidRPr="00911C80">
        <w:rPr>
          <w:bCs/>
          <w:sz w:val="24"/>
        </w:rPr>
        <w:lastRenderedPageBreak/>
        <w:t>II</w:t>
      </w:r>
      <w:r w:rsidR="007B6B18" w:rsidRPr="00911C80">
        <w:rPr>
          <w:bCs/>
          <w:sz w:val="24"/>
        </w:rPr>
        <w:t>.</w:t>
      </w:r>
      <w:r w:rsidRPr="00911C80">
        <w:rPr>
          <w:bCs/>
          <w:sz w:val="24"/>
        </w:rPr>
        <w:tab/>
      </w:r>
      <w:r w:rsidR="00FD2269" w:rsidRPr="00911C80">
        <w:rPr>
          <w:bCs/>
          <w:sz w:val="24"/>
        </w:rPr>
        <w:t xml:space="preserve">Zaključkom </w:t>
      </w:r>
      <w:r w:rsidR="00F93170" w:rsidRPr="00911C80">
        <w:rPr>
          <w:bCs/>
          <w:sz w:val="24"/>
        </w:rPr>
        <w:t>o prodaji utvrdit će se vrijednost nekretnina, način prodaje i uvjeti prodaje nekretnina iz točke I. izreke ovog rješenja.</w:t>
      </w:r>
    </w:p>
    <w:p w:rsidRDefault="00F93170" w:rsidP="00F93170" w:rsidR="00F93170" w:rsidRPr="00911C80">
      <w:pPr>
        <w:pStyle w:val="Tijeloteksta"/>
        <w:ind w:left="705"/>
        <w:rPr>
          <w:bCs/>
          <w:sz w:val="24"/>
        </w:rPr>
      </w:pPr>
    </w:p>
    <w:p w:rsidRDefault="000A4171" w:rsidP="00F93170" w:rsidR="00F93170" w:rsidRPr="00911C80">
      <w:pPr>
        <w:pStyle w:val="Tijeloteksta"/>
        <w:ind w:left="705"/>
        <w:rPr>
          <w:bCs/>
          <w:sz w:val="24"/>
        </w:rPr>
      </w:pPr>
      <w:r w:rsidRPr="00911C80">
        <w:rPr>
          <w:bCs/>
          <w:sz w:val="24"/>
        </w:rPr>
        <w:t>III</w:t>
      </w:r>
      <w:r w:rsidR="007B6B18" w:rsidRPr="00911C80">
        <w:rPr>
          <w:bCs/>
          <w:sz w:val="24"/>
        </w:rPr>
        <w:t>.</w:t>
      </w:r>
      <w:r w:rsidRPr="00911C80">
        <w:rPr>
          <w:bCs/>
          <w:sz w:val="24"/>
        </w:rPr>
        <w:tab/>
      </w:r>
      <w:r w:rsidR="00F93170" w:rsidRPr="00911C80">
        <w:rPr>
          <w:bCs/>
          <w:sz w:val="24"/>
        </w:rPr>
        <w:t>Određuje se upis zabilježbe ovog rješenja o prodaji nekretnina stečajnog dužnika, navedenih pod točkom I.</w:t>
      </w:r>
      <w:r w:rsidR="00C85425" w:rsidRPr="00911C80">
        <w:rPr>
          <w:bCs/>
          <w:sz w:val="24"/>
        </w:rPr>
        <w:t xml:space="preserve"> </w:t>
      </w:r>
      <w:r w:rsidR="00F93170" w:rsidRPr="00911C80">
        <w:rPr>
          <w:bCs/>
          <w:sz w:val="24"/>
        </w:rPr>
        <w:t xml:space="preserve">ovog rješenja u zemljišnoj knjizi </w:t>
      </w:r>
      <w:r w:rsidR="00EC5C5D" w:rsidRPr="00911C80">
        <w:rPr>
          <w:sz w:val="24"/>
        </w:rPr>
        <w:t xml:space="preserve">Općinskog suda u Osijeku, Zemljišnoknjižni odjel </w:t>
      </w:r>
      <w:r w:rsidR="00D86ACA" w:rsidRPr="00911C80">
        <w:rPr>
          <w:sz w:val="24"/>
        </w:rPr>
        <w:t>Osijek</w:t>
      </w:r>
      <w:r w:rsidR="00EC5C5D" w:rsidRPr="00911C80">
        <w:rPr>
          <w:bCs/>
          <w:sz w:val="24"/>
        </w:rPr>
        <w:t>.</w:t>
      </w:r>
    </w:p>
    <w:p w:rsidRDefault="00EC5C5D" w:rsidP="00F93170" w:rsidR="00EC5C5D" w:rsidRPr="00911C80">
      <w:pPr>
        <w:pStyle w:val="Tijeloteksta"/>
        <w:ind w:left="705"/>
        <w:rPr>
          <w:bCs/>
          <w:sz w:val="24"/>
        </w:rPr>
      </w:pPr>
    </w:p>
    <w:p w:rsidRDefault="00EC5C5D" w:rsidP="00F93170" w:rsidR="00EC5C5D">
      <w:pPr>
        <w:pStyle w:val="Tijeloteksta"/>
        <w:ind w:left="705"/>
        <w:rPr>
          <w:bCs/>
          <w:sz w:val="24"/>
        </w:rPr>
      </w:pPr>
    </w:p>
    <w:p w:rsidRDefault="00911C80" w:rsidP="00F93170" w:rsidR="00911C80" w:rsidRPr="00911C80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911C80">
      <w:pPr>
        <w:pStyle w:val="Tijeloteksta"/>
        <w:jc w:val="center"/>
        <w:rPr>
          <w:bCs/>
          <w:sz w:val="24"/>
          <w:lang w:val="x-none"/>
        </w:rPr>
      </w:pPr>
      <w:r w:rsidRPr="00911C80">
        <w:rPr>
          <w:bCs/>
          <w:sz w:val="24"/>
        </w:rPr>
        <w:t>Obrazloženje</w:t>
      </w:r>
    </w:p>
    <w:p w:rsidRDefault="00F93170" w:rsidP="00F93170" w:rsidR="00F93170" w:rsidRPr="00911C80">
      <w:pPr>
        <w:pStyle w:val="Tijeloteksta"/>
        <w:jc w:val="left"/>
        <w:rPr>
          <w:bCs/>
          <w:sz w:val="24"/>
        </w:rPr>
      </w:pPr>
    </w:p>
    <w:p w:rsidRDefault="00C85425" w:rsidP="00F93170" w:rsidR="00C85425">
      <w:pPr>
        <w:pStyle w:val="Tijeloteksta"/>
        <w:jc w:val="left"/>
        <w:rPr>
          <w:bCs/>
          <w:sz w:val="24"/>
        </w:rPr>
      </w:pPr>
    </w:p>
    <w:p w:rsidRDefault="00911C80" w:rsidP="00F93170" w:rsidR="00911C80" w:rsidRPr="00911C80">
      <w:pPr>
        <w:pStyle w:val="Tijeloteksta"/>
        <w:jc w:val="left"/>
        <w:rPr>
          <w:bCs/>
          <w:sz w:val="24"/>
        </w:rPr>
      </w:pPr>
    </w:p>
    <w:p w:rsidRDefault="00F93170" w:rsidP="006F5A41" w:rsidR="00F93170" w:rsidRPr="00911C80">
      <w:pPr>
        <w:pStyle w:val="Tijeloteksta"/>
        <w:ind w:firstLine="705"/>
        <w:rPr>
          <w:bCs/>
          <w:sz w:val="24"/>
        </w:rPr>
      </w:pPr>
      <w:r w:rsidRPr="00911C80">
        <w:rPr>
          <w:bCs/>
          <w:sz w:val="24"/>
        </w:rPr>
        <w:t xml:space="preserve">Rješenjem ovog suda broj </w:t>
      </w:r>
      <w:r w:rsidR="007B6B18" w:rsidRPr="00911C80">
        <w:rPr>
          <w:bCs/>
          <w:sz w:val="24"/>
        </w:rPr>
        <w:t>7 St-</w:t>
      </w:r>
      <w:r w:rsidR="00641089" w:rsidRPr="00911C80">
        <w:rPr>
          <w:bCs/>
          <w:sz w:val="24"/>
        </w:rPr>
        <w:t>2927</w:t>
      </w:r>
      <w:r w:rsidR="007B6B18" w:rsidRPr="00911C80">
        <w:rPr>
          <w:bCs/>
          <w:sz w:val="24"/>
        </w:rPr>
        <w:t>/</w:t>
      </w:r>
      <w:r w:rsidR="00C85425" w:rsidRPr="00911C80">
        <w:rPr>
          <w:bCs/>
          <w:sz w:val="24"/>
        </w:rPr>
        <w:t>16-</w:t>
      </w:r>
      <w:r w:rsidR="00641089" w:rsidRPr="00911C80">
        <w:rPr>
          <w:bCs/>
          <w:sz w:val="24"/>
        </w:rPr>
        <w:t>4</w:t>
      </w:r>
      <w:r w:rsidR="00C85425" w:rsidRPr="00911C80">
        <w:rPr>
          <w:bCs/>
          <w:sz w:val="24"/>
        </w:rPr>
        <w:t xml:space="preserve"> od </w:t>
      </w:r>
      <w:r w:rsidR="00641089" w:rsidRPr="00911C80">
        <w:rPr>
          <w:bCs/>
          <w:sz w:val="24"/>
        </w:rPr>
        <w:t>28. veljače</w:t>
      </w:r>
      <w:r w:rsidR="00C85425" w:rsidRPr="00911C80">
        <w:rPr>
          <w:bCs/>
          <w:sz w:val="24"/>
        </w:rPr>
        <w:t xml:space="preserve"> 2017. godine </w:t>
      </w:r>
      <w:r w:rsidR="006F5A41" w:rsidRPr="00911C80">
        <w:rPr>
          <w:bCs/>
          <w:sz w:val="24"/>
        </w:rPr>
        <w:t xml:space="preserve">određeno je nastavljanje stečajnog postupka </w:t>
      </w:r>
      <w:r w:rsidR="00037EC9" w:rsidRPr="00911C80">
        <w:rPr>
          <w:sz w:val="24"/>
        </w:rPr>
        <w:t xml:space="preserve">radi naknadne diobe Stečajne mase iza SVINJOGOJSKA FARMA ALBA &amp; NIGRA d.o.o. u stečaju, Osijek, </w:t>
      </w:r>
      <w:proofErr w:type="spellStart"/>
      <w:r w:rsidR="00037EC9" w:rsidRPr="00911C80">
        <w:rPr>
          <w:sz w:val="24"/>
        </w:rPr>
        <w:t>Šamačka</w:t>
      </w:r>
      <w:proofErr w:type="spellEnd"/>
      <w:r w:rsidR="00037EC9" w:rsidRPr="00911C80">
        <w:rPr>
          <w:sz w:val="24"/>
        </w:rPr>
        <w:t xml:space="preserve"> 9/I, MBS: 030184760, OIB: 29161392952</w:t>
      </w:r>
      <w:r w:rsidRPr="00911C80">
        <w:rPr>
          <w:sz w:val="24"/>
        </w:rPr>
        <w:t>, a</w:t>
      </w:r>
      <w:r w:rsidRPr="00911C80">
        <w:rPr>
          <w:bCs/>
          <w:sz w:val="24"/>
        </w:rPr>
        <w:t xml:space="preserve"> stečajnu masu čine i nekretnine koje su predmet ove prodaje.</w:t>
      </w:r>
    </w:p>
    <w:p w:rsidRDefault="00F93170" w:rsidP="00F93170" w:rsidR="00F93170" w:rsidRPr="00911C80">
      <w:pPr>
        <w:pStyle w:val="Tijeloteksta"/>
        <w:rPr>
          <w:bCs/>
          <w:sz w:val="24"/>
        </w:rPr>
      </w:pPr>
    </w:p>
    <w:p w:rsidRDefault="0083536D" w:rsidP="00F93170" w:rsidR="00F93170" w:rsidRPr="00911C80">
      <w:pPr>
        <w:pStyle w:val="Tijeloteksta"/>
        <w:ind w:firstLine="705"/>
        <w:rPr>
          <w:bCs/>
          <w:sz w:val="24"/>
        </w:rPr>
      </w:pPr>
      <w:r w:rsidRPr="00911C80">
        <w:rPr>
          <w:bCs/>
          <w:sz w:val="24"/>
        </w:rPr>
        <w:t xml:space="preserve">Stečajni </w:t>
      </w:r>
      <w:r w:rsidR="00F93170" w:rsidRPr="00911C80">
        <w:rPr>
          <w:bCs/>
          <w:sz w:val="24"/>
        </w:rPr>
        <w:t>upravitelj podnio je prijedlog da se nekretnine upisane u točci I</w:t>
      </w:r>
      <w:r w:rsidR="00785460" w:rsidRPr="00911C80">
        <w:rPr>
          <w:bCs/>
          <w:sz w:val="24"/>
        </w:rPr>
        <w:t>.</w:t>
      </w:r>
      <w:r w:rsidR="00F93170" w:rsidRPr="00911C80">
        <w:rPr>
          <w:bCs/>
          <w:sz w:val="24"/>
        </w:rPr>
        <w:t xml:space="preserve"> ovog rješenja, a na kojima postoji </w:t>
      </w:r>
      <w:proofErr w:type="spellStart"/>
      <w:r w:rsidR="00F93170" w:rsidRPr="00911C80">
        <w:rPr>
          <w:bCs/>
          <w:sz w:val="24"/>
        </w:rPr>
        <w:t>razlučno</w:t>
      </w:r>
      <w:proofErr w:type="spellEnd"/>
      <w:r w:rsidR="00F93170" w:rsidRPr="00911C80">
        <w:rPr>
          <w:bCs/>
          <w:sz w:val="24"/>
        </w:rPr>
        <w:t xml:space="preserve"> pravo, prodaju u stečajnom postupku, uz odgovarajuću primjenu pravila ovršnog postupka o ovrsi na nekretninama, sukladno članku 247. stav 1. Stečajnog zakona (Narodne novine </w:t>
      </w:r>
      <w:r w:rsidRPr="00911C80">
        <w:rPr>
          <w:bCs/>
          <w:sz w:val="24"/>
        </w:rPr>
        <w:t xml:space="preserve">broj </w:t>
      </w:r>
      <w:r w:rsidR="00F93170" w:rsidRPr="00911C80">
        <w:rPr>
          <w:bCs/>
          <w:sz w:val="24"/>
        </w:rPr>
        <w:t>71/15</w:t>
      </w:r>
      <w:r w:rsidRPr="00911C80">
        <w:rPr>
          <w:bCs/>
          <w:sz w:val="24"/>
        </w:rPr>
        <w:t xml:space="preserve"> i 104/17</w:t>
      </w:r>
      <w:r w:rsidR="00F93170" w:rsidRPr="00911C80">
        <w:rPr>
          <w:bCs/>
          <w:sz w:val="24"/>
        </w:rPr>
        <w:t>) te je stoga temeljem odredbe članka 247. stav 1. i 2. Stečajnog zakona odlučeno kao u izreci ovog rješenja.</w:t>
      </w:r>
    </w:p>
    <w:p w:rsidRDefault="00F93170" w:rsidP="00F93170" w:rsidR="00F93170" w:rsidRPr="00911C80">
      <w:pPr>
        <w:pStyle w:val="Tijeloteksta"/>
        <w:ind w:left="705"/>
        <w:rPr>
          <w:bCs/>
          <w:sz w:val="24"/>
          <w:lang w:val="x-none"/>
        </w:rPr>
      </w:pPr>
    </w:p>
    <w:p w:rsidRDefault="00F93170" w:rsidP="00311AD2" w:rsidR="00260443" w:rsidRPr="00911C80">
      <w:pPr>
        <w:pStyle w:val="Tijeloteksta"/>
        <w:ind w:firstLine="705"/>
        <w:rPr>
          <w:bCs/>
          <w:sz w:val="24"/>
        </w:rPr>
      </w:pPr>
      <w:r w:rsidRPr="00911C80">
        <w:rPr>
          <w:bCs/>
          <w:sz w:val="24"/>
        </w:rPr>
        <w:t>Zaključkom o prodaji odredit će se vrijednost nekretnina, način i uvjeti prodaje sukladno članku 247. stav 3. Stečajnog zakona.</w:t>
      </w:r>
    </w:p>
    <w:p w:rsidRDefault="00C85425" w:rsidP="002C2771" w:rsidR="00C85425" w:rsidRPr="00911C80">
      <w:pPr>
        <w:jc w:val="both"/>
      </w:pPr>
    </w:p>
    <w:p w:rsidRDefault="0018562D" w:rsidP="00740862" w:rsidR="0018562D" w:rsidRPr="00911C80">
      <w:pPr>
        <w:jc w:val="center"/>
      </w:pPr>
      <w:r w:rsidRPr="00911C80">
        <w:t>U Osijeku</w:t>
      </w:r>
      <w:r w:rsidR="00285D53" w:rsidRPr="00911C80">
        <w:t xml:space="preserve">, </w:t>
      </w:r>
      <w:r w:rsidR="009F34BC" w:rsidRPr="00911C80">
        <w:t>4. siječnja 2018</w:t>
      </w:r>
      <w:r w:rsidRPr="00911C80">
        <w:t xml:space="preserve">. </w:t>
      </w:r>
    </w:p>
    <w:p w:rsidRDefault="00740862" w:rsidP="00740862" w:rsidR="00740862" w:rsidRPr="00911C80">
      <w:pPr>
        <w:jc w:val="center"/>
      </w:pPr>
    </w:p>
    <w:p w:rsidRDefault="0018562D" w:rsidP="006A4627" w:rsidR="006A4627" w:rsidRPr="00911C80">
      <w:pPr>
        <w:ind w:left="5580"/>
        <w:jc w:val="center"/>
      </w:pPr>
      <w:r w:rsidRPr="00911C80">
        <w:rPr>
          <w:b/>
          <w:bCs/>
        </w:rPr>
        <w:t> </w:t>
      </w:r>
      <w:r w:rsidR="00A245DB" w:rsidRPr="00911C80">
        <w:rPr>
          <w:b/>
          <w:bCs/>
        </w:rPr>
        <w:t xml:space="preserve">   </w:t>
      </w:r>
      <w:r w:rsidR="006A4627" w:rsidRPr="00911C80">
        <w:t xml:space="preserve">STEČAJNI SUDAC </w:t>
      </w:r>
    </w:p>
    <w:p w:rsidRDefault="006A4627" w:rsidP="0018562D" w:rsidR="0018562D" w:rsidRPr="00911C80">
      <w:pPr>
        <w:ind w:left="5580"/>
        <w:jc w:val="center"/>
      </w:pPr>
      <w:r w:rsidRPr="00911C80">
        <w:t xml:space="preserve">   </w:t>
      </w:r>
      <w:r w:rsidR="0018562D" w:rsidRPr="00911C80">
        <w:t>mr. sc. Boris Vuković</w:t>
      </w:r>
    </w:p>
    <w:p w:rsidRDefault="00740862" w:rsidP="0018562D" w:rsidR="00740862" w:rsidRPr="00911C80">
      <w:pPr>
        <w:ind w:left="5580"/>
        <w:jc w:val="center"/>
      </w:pPr>
    </w:p>
    <w:p w:rsidRDefault="0018562D" w:rsidP="0018562D" w:rsidR="0018562D" w:rsidRPr="00911C80">
      <w:pPr>
        <w:ind w:left="5580"/>
        <w:jc w:val="center"/>
      </w:pPr>
    </w:p>
    <w:p w:rsidRDefault="0018562D" w:rsidP="0018562D" w:rsidR="0018562D" w:rsidRPr="00911C80">
      <w:r w:rsidRPr="00911C80">
        <w:t>Zapisničar Danijela Špeletić</w:t>
      </w:r>
    </w:p>
    <w:p w:rsidRDefault="002C2771" w:rsidP="002C2771" w:rsidR="002C2771" w:rsidRPr="00911C80">
      <w:pPr>
        <w:jc w:val="both"/>
        <w:rPr>
          <w:bCs/>
        </w:rPr>
      </w:pPr>
    </w:p>
    <w:p w:rsidRDefault="00740862" w:rsidP="002C2771" w:rsidR="00740862" w:rsidRPr="00911C80">
      <w:pPr>
        <w:jc w:val="both"/>
        <w:rPr>
          <w:bCs/>
        </w:rPr>
      </w:pPr>
    </w:p>
    <w:p w:rsidRDefault="00740862" w:rsidP="002C2771" w:rsidR="00740862" w:rsidRPr="00911C80">
      <w:pPr>
        <w:jc w:val="both"/>
        <w:rPr>
          <w:bCs/>
        </w:rPr>
      </w:pPr>
    </w:p>
    <w:p w:rsidRDefault="00F93170" w:rsidP="00F93170" w:rsidR="00F93170" w:rsidRPr="00911C80">
      <w:pPr>
        <w:jc w:val="both"/>
        <w:rPr>
          <w:rFonts w:eastAsia="Calibri"/>
          <w:lang w:eastAsia="en-US"/>
        </w:rPr>
      </w:pPr>
      <w:r w:rsidRPr="00911C80">
        <w:rPr>
          <w:rFonts w:eastAsia="Calibri"/>
          <w:lang w:eastAsia="en-US"/>
        </w:rPr>
        <w:t>UPUTA O PRAVNOM LIJEKU:</w:t>
      </w:r>
    </w:p>
    <w:p w:rsidRDefault="00F93170" w:rsidP="00F93170" w:rsidR="00F93170" w:rsidRPr="00911C80">
      <w:pPr>
        <w:jc w:val="both"/>
        <w:rPr>
          <w:rFonts w:eastAsia="Calibri"/>
          <w:lang w:eastAsia="en-US"/>
        </w:rPr>
      </w:pPr>
      <w:r w:rsidRPr="00911C80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911C80">
        <w:rPr>
          <w:rFonts w:eastAsia="Calibri"/>
          <w:lang w:eastAsia="en-US"/>
        </w:rPr>
        <w:t>razlučni</w:t>
      </w:r>
      <w:proofErr w:type="spellEnd"/>
      <w:r w:rsidRPr="00911C80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 w:rsidRPr="00911C80">
      <w:pPr>
        <w:pStyle w:val="Tijeloteksta"/>
        <w:jc w:val="left"/>
        <w:rPr>
          <w:sz w:val="24"/>
        </w:rPr>
      </w:pPr>
    </w:p>
    <w:p w:rsidRDefault="00740862" w:rsidP="00F93170" w:rsidR="00740862" w:rsidRPr="00911C80">
      <w:pPr>
        <w:pStyle w:val="Tijeloteksta"/>
        <w:jc w:val="left"/>
        <w:rPr>
          <w:sz w:val="24"/>
        </w:rPr>
      </w:pPr>
    </w:p>
    <w:p w:rsidRDefault="00740862" w:rsidP="00F93170" w:rsidR="00740862" w:rsidRPr="00911C80">
      <w:pPr>
        <w:pStyle w:val="Tijeloteksta"/>
        <w:jc w:val="left"/>
        <w:rPr>
          <w:sz w:val="24"/>
        </w:rPr>
      </w:pPr>
    </w:p>
    <w:p w:rsidRDefault="00740862" w:rsidP="00F93170" w:rsidR="00740862" w:rsidRPr="00911C80">
      <w:pPr>
        <w:pStyle w:val="Tijeloteksta"/>
        <w:jc w:val="left"/>
        <w:rPr>
          <w:sz w:val="24"/>
        </w:rPr>
      </w:pPr>
    </w:p>
    <w:p w:rsidRDefault="00740862" w:rsidP="00F93170" w:rsidR="00740862" w:rsidRPr="00911C80">
      <w:pPr>
        <w:pStyle w:val="Tijeloteksta"/>
        <w:jc w:val="left"/>
        <w:rPr>
          <w:sz w:val="24"/>
        </w:rPr>
      </w:pPr>
    </w:p>
    <w:p w:rsidRDefault="00740862" w:rsidP="00F93170" w:rsidR="00740862" w:rsidRPr="00911C80">
      <w:pPr>
        <w:pStyle w:val="Tijeloteksta"/>
        <w:jc w:val="left"/>
        <w:rPr>
          <w:sz w:val="24"/>
        </w:rPr>
      </w:pPr>
    </w:p>
    <w:p w:rsidRDefault="00740862" w:rsidP="00F93170" w:rsidR="00740862" w:rsidRPr="00911C80">
      <w:pPr>
        <w:pStyle w:val="Tijeloteksta"/>
        <w:jc w:val="left"/>
        <w:rPr>
          <w:sz w:val="24"/>
        </w:rPr>
      </w:pPr>
    </w:p>
    <w:p w:rsidRDefault="00F93170" w:rsidP="00F93170" w:rsidR="00F93170" w:rsidRPr="00911C80">
      <w:pPr>
        <w:pStyle w:val="Tijeloteksta"/>
        <w:jc w:val="left"/>
        <w:rPr>
          <w:sz w:val="24"/>
        </w:rPr>
      </w:pPr>
      <w:r w:rsidRPr="00911C80">
        <w:rPr>
          <w:sz w:val="24"/>
        </w:rPr>
        <w:t>DNA:</w:t>
      </w:r>
    </w:p>
    <w:p w:rsidRDefault="009B5487" w:rsidP="002A6DA9" w:rsidR="002A6DA9" w:rsidRPr="00911C80">
      <w:pPr>
        <w:jc w:val="both"/>
      </w:pPr>
      <w:r w:rsidRPr="00911C80">
        <w:t xml:space="preserve">1. </w:t>
      </w:r>
      <w:r w:rsidR="002A6DA9" w:rsidRPr="00911C80">
        <w:t xml:space="preserve">e- </w:t>
      </w:r>
      <w:proofErr w:type="spellStart"/>
      <w:r w:rsidR="002A6DA9" w:rsidRPr="00911C80">
        <w:t>Ogl</w:t>
      </w:r>
      <w:proofErr w:type="spellEnd"/>
      <w:r w:rsidR="002A6DA9" w:rsidRPr="00911C80">
        <w:t>. ploča</w:t>
      </w:r>
    </w:p>
    <w:p w:rsidRDefault="009B5487" w:rsidP="002A6DA9" w:rsidR="002A6DA9" w:rsidRPr="00911C80">
      <w:pPr>
        <w:jc w:val="both"/>
      </w:pPr>
      <w:r w:rsidRPr="00911C80">
        <w:t xml:space="preserve">2. </w:t>
      </w:r>
      <w:proofErr w:type="spellStart"/>
      <w:r w:rsidR="002A6DA9" w:rsidRPr="00911C80">
        <w:t>razlučnim</w:t>
      </w:r>
      <w:proofErr w:type="spellEnd"/>
      <w:r w:rsidR="002A6DA9" w:rsidRPr="00911C80">
        <w:t xml:space="preserve"> vjerovnicima </w:t>
      </w:r>
    </w:p>
    <w:p w:rsidRDefault="002A6DA9" w:rsidP="002A6DA9" w:rsidR="002A6DA9" w:rsidRPr="00911C80">
      <w:pPr>
        <w:ind w:left="708"/>
        <w:jc w:val="both"/>
      </w:pPr>
      <w:r w:rsidRPr="00911C80">
        <w:t xml:space="preserve">-APS DELTA S.A.. Luxembourg, po punomoćniku </w:t>
      </w:r>
      <w:proofErr w:type="spellStart"/>
      <w:r w:rsidRPr="00911C80">
        <w:t>odvjet</w:t>
      </w:r>
      <w:proofErr w:type="spellEnd"/>
      <w:r w:rsidRPr="00911C80">
        <w:t xml:space="preserve">. Nenad Grof, Zagreb, </w:t>
      </w:r>
      <w:r w:rsidR="0055499E" w:rsidRPr="00911C80">
        <w:t xml:space="preserve">Nikole Pavića 7 i </w:t>
      </w:r>
    </w:p>
    <w:p w:rsidRDefault="002A6DA9" w:rsidP="002A6DA9" w:rsidR="002A6DA9" w:rsidRPr="00911C80">
      <w:pPr>
        <w:ind w:firstLine="708"/>
        <w:jc w:val="both"/>
      </w:pPr>
      <w:r w:rsidRPr="00911C80">
        <w:t>- Zagrebačka banka d.d., Zagreb, Paromlinska 2</w:t>
      </w:r>
    </w:p>
    <w:p w:rsidRDefault="009B5487" w:rsidP="002A6DA9" w:rsidR="002A6DA9" w:rsidRPr="00911C80">
      <w:pPr>
        <w:jc w:val="both"/>
      </w:pPr>
      <w:r w:rsidRPr="00911C80">
        <w:t xml:space="preserve">3. </w:t>
      </w:r>
      <w:proofErr w:type="spellStart"/>
      <w:r w:rsidR="002A6DA9" w:rsidRPr="00911C80">
        <w:t>steč</w:t>
      </w:r>
      <w:proofErr w:type="spellEnd"/>
      <w:r w:rsidR="002A6DA9" w:rsidRPr="00911C80">
        <w:t xml:space="preserve">. upravitelju Blanki </w:t>
      </w:r>
      <w:proofErr w:type="spellStart"/>
      <w:r w:rsidR="002A6DA9" w:rsidRPr="00911C80">
        <w:t>Gambiraži</w:t>
      </w:r>
      <w:proofErr w:type="spellEnd"/>
      <w:r w:rsidR="002A6DA9" w:rsidRPr="00911C80">
        <w:t xml:space="preserve">, Osijek, </w:t>
      </w:r>
      <w:proofErr w:type="spellStart"/>
      <w:r w:rsidR="002A6DA9" w:rsidRPr="00911C80">
        <w:t>Šamačka</w:t>
      </w:r>
      <w:proofErr w:type="spellEnd"/>
      <w:r w:rsidR="002A6DA9" w:rsidRPr="00911C80">
        <w:t xml:space="preserve"> 9/I</w:t>
      </w:r>
    </w:p>
    <w:p w:rsidRDefault="009B5487" w:rsidP="002A6DA9" w:rsidR="002A6DA9" w:rsidRPr="00911C80">
      <w:pPr>
        <w:jc w:val="both"/>
      </w:pPr>
      <w:r w:rsidRPr="00911C80">
        <w:t xml:space="preserve">4. </w:t>
      </w:r>
      <w:r w:rsidR="002C3625" w:rsidRPr="00911C80">
        <w:t xml:space="preserve">FINA </w:t>
      </w:r>
      <w:r w:rsidR="002A6DA9" w:rsidRPr="00911C80">
        <w:t>Osijek</w:t>
      </w:r>
    </w:p>
    <w:p w:rsidRDefault="009B5487" w:rsidP="002A6DA9" w:rsidR="002A6DA9" w:rsidRPr="00911C80">
      <w:pPr>
        <w:jc w:val="both"/>
      </w:pPr>
      <w:r w:rsidRPr="00911C80">
        <w:t xml:space="preserve">5. </w:t>
      </w:r>
      <w:r w:rsidR="002A6DA9" w:rsidRPr="00911C80">
        <w:t>ŽDO GUO Osijek</w:t>
      </w:r>
    </w:p>
    <w:p w:rsidRDefault="009B5487" w:rsidP="002A6DA9" w:rsidR="002A6DA9" w:rsidRPr="00911C80">
      <w:pPr>
        <w:jc w:val="both"/>
      </w:pPr>
      <w:r w:rsidRPr="00911C80">
        <w:t xml:space="preserve">6. </w:t>
      </w:r>
      <w:r w:rsidR="002A6DA9" w:rsidRPr="00911C80">
        <w:t>Porezna uprava Osijek</w:t>
      </w:r>
    </w:p>
    <w:p w:rsidRDefault="009B5487" w:rsidP="002A6DA9" w:rsidR="002A6DA9" w:rsidRPr="00911C80">
      <w:pPr>
        <w:jc w:val="both"/>
      </w:pPr>
      <w:r w:rsidRPr="00911C80">
        <w:t xml:space="preserve">7. </w:t>
      </w:r>
      <w:r w:rsidR="002A6DA9" w:rsidRPr="00911C80">
        <w:t xml:space="preserve">Općinski sud u Osijeku </w:t>
      </w:r>
      <w:r w:rsidR="00C0064D" w:rsidRPr="00911C80">
        <w:t xml:space="preserve">ZK </w:t>
      </w:r>
      <w:r w:rsidR="002A6DA9" w:rsidRPr="00911C80">
        <w:t>odjel Osijek</w:t>
      </w:r>
    </w:p>
    <w:p w:rsidRDefault="009B5487" w:rsidP="002A6DA9" w:rsidR="003325A0" w:rsidRPr="00911C80">
      <w:pPr>
        <w:jc w:val="both"/>
        <w:rPr>
          <w:bCs/>
        </w:rPr>
      </w:pPr>
      <w:r w:rsidRPr="00911C80">
        <w:t xml:space="preserve">8. </w:t>
      </w:r>
      <w:r w:rsidR="00357ACE" w:rsidRPr="00911C80">
        <w:t xml:space="preserve">kal </w:t>
      </w:r>
      <w:r w:rsidR="002A6DA9" w:rsidRPr="00911C80">
        <w:t>29.01.2018.</w:t>
      </w: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11C80"/>
    <w:p w:rsidRDefault="008615FD" w:rsidP="008615FD" w:rsidR="008615FD" w:rsidRPr="00911C80">
      <w:pPr>
        <w:pStyle w:val="Tijeloteksta"/>
        <w:jc w:val="left"/>
        <w:rPr>
          <w:sz w:val="24"/>
        </w:rPr>
      </w:pP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  <w:t xml:space="preserve"> </w:t>
      </w:r>
      <w:r w:rsidRPr="00911C80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8615FD" w:rsidP="008615FD" w:rsidR="008615FD" w:rsidRPr="00911C80">
      <w:pPr>
        <w:pStyle w:val="Tijeloteksta"/>
        <w:jc w:val="left"/>
        <w:rPr>
          <w:sz w:val="24"/>
        </w:rPr>
      </w:pPr>
      <w:r w:rsidRPr="00911C80">
        <w:rPr>
          <w:sz w:val="24"/>
        </w:rPr>
        <w:t xml:space="preserve">                                                                                                                                </w:t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</w:p>
    <w:p w:rsidRDefault="008615FD" w:rsidP="008615FD" w:rsidR="008615FD" w:rsidRPr="00911C80">
      <w:pPr>
        <w:pStyle w:val="Tijeloteksta"/>
        <w:jc w:val="left"/>
        <w:rPr>
          <w:sz w:val="24"/>
        </w:rPr>
      </w:pP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</w:r>
      <w:r w:rsidRPr="00911C80">
        <w:rPr>
          <w:sz w:val="24"/>
        </w:rPr>
        <w:tab/>
        <w:t xml:space="preserve">   </w:t>
      </w:r>
      <w:r w:rsidRPr="00911C80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11C80">
      <w:pPr>
        <w:pStyle w:val="Tijeloteksta"/>
        <w:jc w:val="left"/>
        <w:rPr>
          <w:sz w:val="24"/>
        </w:rPr>
      </w:pPr>
    </w:p>
    <w:p w:rsidRDefault="006D3C3F" w:rsidP="008615FD" w:rsidR="006D3C3F" w:rsidRPr="00911C80"/>
    <w:sectPr w:rsidSect="00606835" w:rsidR="006D3C3F" w:rsidRPr="00911C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35E" w:rsidR="0062235E">
      <w:r>
        <w:separator/>
      </w:r>
    </w:p>
  </w:endnote>
  <w:endnote w:id="0" w:type="continuationSeparator">
    <w:p w:rsidRDefault="0062235E" w:rsidR="00622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072" w:rsidR="006150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072" w:rsidR="006150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072" w:rsidR="006150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35E" w:rsidR="0062235E">
      <w:r>
        <w:separator/>
      </w:r>
    </w:p>
  </w:footnote>
  <w:footnote w:id="0" w:type="continuationSeparator">
    <w:p w:rsidRDefault="0062235E" w:rsidR="006223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19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B30C34" w:rsidR="00B30C34" w:rsidRPr="00877147">
    <w:pPr>
      <w:jc w:val="right"/>
      <w:rPr>
        <w:b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9D223B">
      <w:t>7 St-2927/16-3</w:t>
    </w:r>
    <w:r w:rsidR="00615072">
      <w:t>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F4DA0" w:rsidR="00CF4D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F4DA0">
      <w:t>7 St-</w:t>
    </w:r>
    <w:r w:rsidR="009D223B">
      <w:t>2927</w:t>
    </w:r>
    <w:r w:rsidR="009A649D">
      <w:t>/</w:t>
    </w:r>
    <w:r w:rsidR="00D367BA">
      <w:t>16-</w:t>
    </w:r>
    <w:r w:rsidR="009D223B">
      <w:t>3</w:t>
    </w:r>
    <w:r w:rsidR="00615072">
      <w:t>6</w:t>
    </w: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8E3E6A"/>
    <w:multiLevelType w:val="hybridMultilevel"/>
    <w:tmpl w:val="4AF2B6CE"/>
    <w:lvl w:tplc="A3E4DD9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22747CE"/>
    <w:multiLevelType w:val="hybridMultilevel"/>
    <w:tmpl w:val="F8661FD2"/>
    <w:lvl w:tplc="F9B4255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143C54"/>
    <w:multiLevelType w:val="hybridMultilevel"/>
    <w:tmpl w:val="5B2867BC"/>
    <w:lvl w:tplc="82381C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9"/>
  </w:num>
  <w:num w:numId="12">
    <w:abstractNumId w:val="10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"/>
  </w:num>
  <w:num w:numId="1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DAF"/>
    <w:rsid w:val="00022E72"/>
    <w:rsid w:val="000245F1"/>
    <w:rsid w:val="0002580E"/>
    <w:rsid w:val="00026F5E"/>
    <w:rsid w:val="0003012B"/>
    <w:rsid w:val="00033093"/>
    <w:rsid w:val="000350A4"/>
    <w:rsid w:val="0003777F"/>
    <w:rsid w:val="00037EC9"/>
    <w:rsid w:val="000413D4"/>
    <w:rsid w:val="00041597"/>
    <w:rsid w:val="000441BA"/>
    <w:rsid w:val="00045B24"/>
    <w:rsid w:val="00047817"/>
    <w:rsid w:val="00052F17"/>
    <w:rsid w:val="00054EB8"/>
    <w:rsid w:val="000561D9"/>
    <w:rsid w:val="0006020D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4C4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3D58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5C1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2FB9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3C0B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1B87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0C0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DA9"/>
    <w:rsid w:val="002B0DAF"/>
    <w:rsid w:val="002B315A"/>
    <w:rsid w:val="002B32C7"/>
    <w:rsid w:val="002B3A2F"/>
    <w:rsid w:val="002B4168"/>
    <w:rsid w:val="002B4316"/>
    <w:rsid w:val="002C2771"/>
    <w:rsid w:val="002C309E"/>
    <w:rsid w:val="002C3625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1AD2"/>
    <w:rsid w:val="003145BD"/>
    <w:rsid w:val="00315D49"/>
    <w:rsid w:val="0031631F"/>
    <w:rsid w:val="0032279A"/>
    <w:rsid w:val="00325759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57ACE"/>
    <w:rsid w:val="00360AA6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85C17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B7A5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7B42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41D5"/>
    <w:rsid w:val="00486204"/>
    <w:rsid w:val="00486C17"/>
    <w:rsid w:val="0048705B"/>
    <w:rsid w:val="004879D1"/>
    <w:rsid w:val="00496141"/>
    <w:rsid w:val="00497E7B"/>
    <w:rsid w:val="004A0D34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499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3DCF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0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072"/>
    <w:rsid w:val="00615E36"/>
    <w:rsid w:val="006170FB"/>
    <w:rsid w:val="006171AB"/>
    <w:rsid w:val="006179E2"/>
    <w:rsid w:val="006200E2"/>
    <w:rsid w:val="006205E0"/>
    <w:rsid w:val="006212FE"/>
    <w:rsid w:val="0062235E"/>
    <w:rsid w:val="006227B7"/>
    <w:rsid w:val="00622A93"/>
    <w:rsid w:val="00624CCB"/>
    <w:rsid w:val="0063019C"/>
    <w:rsid w:val="0063272B"/>
    <w:rsid w:val="00633664"/>
    <w:rsid w:val="00633EF0"/>
    <w:rsid w:val="006350CC"/>
    <w:rsid w:val="00637C90"/>
    <w:rsid w:val="00641089"/>
    <w:rsid w:val="00641E46"/>
    <w:rsid w:val="00642337"/>
    <w:rsid w:val="00644965"/>
    <w:rsid w:val="00644E71"/>
    <w:rsid w:val="006457EA"/>
    <w:rsid w:val="0064650C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14F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970EB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5A41"/>
    <w:rsid w:val="006F616D"/>
    <w:rsid w:val="006F6DA4"/>
    <w:rsid w:val="006F782D"/>
    <w:rsid w:val="006F7D28"/>
    <w:rsid w:val="007029EB"/>
    <w:rsid w:val="0070311A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862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30E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36D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1C80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4B02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487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23B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34BC"/>
    <w:rsid w:val="009F4210"/>
    <w:rsid w:val="009F4392"/>
    <w:rsid w:val="009F6196"/>
    <w:rsid w:val="009F6BB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1DD"/>
    <w:rsid w:val="00A22BB8"/>
    <w:rsid w:val="00A245DB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CD3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2A7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12B2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5E01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00BF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581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64D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39C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696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86AC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5C5D"/>
    <w:rsid w:val="00ED128A"/>
    <w:rsid w:val="00ED1494"/>
    <w:rsid w:val="00ED22E1"/>
    <w:rsid w:val="00ED2573"/>
    <w:rsid w:val="00ED27F4"/>
    <w:rsid w:val="00ED437C"/>
    <w:rsid w:val="00ED48B7"/>
    <w:rsid w:val="00ED6321"/>
    <w:rsid w:val="00EE1E00"/>
    <w:rsid w:val="00EE4028"/>
    <w:rsid w:val="00EE4204"/>
    <w:rsid w:val="00EF1E0A"/>
    <w:rsid w:val="00EF5551"/>
    <w:rsid w:val="00EF6A98"/>
    <w:rsid w:val="00EF7A6A"/>
    <w:rsid w:val="00F00101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1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301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01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1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1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1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301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01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1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1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28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67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0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03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0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60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  <item>Nenad Grof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SudioniciListNaziv_1"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derivirana_varijabla>
  </DomainObject.Predmet.SudioniciListNaziv>
  <DomainObject.Predmet.SudioniciListAdressOIB>
    <izvorni_sadrzaj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izvorni_sadrzaj>
    <derivirana_varijabla naziv="DomainObject.Predmet.SudioniciListAdressOIB_1"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91395493512</item>
      <item>, OIB 92963223473</item>
      <item>, OIB null</item>
      <item>, OIB null</item>
      <item>, OIB null</item>
      <item>, OIB null</item>
    </izvorni_sadrzaj>
    <derivirana_varijabla naziv="DomainObject.Predmet.SudioniciListNazivOIB_1">
      <item>, OIB 91395493512</item>
      <item>, OIB 92963223473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ADF37-F49F-47F1-BC57-FC7535DE8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992</properties:Words>
  <properties:Characters>5335</properties:Characters>
  <properties:Lines>227</properties:Lines>
  <properties:Paragraphs>64</properties:Paragraphs>
  <properties:TotalTime>846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2017-08-28T10:02:00Z</cp:lastPrinted>
  <dcterms:modified xmlns:xsi="http://www.w3.org/2001/XMLSchema-instance" xsi:type="dcterms:W3CDTF">2018-01-04T10:42:00Z</dcterms:modified>
  <cp:revision>572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