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9387" w14:paraId="f6f9387" w:rsidRDefault="00AA6AC3" w:rsidP="004D31BC" w:rsidR="00AA6AC3" w:rsidRPr="004D31BC">
      <w:pPr>
        <w:jc w:val="both"/>
        <w15:collapsed w:val="false"/>
        <w:rPr>
          <w:rFonts w:cs="Courier New" w:hAnsi="Courier New" w:ascii="Courier New"/>
          <w:sz w:val="20"/>
        </w:rPr>
      </w:pPr>
      <w:bookmarkStart w:name="_GoBack" w:id="0"/>
      <w:bookmarkEnd w:id="0"/>
    </w:p>
    <w:p w:rsidRDefault="00030DCF" w:rsidP="00A540FC" w:rsidR="00A540FC">
      <w:pP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>EKO PRODUKT d.o.o. u stečaju, OIB55939786555</w:t>
      </w:r>
    </w:p>
    <w:p w:rsidRDefault="00030DCF" w:rsidP="00A540FC" w:rsidR="00030DCF">
      <w:pP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 xml:space="preserve">44000 Kutina, </w:t>
      </w:r>
      <w:proofErr w:type="spellStart"/>
      <w:r>
        <w:rPr>
          <w:rFonts w:cs="Courier New" w:hAnsi="Courier New" w:ascii="Courier New"/>
          <w:sz w:val="20"/>
        </w:rPr>
        <w:t>A.Mihanovića</w:t>
      </w:r>
      <w:proofErr w:type="spellEnd"/>
      <w:r>
        <w:rPr>
          <w:rFonts w:cs="Courier New" w:hAnsi="Courier New" w:ascii="Courier New"/>
          <w:sz w:val="20"/>
        </w:rPr>
        <w:t xml:space="preserve"> 57.</w:t>
      </w:r>
    </w:p>
    <w:p w:rsidRDefault="00030DCF" w:rsidP="00A540FC" w:rsidR="00030DCF">
      <w:pP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>Stečajni upravitelj</w:t>
      </w:r>
    </w:p>
    <w:p w:rsidRDefault="00030DCF" w:rsidP="00A540FC" w:rsidR="00030DCF">
      <w:pPr>
        <w:jc w:val="both"/>
        <w:rPr>
          <w:rFonts w:cs="Courier New" w:hAnsi="Courier New" w:ascii="Courier New"/>
          <w:sz w:val="20"/>
        </w:rPr>
      </w:pPr>
    </w:p>
    <w:p w:rsidRDefault="00030DCF" w:rsidP="00A540FC" w:rsidR="00030DCF">
      <w:pP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 xml:space="preserve">                                                </w:t>
      </w:r>
      <w:proofErr w:type="spellStart"/>
      <w:r>
        <w:rPr>
          <w:rFonts w:cs="Courier New" w:hAnsi="Courier New" w:ascii="Courier New"/>
          <w:sz w:val="20"/>
        </w:rPr>
        <w:t>Posl.broj</w:t>
      </w:r>
      <w:proofErr w:type="spellEnd"/>
      <w:r>
        <w:rPr>
          <w:rFonts w:cs="Courier New" w:hAnsi="Courier New" w:ascii="Courier New"/>
          <w:sz w:val="20"/>
        </w:rPr>
        <w:t>:67.St-379/14</w:t>
      </w:r>
    </w:p>
    <w:p w:rsidRDefault="00030DCF" w:rsidP="00A540FC" w:rsidR="00030DCF">
      <w:pPr>
        <w:jc w:val="both"/>
        <w:rPr>
          <w:rFonts w:cs="Courier New" w:hAnsi="Courier New" w:ascii="Courier New"/>
          <w:sz w:val="20"/>
        </w:rPr>
      </w:pPr>
    </w:p>
    <w:p w:rsidRDefault="00030DCF" w:rsidP="00A540FC" w:rsidR="00030DCF">
      <w:pP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>Ured stečajnog upravitelj</w:t>
      </w:r>
    </w:p>
    <w:p w:rsidRDefault="00030DCF" w:rsidP="00A540FC" w:rsidR="00030DCF">
      <w:pP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>10310 Ivanić-Grad, Ulica Slobode 20.</w:t>
      </w:r>
    </w:p>
    <w:p w:rsidRDefault="00030DCF" w:rsidP="00A540FC" w:rsidR="00030DCF">
      <w:pP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>Transakcijski račun kod HPB d.d. Zagreb</w:t>
      </w:r>
    </w:p>
    <w:p w:rsidRDefault="00030DCF" w:rsidP="00A540FC" w:rsidR="00030DCF">
      <w:pP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>IBAN HR76 2390 0011 1009 4850 3</w:t>
      </w:r>
    </w:p>
    <w:p w:rsidRDefault="00030DCF" w:rsidP="00A540FC" w:rsidR="00030DCF">
      <w:pPr>
        <w:jc w:val="both"/>
        <w:rPr>
          <w:rFonts w:cs="Courier New" w:hAnsi="Courier New" w:ascii="Courier New"/>
          <w:sz w:val="20"/>
        </w:rPr>
      </w:pPr>
      <w:proofErr w:type="spellStart"/>
      <w:r>
        <w:rPr>
          <w:rFonts w:cs="Courier New" w:hAnsi="Courier New" w:ascii="Courier New"/>
          <w:sz w:val="20"/>
        </w:rPr>
        <w:t>Tel</w:t>
      </w:r>
      <w:proofErr w:type="spellEnd"/>
      <w:r>
        <w:rPr>
          <w:rFonts w:cs="Courier New" w:hAnsi="Courier New" w:ascii="Courier New"/>
          <w:sz w:val="20"/>
        </w:rPr>
        <w:t>/</w:t>
      </w:r>
      <w:proofErr w:type="spellStart"/>
      <w:r>
        <w:rPr>
          <w:rFonts w:cs="Courier New" w:hAnsi="Courier New" w:ascii="Courier New"/>
          <w:sz w:val="20"/>
        </w:rPr>
        <w:t>fax</w:t>
      </w:r>
      <w:proofErr w:type="spellEnd"/>
      <w:r>
        <w:rPr>
          <w:rFonts w:cs="Courier New" w:hAnsi="Courier New" w:ascii="Courier New"/>
          <w:sz w:val="20"/>
        </w:rPr>
        <w:t xml:space="preserve"> 01 28 88 393</w:t>
      </w:r>
    </w:p>
    <w:p w:rsidRDefault="00030DCF" w:rsidP="00A540FC" w:rsidR="00030DCF">
      <w:pPr>
        <w:jc w:val="both"/>
        <w:rPr>
          <w:rFonts w:cs="Courier New" w:hAnsi="Courier New" w:ascii="Courier New"/>
          <w:sz w:val="20"/>
        </w:rPr>
      </w:pPr>
      <w:proofErr w:type="spellStart"/>
      <w:r>
        <w:rPr>
          <w:rFonts w:cs="Courier New" w:hAnsi="Courier New" w:ascii="Courier New"/>
          <w:sz w:val="20"/>
        </w:rPr>
        <w:t>Mob</w:t>
      </w:r>
      <w:proofErr w:type="spellEnd"/>
      <w:r>
        <w:rPr>
          <w:rFonts w:cs="Courier New" w:hAnsi="Courier New" w:ascii="Courier New"/>
          <w:sz w:val="20"/>
        </w:rPr>
        <w:t xml:space="preserve"> 091 516 84 04, 098 495 681</w:t>
      </w:r>
    </w:p>
    <w:p w:rsidRDefault="00030DCF" w:rsidP="00A540FC" w:rsidR="00030DCF">
      <w:pPr>
        <w:jc w:val="both"/>
        <w:rPr>
          <w:rFonts w:cs="Courier New" w:hAnsi="Courier New" w:ascii="Courier New"/>
          <w:sz w:val="20"/>
        </w:rPr>
      </w:pPr>
    </w:p>
    <w:p w:rsidRDefault="00030DCF" w:rsidP="00A540FC" w:rsidR="00030DCF">
      <w:pP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>Ivanić-Grad, 10.06.2017.g.</w:t>
      </w:r>
    </w:p>
    <w:p w:rsidRDefault="00030DCF" w:rsidP="00A540FC" w:rsidR="00030DCF">
      <w:pPr>
        <w:jc w:val="both"/>
        <w:rPr>
          <w:rFonts w:cs="Courier New" w:hAnsi="Courier New" w:ascii="Courier New"/>
          <w:sz w:val="20"/>
        </w:rPr>
      </w:pPr>
    </w:p>
    <w:p w:rsidRDefault="00030DCF" w:rsidP="00A540FC" w:rsidR="00030DCF">
      <w:pPr>
        <w:jc w:val="both"/>
        <w:rPr>
          <w:rFonts w:cs="Courier New" w:hAnsi="Courier New" w:ascii="Courier New"/>
          <w:sz w:val="20"/>
        </w:rPr>
      </w:pPr>
    </w:p>
    <w:p w:rsidRDefault="00030DCF" w:rsidP="00A540FC" w:rsidR="00160EFA">
      <w:pP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 xml:space="preserve">                 </w:t>
      </w:r>
      <w:r w:rsidR="00160EFA">
        <w:rPr>
          <w:rFonts w:cs="Courier New" w:hAnsi="Courier New" w:ascii="Courier New"/>
          <w:sz w:val="20"/>
        </w:rPr>
        <w:t>PRIJEDLOG</w:t>
      </w:r>
      <w:r w:rsidR="00D75BE4">
        <w:rPr>
          <w:rFonts w:cs="Courier New" w:hAnsi="Courier New" w:ascii="Courier New"/>
          <w:sz w:val="20"/>
        </w:rPr>
        <w:t xml:space="preserve"> ZAVRŠNOG</w:t>
      </w:r>
      <w:r w:rsidR="00160EFA">
        <w:rPr>
          <w:rFonts w:cs="Courier New" w:hAnsi="Courier New" w:ascii="Courier New"/>
          <w:sz w:val="20"/>
        </w:rPr>
        <w:t xml:space="preserve"> DIOBENOG POPISA</w:t>
      </w:r>
    </w:p>
    <w:p w:rsidRDefault="00030DCF" w:rsidP="00030DCF" w:rsidR="00160EFA">
      <w:pP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 xml:space="preserve">  </w:t>
      </w:r>
    </w:p>
    <w:p w:rsidRDefault="00030DCF" w:rsidP="006F531E" w:rsidR="00030DCF">
      <w:pPr>
        <w:jc w:val="both"/>
        <w:rPr>
          <w:rFonts w:cs="Courier New" w:hAnsi="Courier New" w:ascii="Courier New"/>
          <w:sz w:val="20"/>
        </w:rPr>
      </w:pPr>
    </w:p>
    <w:p w:rsidRDefault="00160EFA" w:rsidP="006F531E" w:rsidR="00160EFA">
      <w:pP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>Stečajni upravitelj sukladno čl. 273. 274. SZ /NN71/15/</w:t>
      </w:r>
      <w:r w:rsidR="00A373EB">
        <w:rPr>
          <w:rFonts w:cs="Courier New" w:hAnsi="Courier New" w:ascii="Courier New"/>
          <w:sz w:val="20"/>
        </w:rPr>
        <w:t xml:space="preserve"> i</w:t>
      </w:r>
      <w:r>
        <w:rPr>
          <w:rFonts w:cs="Courier New" w:hAnsi="Courier New" w:ascii="Courier New"/>
          <w:sz w:val="20"/>
        </w:rPr>
        <w:t xml:space="preserve"> </w:t>
      </w:r>
      <w:r w:rsidR="00AA6AC3">
        <w:rPr>
          <w:rFonts w:cs="Courier New" w:hAnsi="Courier New" w:ascii="Courier New"/>
          <w:sz w:val="20"/>
        </w:rPr>
        <w:t>suglasnosti stečajnog suca Rješenjem</w:t>
      </w:r>
      <w:r>
        <w:rPr>
          <w:rFonts w:cs="Courier New" w:hAnsi="Courier New" w:ascii="Courier New"/>
          <w:sz w:val="20"/>
        </w:rPr>
        <w:t xml:space="preserve"> N</w:t>
      </w:r>
      <w:r w:rsidR="00030DCF">
        <w:rPr>
          <w:rFonts w:cs="Courier New" w:hAnsi="Courier New" w:ascii="Courier New"/>
          <w:sz w:val="20"/>
        </w:rPr>
        <w:t xml:space="preserve">aslova </w:t>
      </w:r>
      <w:proofErr w:type="spellStart"/>
      <w:r w:rsidR="00030DCF">
        <w:rPr>
          <w:rFonts w:cs="Courier New" w:hAnsi="Courier New" w:ascii="Courier New"/>
          <w:sz w:val="20"/>
        </w:rPr>
        <w:t>Posl.broj</w:t>
      </w:r>
      <w:proofErr w:type="spellEnd"/>
      <w:r w:rsidR="00030DCF">
        <w:rPr>
          <w:rFonts w:cs="Courier New" w:hAnsi="Courier New" w:ascii="Courier New"/>
          <w:sz w:val="20"/>
        </w:rPr>
        <w:t xml:space="preserve"> 67.St-379/14 od </w:t>
      </w:r>
      <w:r>
        <w:rPr>
          <w:rFonts w:cs="Courier New" w:hAnsi="Courier New" w:ascii="Courier New"/>
          <w:sz w:val="20"/>
        </w:rPr>
        <w:t>0</w:t>
      </w:r>
      <w:r w:rsidR="00030DCF">
        <w:rPr>
          <w:rFonts w:cs="Courier New" w:hAnsi="Courier New" w:ascii="Courier New"/>
          <w:sz w:val="20"/>
        </w:rPr>
        <w:t>1.lipnja 2017</w:t>
      </w:r>
      <w:r w:rsidR="008200DA">
        <w:rPr>
          <w:rFonts w:cs="Courier New" w:hAnsi="Courier New" w:ascii="Courier New"/>
          <w:sz w:val="20"/>
        </w:rPr>
        <w:t xml:space="preserve">.g. predlaže </w:t>
      </w:r>
      <w:r w:rsidR="00AA6AC3">
        <w:rPr>
          <w:rFonts w:cs="Courier New" w:hAnsi="Courier New" w:ascii="Courier New"/>
          <w:sz w:val="20"/>
        </w:rPr>
        <w:t>se završna dioba</w:t>
      </w:r>
      <w:r>
        <w:rPr>
          <w:rFonts w:cs="Courier New" w:hAnsi="Courier New" w:ascii="Courier New"/>
          <w:sz w:val="20"/>
        </w:rPr>
        <w:t xml:space="preserve"> za vjerovnike</w:t>
      </w:r>
      <w:r w:rsidR="008200DA">
        <w:rPr>
          <w:rFonts w:cs="Courier New" w:hAnsi="Courier New" w:ascii="Courier New"/>
          <w:sz w:val="20"/>
        </w:rPr>
        <w:t>,</w:t>
      </w:r>
      <w:r>
        <w:rPr>
          <w:rFonts w:cs="Courier New" w:hAnsi="Courier New" w:ascii="Courier New"/>
          <w:sz w:val="20"/>
        </w:rPr>
        <w:t xml:space="preserve"> čije su tražbine priznate</w:t>
      </w:r>
      <w:r w:rsidR="003E36A2">
        <w:rPr>
          <w:rFonts w:cs="Courier New" w:hAnsi="Courier New" w:ascii="Courier New"/>
          <w:sz w:val="20"/>
        </w:rPr>
        <w:t xml:space="preserve"> u </w:t>
      </w:r>
      <w:r w:rsidR="00D75BE4">
        <w:rPr>
          <w:rFonts w:cs="Courier New" w:hAnsi="Courier New" w:ascii="Courier New"/>
          <w:sz w:val="20"/>
        </w:rPr>
        <w:t xml:space="preserve">ukupnom </w:t>
      </w:r>
      <w:r w:rsidR="003E36A2">
        <w:rPr>
          <w:rFonts w:cs="Courier New" w:hAnsi="Courier New" w:ascii="Courier New"/>
          <w:sz w:val="20"/>
        </w:rPr>
        <w:t>iznosu od 97.915,61kn</w:t>
      </w:r>
      <w:r w:rsidR="008200DA">
        <w:rPr>
          <w:rFonts w:cs="Courier New" w:hAnsi="Courier New" w:ascii="Courier New"/>
          <w:sz w:val="20"/>
        </w:rPr>
        <w:t>,</w:t>
      </w:r>
      <w:r>
        <w:rPr>
          <w:rFonts w:cs="Courier New" w:hAnsi="Courier New" w:ascii="Courier New"/>
          <w:sz w:val="20"/>
        </w:rPr>
        <w:t xml:space="preserve"> </w:t>
      </w:r>
      <w:r w:rsidR="003E36A2">
        <w:rPr>
          <w:rFonts w:cs="Courier New" w:hAnsi="Courier New" w:ascii="Courier New"/>
          <w:sz w:val="20"/>
        </w:rPr>
        <w:t>a iznos za završnu diobu je</w:t>
      </w:r>
      <w:r w:rsidR="00A628FF">
        <w:rPr>
          <w:rFonts w:cs="Courier New" w:hAnsi="Courier New" w:ascii="Courier New"/>
          <w:sz w:val="20"/>
        </w:rPr>
        <w:t xml:space="preserve"> 4.295,50kn</w:t>
      </w:r>
      <w:r w:rsidR="003E36A2">
        <w:rPr>
          <w:rFonts w:cs="Courier New" w:hAnsi="Courier New" w:ascii="Courier New"/>
          <w:sz w:val="20"/>
        </w:rPr>
        <w:t>,</w:t>
      </w:r>
      <w:r w:rsidR="00A628FF">
        <w:rPr>
          <w:rFonts w:cs="Courier New" w:hAnsi="Courier New" w:ascii="Courier New"/>
          <w:sz w:val="20"/>
        </w:rPr>
        <w:t xml:space="preserve"> što čini</w:t>
      </w:r>
      <w:r w:rsidR="008200DA">
        <w:rPr>
          <w:rFonts w:cs="Courier New" w:hAnsi="Courier New" w:ascii="Courier New"/>
          <w:sz w:val="20"/>
        </w:rPr>
        <w:t xml:space="preserve"> 4,387% svake pojedinačno</w:t>
      </w:r>
      <w:r w:rsidR="00A628FF">
        <w:rPr>
          <w:rFonts w:cs="Courier New" w:hAnsi="Courier New" w:ascii="Courier New"/>
          <w:sz w:val="20"/>
        </w:rPr>
        <w:t xml:space="preserve"> priznate tražbine </w:t>
      </w:r>
      <w:r>
        <w:rPr>
          <w:rFonts w:cs="Courier New" w:hAnsi="Courier New" w:ascii="Courier New"/>
          <w:sz w:val="20"/>
        </w:rPr>
        <w:t>i to:</w:t>
      </w:r>
    </w:p>
    <w:p w:rsidRDefault="006F531E" w:rsidP="006F531E" w:rsidR="006F531E">
      <w:pPr>
        <w:jc w:val="both"/>
        <w:rPr>
          <w:rFonts w:cs="Courier New" w:hAnsi="Courier New" w:ascii="Courier New"/>
          <w:sz w:val="20"/>
        </w:rPr>
      </w:pPr>
    </w:p>
    <w:p w:rsidRDefault="00A628FF" w:rsidP="006F531E" w:rsidR="00A628FF">
      <w:pP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 xml:space="preserve">Naziv vjerovnika         </w:t>
      </w:r>
      <w:r w:rsidR="00D75BE4">
        <w:rPr>
          <w:rFonts w:cs="Courier New" w:hAnsi="Courier New" w:ascii="Courier New"/>
          <w:sz w:val="20"/>
        </w:rPr>
        <w:t xml:space="preserve">                Iznos tražbine </w:t>
      </w:r>
      <w:r>
        <w:rPr>
          <w:rFonts w:cs="Courier New" w:hAnsi="Courier New" w:ascii="Courier New"/>
          <w:sz w:val="20"/>
        </w:rPr>
        <w:t xml:space="preserve"> % </w:t>
      </w:r>
      <w:r w:rsidR="00D75BE4">
        <w:rPr>
          <w:rFonts w:cs="Courier New" w:hAnsi="Courier New" w:ascii="Courier New"/>
          <w:sz w:val="20"/>
        </w:rPr>
        <w:t xml:space="preserve"> </w:t>
      </w:r>
      <w:r>
        <w:rPr>
          <w:rFonts w:cs="Courier New" w:hAnsi="Courier New" w:ascii="Courier New"/>
          <w:sz w:val="20"/>
        </w:rPr>
        <w:t>Iznos po diobi</w:t>
      </w:r>
    </w:p>
    <w:p w:rsidRDefault="006F531E" w:rsidP="00A628FF" w:rsidR="00A628FF">
      <w:pPr>
        <w:pBdr>
          <w:top w:space="1" w:sz="4" w:color="auto" w:val="single"/>
        </w:pBd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>-</w:t>
      </w:r>
      <w:r w:rsidR="00254A4B">
        <w:rPr>
          <w:rFonts w:cs="Courier New" w:hAnsi="Courier New" w:ascii="Courier New"/>
          <w:sz w:val="20"/>
        </w:rPr>
        <w:t xml:space="preserve">RH, MF, Porezna </w:t>
      </w:r>
      <w:r>
        <w:rPr>
          <w:rFonts w:cs="Courier New" w:hAnsi="Courier New" w:ascii="Courier New"/>
          <w:sz w:val="20"/>
        </w:rPr>
        <w:t>uprava</w:t>
      </w:r>
      <w:r w:rsidR="00160EFA">
        <w:rPr>
          <w:rFonts w:cs="Courier New" w:hAnsi="Courier New" w:ascii="Courier New"/>
          <w:sz w:val="20"/>
        </w:rPr>
        <w:t xml:space="preserve">, Središnja Hrvatska, </w:t>
      </w:r>
    </w:p>
    <w:p w:rsidRDefault="00160EFA" w:rsidP="00A628FF" w:rsidR="00160EFA">
      <w:pPr>
        <w:pBdr>
          <w:top w:space="1" w:sz="4" w:color="auto" w:val="single"/>
        </w:pBd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 xml:space="preserve">Ispostava Kutina  </w:t>
      </w:r>
      <w:r w:rsidR="006F531E">
        <w:rPr>
          <w:rFonts w:cs="Courier New" w:hAnsi="Courier New" w:ascii="Courier New"/>
          <w:sz w:val="20"/>
        </w:rPr>
        <w:t xml:space="preserve">  </w:t>
      </w:r>
      <w:r w:rsidR="00A628FF">
        <w:rPr>
          <w:rFonts w:cs="Courier New" w:hAnsi="Courier New" w:ascii="Courier New"/>
          <w:sz w:val="20"/>
        </w:rPr>
        <w:t xml:space="preserve">                    </w:t>
      </w:r>
      <w:r w:rsidR="006F531E">
        <w:rPr>
          <w:rFonts w:cs="Courier New" w:hAnsi="Courier New" w:ascii="Courier New"/>
          <w:sz w:val="20"/>
        </w:rPr>
        <w:t xml:space="preserve"> </w:t>
      </w:r>
      <w:r>
        <w:rPr>
          <w:rFonts w:cs="Courier New" w:hAnsi="Courier New" w:ascii="Courier New"/>
          <w:sz w:val="20"/>
        </w:rPr>
        <w:t xml:space="preserve"> 90.780,41kn,</w:t>
      </w:r>
      <w:r w:rsidR="000312DE">
        <w:rPr>
          <w:rFonts w:cs="Courier New" w:hAnsi="Courier New" w:ascii="Courier New"/>
          <w:sz w:val="20"/>
        </w:rPr>
        <w:t xml:space="preserve"> 4,387    3.982,53kn</w:t>
      </w:r>
    </w:p>
    <w:p w:rsidRDefault="00160EFA" w:rsidP="006F531E" w:rsidR="006F531E">
      <w:pP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 xml:space="preserve">-Grad Kutina, Kutina          </w:t>
      </w:r>
      <w:r w:rsidR="00A628FF">
        <w:rPr>
          <w:rFonts w:cs="Courier New" w:hAnsi="Courier New" w:ascii="Courier New"/>
          <w:sz w:val="20"/>
        </w:rPr>
        <w:t xml:space="preserve">            </w:t>
      </w:r>
      <w:r w:rsidR="006F531E">
        <w:rPr>
          <w:rFonts w:cs="Courier New" w:hAnsi="Courier New" w:ascii="Courier New"/>
          <w:sz w:val="20"/>
        </w:rPr>
        <w:t xml:space="preserve"> 5.371,14kn</w:t>
      </w:r>
      <w:r w:rsidR="00A628FF">
        <w:rPr>
          <w:rFonts w:cs="Courier New" w:hAnsi="Courier New" w:ascii="Courier New"/>
          <w:sz w:val="20"/>
        </w:rPr>
        <w:t xml:space="preserve"> </w:t>
      </w:r>
      <w:r w:rsidR="000312DE">
        <w:rPr>
          <w:rFonts w:cs="Courier New" w:hAnsi="Courier New" w:ascii="Courier New"/>
          <w:sz w:val="20"/>
        </w:rPr>
        <w:t xml:space="preserve"> 4,387      235,63kn</w:t>
      </w:r>
    </w:p>
    <w:p w:rsidRDefault="006F531E" w:rsidP="006F531E" w:rsidR="006F531E">
      <w:pP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 xml:space="preserve">-Fina Zagreb Vrtni put 3        </w:t>
      </w:r>
      <w:r w:rsidR="00A628FF">
        <w:rPr>
          <w:rFonts w:cs="Courier New" w:hAnsi="Courier New" w:ascii="Courier New"/>
          <w:sz w:val="20"/>
        </w:rPr>
        <w:t xml:space="preserve">           </w:t>
      </w:r>
      <w:r>
        <w:rPr>
          <w:rFonts w:cs="Courier New" w:hAnsi="Courier New" w:ascii="Courier New"/>
          <w:sz w:val="20"/>
        </w:rPr>
        <w:t>1.764,06kn</w:t>
      </w:r>
      <w:r w:rsidR="00A628FF">
        <w:rPr>
          <w:rFonts w:cs="Courier New" w:hAnsi="Courier New" w:ascii="Courier New"/>
          <w:sz w:val="20"/>
        </w:rPr>
        <w:t xml:space="preserve">  </w:t>
      </w:r>
      <w:r w:rsidR="000312DE">
        <w:rPr>
          <w:rFonts w:cs="Courier New" w:hAnsi="Courier New" w:ascii="Courier New"/>
          <w:sz w:val="20"/>
        </w:rPr>
        <w:t>4,387       77,34kn</w:t>
      </w:r>
      <w:r w:rsidR="00A628FF">
        <w:rPr>
          <w:rFonts w:cs="Courier New" w:hAnsi="Courier New" w:ascii="Courier New"/>
          <w:sz w:val="20"/>
        </w:rPr>
        <w:t xml:space="preserve">            </w:t>
      </w:r>
    </w:p>
    <w:p w:rsidRDefault="006F531E" w:rsidP="006F531E" w:rsidR="006F531E">
      <w:pPr>
        <w:pBdr>
          <w:top w:space="1" w:sz="4" w:color="auto" w:val="single"/>
        </w:pBd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 xml:space="preserve"> UKUPNO:                      </w:t>
      </w:r>
      <w:r w:rsidR="00A628FF">
        <w:rPr>
          <w:rFonts w:cs="Courier New" w:hAnsi="Courier New" w:ascii="Courier New"/>
          <w:sz w:val="20"/>
        </w:rPr>
        <w:t xml:space="preserve">           </w:t>
      </w:r>
      <w:r>
        <w:rPr>
          <w:rFonts w:cs="Courier New" w:hAnsi="Courier New" w:ascii="Courier New"/>
          <w:sz w:val="20"/>
        </w:rPr>
        <w:t xml:space="preserve"> 97.915,61kn</w:t>
      </w:r>
      <w:r w:rsidR="000312DE">
        <w:rPr>
          <w:rFonts w:cs="Courier New" w:hAnsi="Courier New" w:ascii="Courier New"/>
          <w:sz w:val="20"/>
        </w:rPr>
        <w:t xml:space="preserve">           4.295,50kn</w:t>
      </w:r>
    </w:p>
    <w:p w:rsidRDefault="006F531E" w:rsidP="006F531E" w:rsidR="006F531E">
      <w:pPr>
        <w:pBdr>
          <w:top w:space="1" w:sz="4" w:color="auto" w:val="single"/>
        </w:pBdr>
        <w:jc w:val="both"/>
        <w:rPr>
          <w:rFonts w:cs="Courier New" w:hAnsi="Courier New" w:ascii="Courier New"/>
          <w:sz w:val="20"/>
        </w:rPr>
      </w:pPr>
    </w:p>
    <w:p w:rsidRDefault="006F531E" w:rsidP="006F531E" w:rsidR="006F531E">
      <w:pPr>
        <w:pBdr>
          <w:top w:space="1" w:sz="4" w:color="auto" w:val="single"/>
        </w:pBd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>V</w:t>
      </w:r>
      <w:r w:rsidR="008200DA">
        <w:rPr>
          <w:rFonts w:cs="Courier New" w:hAnsi="Courier New" w:ascii="Courier New"/>
          <w:sz w:val="20"/>
        </w:rPr>
        <w:t>jerovnicima se predlaže ovom završnom</w:t>
      </w:r>
      <w:r>
        <w:rPr>
          <w:rFonts w:cs="Courier New" w:hAnsi="Courier New" w:ascii="Courier New"/>
          <w:sz w:val="20"/>
        </w:rPr>
        <w:t xml:space="preserve"> d</w:t>
      </w:r>
      <w:r w:rsidR="008200DA">
        <w:rPr>
          <w:rFonts w:cs="Courier New" w:hAnsi="Courier New" w:ascii="Courier New"/>
          <w:sz w:val="20"/>
        </w:rPr>
        <w:t>iobom</w:t>
      </w:r>
      <w:r w:rsidR="000312DE">
        <w:rPr>
          <w:rFonts w:cs="Courier New" w:hAnsi="Courier New" w:ascii="Courier New"/>
          <w:sz w:val="20"/>
        </w:rPr>
        <w:t xml:space="preserve"> ra</w:t>
      </w:r>
      <w:r w:rsidR="008200DA">
        <w:rPr>
          <w:rFonts w:cs="Courier New" w:hAnsi="Courier New" w:ascii="Courier New"/>
          <w:sz w:val="20"/>
        </w:rPr>
        <w:t>spodijeliti iznos od 4.295,</w:t>
      </w:r>
      <w:r w:rsidR="000312DE">
        <w:rPr>
          <w:rFonts w:cs="Courier New" w:hAnsi="Courier New" w:ascii="Courier New"/>
          <w:sz w:val="20"/>
        </w:rPr>
        <w:t>50</w:t>
      </w:r>
      <w:r>
        <w:rPr>
          <w:rFonts w:cs="Courier New" w:hAnsi="Courier New" w:ascii="Courier New"/>
          <w:sz w:val="20"/>
        </w:rPr>
        <w:t>kn</w:t>
      </w:r>
      <w:r w:rsidR="008200DA">
        <w:rPr>
          <w:rFonts w:cs="Courier New" w:hAnsi="Courier New" w:ascii="Courier New"/>
          <w:sz w:val="20"/>
        </w:rPr>
        <w:t>,</w:t>
      </w:r>
      <w:r>
        <w:rPr>
          <w:rFonts w:cs="Courier New" w:hAnsi="Courier New" w:ascii="Courier New"/>
          <w:sz w:val="20"/>
        </w:rPr>
        <w:t xml:space="preserve"> </w:t>
      </w:r>
      <w:r w:rsidR="000312DE">
        <w:rPr>
          <w:rFonts w:cs="Courier New" w:hAnsi="Courier New" w:ascii="Courier New"/>
          <w:sz w:val="20"/>
        </w:rPr>
        <w:t xml:space="preserve">što čini pripadajući dio iz stečajne mase </w:t>
      </w:r>
      <w:r w:rsidR="00FD5EFF">
        <w:rPr>
          <w:rFonts w:cs="Courier New" w:hAnsi="Courier New" w:ascii="Courier New"/>
          <w:sz w:val="20"/>
        </w:rPr>
        <w:t xml:space="preserve">a </w:t>
      </w:r>
      <w:r w:rsidR="000312DE">
        <w:rPr>
          <w:rFonts w:cs="Courier New" w:hAnsi="Courier New" w:ascii="Courier New"/>
          <w:sz w:val="20"/>
        </w:rPr>
        <w:t>po stopi od 4.387</w:t>
      </w:r>
      <w:r>
        <w:rPr>
          <w:rFonts w:cs="Courier New" w:hAnsi="Courier New" w:ascii="Courier New"/>
          <w:sz w:val="20"/>
        </w:rPr>
        <w:t xml:space="preserve">% svakom </w:t>
      </w:r>
      <w:r w:rsidR="00FD5EFF">
        <w:rPr>
          <w:rFonts w:cs="Courier New" w:hAnsi="Courier New" w:ascii="Courier New"/>
          <w:sz w:val="20"/>
        </w:rPr>
        <w:t xml:space="preserve">stečajnom </w:t>
      </w:r>
      <w:r w:rsidR="00023DA4">
        <w:rPr>
          <w:rFonts w:cs="Courier New" w:hAnsi="Courier New" w:ascii="Courier New"/>
          <w:sz w:val="20"/>
        </w:rPr>
        <w:t xml:space="preserve"> </w:t>
      </w:r>
      <w:r>
        <w:rPr>
          <w:rFonts w:cs="Courier New" w:hAnsi="Courier New" w:ascii="Courier New"/>
          <w:sz w:val="20"/>
        </w:rPr>
        <w:t>vjerovniku.</w:t>
      </w:r>
      <w:r w:rsidR="00D75BE4">
        <w:rPr>
          <w:rFonts w:cs="Courier New" w:hAnsi="Courier New" w:ascii="Courier New"/>
          <w:sz w:val="20"/>
        </w:rPr>
        <w:t xml:space="preserve">             </w:t>
      </w:r>
    </w:p>
    <w:p w:rsidRDefault="00030DCF" w:rsidP="006F531E" w:rsidR="00030DCF">
      <w:pPr>
        <w:pBdr>
          <w:top w:space="1" w:sz="4" w:color="auto" w:val="single"/>
        </w:pBdr>
        <w:jc w:val="both"/>
        <w:rPr>
          <w:rFonts w:cs="Courier New" w:hAnsi="Courier New" w:ascii="Courier New"/>
          <w:sz w:val="20"/>
        </w:rPr>
      </w:pPr>
    </w:p>
    <w:p w:rsidRDefault="000F645F" w:rsidP="00D75BE4" w:rsidR="000211F4">
      <w:pP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>Prihvaćeni</w:t>
      </w:r>
      <w:r w:rsidR="00D75BE4">
        <w:rPr>
          <w:rFonts w:cs="Courier New" w:hAnsi="Courier New" w:ascii="Courier New"/>
          <w:sz w:val="20"/>
        </w:rPr>
        <w:t xml:space="preserve"> navedeni prijedlog završne diobe</w:t>
      </w:r>
      <w:r>
        <w:rPr>
          <w:rFonts w:cs="Courier New" w:hAnsi="Courier New" w:ascii="Courier New"/>
          <w:sz w:val="20"/>
        </w:rPr>
        <w:t xml:space="preserve"> objaviti će se na mrežnoj stranici e-Oglasnoj ploči suda</w:t>
      </w:r>
      <w:r w:rsidR="000211F4">
        <w:rPr>
          <w:rFonts w:cs="Courier New" w:hAnsi="Courier New" w:ascii="Courier New"/>
          <w:sz w:val="20"/>
        </w:rPr>
        <w:t>.</w:t>
      </w:r>
    </w:p>
    <w:p w:rsidRDefault="000F645F" w:rsidP="00D75BE4" w:rsidR="000F645F">
      <w:pPr>
        <w:jc w:val="both"/>
        <w:rPr>
          <w:rFonts w:cs="Courier New" w:hAnsi="Courier New" w:ascii="Courier New"/>
          <w:sz w:val="20"/>
        </w:rPr>
      </w:pPr>
    </w:p>
    <w:p w:rsidRDefault="000F645F" w:rsidP="00D75BE4" w:rsidR="000F645F">
      <w:pP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 xml:space="preserve">Svaki vjerovnik može stečajnom sucu uložiti prigovor na diobeni popis u roku od 8 dana nakon isteka roka od 15 dana od objave </w:t>
      </w:r>
      <w:r w:rsidR="00254A4B">
        <w:rPr>
          <w:rFonts w:cs="Courier New" w:hAnsi="Courier New" w:ascii="Courier New"/>
          <w:sz w:val="20"/>
        </w:rPr>
        <w:t xml:space="preserve">završnog </w:t>
      </w:r>
      <w:r>
        <w:rPr>
          <w:rFonts w:cs="Courier New" w:hAnsi="Courier New" w:ascii="Courier New"/>
          <w:sz w:val="20"/>
        </w:rPr>
        <w:t xml:space="preserve">diobenog </w:t>
      </w:r>
      <w:r w:rsidR="00254A4B">
        <w:rPr>
          <w:rFonts w:cs="Courier New" w:hAnsi="Courier New" w:ascii="Courier New"/>
          <w:sz w:val="20"/>
        </w:rPr>
        <w:t>popisa na mrežnim stranicama e-Oglasne ploče suda.</w:t>
      </w:r>
    </w:p>
    <w:p w:rsidRDefault="000211F4" w:rsidP="00D75BE4" w:rsidR="000211F4">
      <w:pPr>
        <w:jc w:val="both"/>
        <w:rPr>
          <w:rFonts w:cs="Courier New" w:hAnsi="Courier New" w:ascii="Courier New"/>
          <w:sz w:val="20"/>
        </w:rPr>
      </w:pPr>
    </w:p>
    <w:p w:rsidRDefault="000211F4" w:rsidP="00D75BE4" w:rsidR="000211F4">
      <w:pP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 xml:space="preserve">         </w:t>
      </w:r>
    </w:p>
    <w:p w:rsidRDefault="000211F4" w:rsidP="00D75BE4" w:rsidR="000211F4">
      <w:pPr>
        <w:jc w:val="both"/>
        <w:rPr>
          <w:rFonts w:cs="Courier New" w:hAnsi="Courier New" w:ascii="Courier New"/>
          <w:sz w:val="20"/>
        </w:rPr>
      </w:pPr>
    </w:p>
    <w:p w:rsidRDefault="000211F4" w:rsidP="00D75BE4" w:rsidR="000211F4">
      <w:pP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 xml:space="preserve">                                                   Stečajni upravitelj:</w:t>
      </w:r>
    </w:p>
    <w:p w:rsidRDefault="000211F4" w:rsidP="00D75BE4" w:rsidR="000211F4">
      <w:pP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 xml:space="preserve">                                                   Marija </w:t>
      </w:r>
      <w:proofErr w:type="spellStart"/>
      <w:r>
        <w:rPr>
          <w:rFonts w:cs="Courier New" w:hAnsi="Courier New" w:ascii="Courier New"/>
          <w:sz w:val="20"/>
        </w:rPr>
        <w:t>Tomeš</w:t>
      </w:r>
      <w:proofErr w:type="spellEnd"/>
      <w:r>
        <w:rPr>
          <w:rFonts w:cs="Courier New" w:hAnsi="Courier New" w:ascii="Courier New"/>
          <w:sz w:val="20"/>
        </w:rPr>
        <w:t xml:space="preserve">, </w:t>
      </w:r>
      <w:proofErr w:type="spellStart"/>
      <w:r>
        <w:rPr>
          <w:rFonts w:cs="Courier New" w:hAnsi="Courier New" w:ascii="Courier New"/>
          <w:sz w:val="20"/>
        </w:rPr>
        <w:t>mag.oec</w:t>
      </w:r>
      <w:proofErr w:type="spellEnd"/>
      <w:r>
        <w:rPr>
          <w:rFonts w:cs="Courier New" w:hAnsi="Courier New" w:ascii="Courier New"/>
          <w:sz w:val="20"/>
        </w:rPr>
        <w:t>.</w:t>
      </w:r>
    </w:p>
    <w:p w:rsidRDefault="000211F4" w:rsidP="00D75BE4" w:rsidR="000211F4">
      <w:pPr>
        <w:jc w:val="both"/>
        <w:rPr>
          <w:rFonts w:cs="Courier New" w:hAnsi="Courier New" w:ascii="Courier New"/>
          <w:sz w:val="20"/>
        </w:rPr>
      </w:pPr>
    </w:p>
    <w:p w:rsidRDefault="000211F4" w:rsidP="00D75BE4" w:rsidR="000211F4">
      <w:pPr>
        <w:jc w:val="both"/>
        <w:rPr>
          <w:rFonts w:cs="Courier New" w:hAnsi="Courier New" w:ascii="Courier New"/>
          <w:sz w:val="20"/>
        </w:rPr>
      </w:pPr>
    </w:p>
    <w:p w:rsidRDefault="000211F4" w:rsidP="00D75BE4" w:rsidR="000211F4">
      <w:pPr>
        <w:jc w:val="both"/>
        <w:rPr>
          <w:rFonts w:cs="Courier New" w:hAnsi="Courier New" w:ascii="Courier New"/>
          <w:sz w:val="20"/>
        </w:rPr>
      </w:pPr>
    </w:p>
    <w:p w:rsidRDefault="000211F4" w:rsidP="00D75BE4" w:rsidR="000211F4">
      <w:pPr>
        <w:jc w:val="both"/>
        <w:rPr>
          <w:rFonts w:cs="Courier New" w:hAnsi="Courier New" w:ascii="Courier New"/>
          <w:sz w:val="20"/>
        </w:rPr>
      </w:pPr>
    </w:p>
    <w:p w:rsidRDefault="000211F4" w:rsidP="00D75BE4" w:rsidR="000211F4">
      <w:pPr>
        <w:jc w:val="both"/>
        <w:rPr>
          <w:rFonts w:cs="Courier New" w:hAnsi="Courier New" w:ascii="Courier New"/>
          <w:sz w:val="20"/>
        </w:rPr>
      </w:pPr>
    </w:p>
    <w:p w:rsidRDefault="000211F4" w:rsidP="00D75BE4" w:rsidR="000211F4">
      <w:pPr>
        <w:jc w:val="both"/>
        <w:rPr>
          <w:rFonts w:cs="Courier New" w:hAnsi="Courier New" w:ascii="Courier New"/>
          <w:sz w:val="20"/>
        </w:rPr>
      </w:pPr>
    </w:p>
    <w:p w:rsidRDefault="000211F4" w:rsidP="00D75BE4" w:rsidR="000211F4">
      <w:pPr>
        <w:jc w:val="both"/>
        <w:rPr>
          <w:rFonts w:cs="Courier New" w:hAnsi="Courier New" w:ascii="Courier New"/>
          <w:sz w:val="20"/>
        </w:rPr>
      </w:pPr>
    </w:p>
    <w:p w:rsidRDefault="000211F4" w:rsidP="00D75BE4" w:rsidR="000211F4">
      <w:pPr>
        <w:jc w:val="both"/>
        <w:rPr>
          <w:rFonts w:cs="Courier New" w:hAnsi="Courier New" w:ascii="Courier New"/>
          <w:sz w:val="20"/>
        </w:rPr>
      </w:pPr>
    </w:p>
    <w:p w:rsidRDefault="000211F4" w:rsidP="00D75BE4" w:rsidR="000211F4">
      <w:pPr>
        <w:jc w:val="both"/>
        <w:rPr>
          <w:rFonts w:cs="Courier New" w:hAnsi="Courier New" w:ascii="Courier New"/>
          <w:sz w:val="20"/>
        </w:rPr>
      </w:pPr>
    </w:p>
    <w:p w:rsidRDefault="000211F4" w:rsidP="00D75BE4" w:rsidR="000211F4">
      <w:pPr>
        <w:jc w:val="both"/>
        <w:rPr>
          <w:rFonts w:cs="Courier New" w:hAnsi="Courier New" w:ascii="Courier New"/>
          <w:sz w:val="20"/>
        </w:rPr>
      </w:pPr>
    </w:p>
    <w:p w:rsidRDefault="000211F4" w:rsidP="00D75BE4" w:rsidR="000211F4">
      <w:pPr>
        <w:jc w:val="both"/>
        <w:rPr>
          <w:rFonts w:cs="Courier New" w:hAnsi="Courier New" w:ascii="Courier New"/>
          <w:sz w:val="20"/>
        </w:rPr>
      </w:pPr>
    </w:p>
    <w:p w:rsidRDefault="000211F4" w:rsidP="00D75BE4" w:rsidR="000211F4">
      <w:pPr>
        <w:jc w:val="both"/>
        <w:rPr>
          <w:rFonts w:cs="Courier New" w:hAnsi="Courier New" w:ascii="Courier New"/>
          <w:sz w:val="20"/>
        </w:rPr>
      </w:pPr>
    </w:p>
    <w:p w:rsidRDefault="00030DCF" w:rsidP="00E33F02" w:rsidR="00A559FB" w:rsidRPr="00E33F02">
      <w:pPr>
        <w:jc w:val="both"/>
        <w:rPr>
          <w:rFonts w:cs="Courier New" w:hAnsi="Courier New" w:ascii="Courier New"/>
          <w:sz w:val="20"/>
        </w:rPr>
      </w:pPr>
      <w:r>
        <w:rPr>
          <w:rFonts w:cs="Courier New" w:hAnsi="Courier New" w:ascii="Courier New"/>
          <w:sz w:val="20"/>
        </w:rPr>
        <w:t xml:space="preserve">       </w:t>
      </w:r>
      <w:r w:rsidR="002147C8">
        <w:rPr>
          <w:rFonts w:cs="Courier New" w:hAnsi="Courier New" w:ascii="Courier New"/>
          <w:sz w:val="20"/>
        </w:rPr>
        <w:t xml:space="preserve">                   Str. – 1 -</w:t>
      </w:r>
      <w:r>
        <w:rPr>
          <w:rFonts w:cs="Courier New" w:hAnsi="Courier New" w:ascii="Courier New"/>
          <w:sz w:val="20"/>
        </w:rPr>
        <w:t xml:space="preserve">   </w:t>
      </w:r>
    </w:p>
    <w:sectPr w:rsidR="00A559FB" w:rsidRPr="00E33F0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B68D1"/>
    <w:multiLevelType w:val="hybridMultilevel"/>
    <w:tmpl w:val="68B0C592"/>
    <w:lvl w:tplc="B27855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93232B"/>
    <w:multiLevelType w:val="hybridMultilevel"/>
    <w:tmpl w:val="0B4487EA"/>
    <w:lvl w:tplc="72185B54" w:ilvl="0">
      <w:start w:val="1"/>
      <w:numFmt w:val="bullet"/>
      <w:lvlText w:val="-"/>
      <w:lvlJc w:val="left"/>
      <w:pPr>
        <w:ind w:hanging="360" w:left="18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3873656B"/>
    <w:multiLevelType w:val="hybridMultilevel"/>
    <w:tmpl w:val="A33A54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D4CB6"/>
    <w:multiLevelType w:val="hybridMultilevel"/>
    <w:tmpl w:val="D7405C5A"/>
    <w:lvl w:tplc="47BE92E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59770A"/>
    <w:multiLevelType w:val="hybridMultilevel"/>
    <w:tmpl w:val="5CB26D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003A74"/>
    <w:multiLevelType w:val="hybridMultilevel"/>
    <w:tmpl w:val="336C1DB4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3AD7B7D"/>
    <w:multiLevelType w:val="hybridMultilevel"/>
    <w:tmpl w:val="B2ACEF7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A7E797D"/>
    <w:multiLevelType w:val="hybridMultilevel"/>
    <w:tmpl w:val="E586CCFE"/>
    <w:lvl w:tplc="84A2A6AE" w:ilvl="0">
      <w:start w:val="3"/>
      <w:numFmt w:val="bullet"/>
      <w:lvlText w:val="-"/>
      <w:lvlJc w:val="left"/>
      <w:pPr>
        <w:tabs>
          <w:tab w:pos="600" w:val="num"/>
        </w:tabs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320" w:val="num"/>
        </w:tabs>
        <w:ind w:hanging="360" w:left="13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040" w:val="num"/>
        </w:tabs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760" w:val="num"/>
        </w:tabs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480" w:val="num"/>
        </w:tabs>
        <w:ind w:hanging="360" w:left="34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200" w:val="num"/>
        </w:tabs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920" w:val="num"/>
        </w:tabs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640" w:val="num"/>
        </w:tabs>
        <w:ind w:hanging="360" w:left="56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360" w:val="num"/>
        </w:tabs>
        <w:ind w:hanging="360" w:left="6360"/>
      </w:pPr>
      <w:rPr>
        <w:rFonts w:hAnsi="Wingdings" w:ascii="Wingdings" w:hint="default"/>
      </w:rPr>
    </w:lvl>
  </w:abstractNum>
  <w:abstractNum w:abstractNumId="8">
    <w:nsid w:val="4F5B12CA"/>
    <w:multiLevelType w:val="hybridMultilevel"/>
    <w:tmpl w:val="A4886A54"/>
    <w:lvl w:tplc="7CF8A6E2" w:ilvl="0">
      <w:numFmt w:val="bullet"/>
      <w:lvlText w:val="-"/>
      <w:lvlJc w:val="left"/>
      <w:pPr>
        <w:ind w:hanging="360" w:left="264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3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0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5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2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9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6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00"/>
      </w:pPr>
      <w:rPr>
        <w:rFonts w:hAnsi="Wingdings" w:ascii="Wingdings" w:hint="default"/>
      </w:rPr>
    </w:lvl>
  </w:abstractNum>
  <w:abstractNum w:abstractNumId="9">
    <w:nsid w:val="51AB50AB"/>
    <w:multiLevelType w:val="hybridMultilevel"/>
    <w:tmpl w:val="8C6201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1B4FF0"/>
    <w:multiLevelType w:val="hybridMultilevel"/>
    <w:tmpl w:val="37D8B0B8"/>
    <w:lvl w:tplc="55E2251E" w:ilvl="0">
      <w:numFmt w:val="bullet"/>
      <w:lvlText w:val="-"/>
      <w:lvlJc w:val="left"/>
      <w:pPr>
        <w:ind w:hanging="360" w:left="336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120"/>
      </w:pPr>
      <w:rPr>
        <w:rFonts w:hAnsi="Wingdings" w:ascii="Wingdings" w:hint="default"/>
      </w:rPr>
    </w:lvl>
  </w:abstractNum>
  <w:abstractNum w:abstractNumId="11">
    <w:nsid w:val="62657AE6"/>
    <w:multiLevelType w:val="hybridMultilevel"/>
    <w:tmpl w:val="A20A0A5C"/>
    <w:lvl w:tplc="E5C69B6A" w:ilvl="0">
      <w:start w:val="7"/>
      <w:numFmt w:val="bullet"/>
      <w:lvlText w:val="-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12">
    <w:nsid w:val="65F93DAD"/>
    <w:multiLevelType w:val="hybridMultilevel"/>
    <w:tmpl w:val="A6ACC232"/>
    <w:lvl w:tplc="A58C9B98" w:ilvl="0">
      <w:numFmt w:val="bullet"/>
      <w:lvlText w:val="-"/>
      <w:lvlJc w:val="left"/>
      <w:pPr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BDD5D09"/>
    <w:multiLevelType w:val="hybridMultilevel"/>
    <w:tmpl w:val="174866EE"/>
    <w:lvl w:tplc="8EAE2822" w:ilvl="0">
      <w:start w:val="5"/>
      <w:numFmt w:val="bullet"/>
      <w:lvlText w:val="-"/>
      <w:lvlJc w:val="left"/>
      <w:pPr>
        <w:ind w:hanging="360" w:left="108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7492430A"/>
    <w:multiLevelType w:val="hybridMultilevel"/>
    <w:tmpl w:val="F144594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93554"/>
    <w:multiLevelType w:val="hybridMultilevel"/>
    <w:tmpl w:val="EDB037D2"/>
    <w:lvl w:tplc="FCFAB7AC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15"/>
  </w:num>
  <w:num w:numId="5">
    <w:abstractNumId w:val="5"/>
  </w:num>
  <w:num w:numId="6">
    <w:abstractNumId w:val="6"/>
  </w:num>
  <w:num w:numId="7">
    <w:abstractNumId w:val="14"/>
  </w:num>
  <w:num w:numId="8">
    <w:abstractNumId w:val="1"/>
  </w:num>
  <w:num w:numId="9">
    <w:abstractNumId w:val="12"/>
  </w:num>
  <w:num w:numId="10">
    <w:abstractNumId w:val="0"/>
  </w:num>
  <w:num w:numId="11">
    <w:abstractNumId w:val="13"/>
  </w:num>
  <w:num w:numId="12">
    <w:abstractNumId w:val="2"/>
  </w:num>
  <w:num w:numId="13">
    <w:abstractNumId w:val="3"/>
  </w:num>
  <w:num w:numId="14">
    <w:abstractNumId w:val="8"/>
  </w:num>
  <w:num w:numId="15">
    <w:abstractNumId w:val="4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030"/>
    <w:rsid w:val="000211F4"/>
    <w:rsid w:val="00023DA4"/>
    <w:rsid w:val="00030DCF"/>
    <w:rsid w:val="000312DE"/>
    <w:rsid w:val="0003537A"/>
    <w:rsid w:val="00050387"/>
    <w:rsid w:val="000573D5"/>
    <w:rsid w:val="000840D4"/>
    <w:rsid w:val="000B2CAF"/>
    <w:rsid w:val="000E2255"/>
    <w:rsid w:val="000F3940"/>
    <w:rsid w:val="000F645F"/>
    <w:rsid w:val="001159F7"/>
    <w:rsid w:val="00127FA0"/>
    <w:rsid w:val="00140168"/>
    <w:rsid w:val="00142D67"/>
    <w:rsid w:val="00160EFA"/>
    <w:rsid w:val="001635AA"/>
    <w:rsid w:val="00167AD3"/>
    <w:rsid w:val="001A300D"/>
    <w:rsid w:val="001A6CC9"/>
    <w:rsid w:val="001F6391"/>
    <w:rsid w:val="00200373"/>
    <w:rsid w:val="002147C8"/>
    <w:rsid w:val="00217278"/>
    <w:rsid w:val="00221450"/>
    <w:rsid w:val="00224492"/>
    <w:rsid w:val="002505A2"/>
    <w:rsid w:val="00254A4B"/>
    <w:rsid w:val="0026189A"/>
    <w:rsid w:val="00294765"/>
    <w:rsid w:val="002C678D"/>
    <w:rsid w:val="002D6942"/>
    <w:rsid w:val="003401CD"/>
    <w:rsid w:val="0035461D"/>
    <w:rsid w:val="00364B94"/>
    <w:rsid w:val="00366FC2"/>
    <w:rsid w:val="00383666"/>
    <w:rsid w:val="00386805"/>
    <w:rsid w:val="003A64AB"/>
    <w:rsid w:val="003B4779"/>
    <w:rsid w:val="003D408B"/>
    <w:rsid w:val="003E36A2"/>
    <w:rsid w:val="003F3E73"/>
    <w:rsid w:val="004374BF"/>
    <w:rsid w:val="00453369"/>
    <w:rsid w:val="004C47C9"/>
    <w:rsid w:val="004D31BC"/>
    <w:rsid w:val="00554077"/>
    <w:rsid w:val="00566A44"/>
    <w:rsid w:val="00573B90"/>
    <w:rsid w:val="005B01CE"/>
    <w:rsid w:val="005C6F31"/>
    <w:rsid w:val="00605830"/>
    <w:rsid w:val="00630710"/>
    <w:rsid w:val="00643030"/>
    <w:rsid w:val="006F327B"/>
    <w:rsid w:val="006F531E"/>
    <w:rsid w:val="007005CC"/>
    <w:rsid w:val="00702EF2"/>
    <w:rsid w:val="007175C3"/>
    <w:rsid w:val="00733760"/>
    <w:rsid w:val="0076277E"/>
    <w:rsid w:val="00762A0A"/>
    <w:rsid w:val="00772A21"/>
    <w:rsid w:val="00772BCA"/>
    <w:rsid w:val="007A1138"/>
    <w:rsid w:val="007A6454"/>
    <w:rsid w:val="007C09E2"/>
    <w:rsid w:val="007D3DA2"/>
    <w:rsid w:val="007F53A8"/>
    <w:rsid w:val="007F6656"/>
    <w:rsid w:val="008200DA"/>
    <w:rsid w:val="0082323E"/>
    <w:rsid w:val="00836284"/>
    <w:rsid w:val="00867B8C"/>
    <w:rsid w:val="0087343A"/>
    <w:rsid w:val="00883B8D"/>
    <w:rsid w:val="008B2F49"/>
    <w:rsid w:val="008C58A1"/>
    <w:rsid w:val="008F78AF"/>
    <w:rsid w:val="00925291"/>
    <w:rsid w:val="00932DAA"/>
    <w:rsid w:val="00953E4E"/>
    <w:rsid w:val="009579F0"/>
    <w:rsid w:val="00A0775A"/>
    <w:rsid w:val="00A26557"/>
    <w:rsid w:val="00A373EB"/>
    <w:rsid w:val="00A540FC"/>
    <w:rsid w:val="00A559FB"/>
    <w:rsid w:val="00A56CDB"/>
    <w:rsid w:val="00A628FF"/>
    <w:rsid w:val="00A80D53"/>
    <w:rsid w:val="00A8177D"/>
    <w:rsid w:val="00AA6AC3"/>
    <w:rsid w:val="00AB1F80"/>
    <w:rsid w:val="00AB5C39"/>
    <w:rsid w:val="00B05627"/>
    <w:rsid w:val="00B07515"/>
    <w:rsid w:val="00B2759D"/>
    <w:rsid w:val="00B5453F"/>
    <w:rsid w:val="00B5544D"/>
    <w:rsid w:val="00B6116D"/>
    <w:rsid w:val="00B72B3E"/>
    <w:rsid w:val="00B81F1C"/>
    <w:rsid w:val="00B85DBC"/>
    <w:rsid w:val="00BB5ADC"/>
    <w:rsid w:val="00C9414B"/>
    <w:rsid w:val="00C95D4C"/>
    <w:rsid w:val="00CA1C6B"/>
    <w:rsid w:val="00CC7FEE"/>
    <w:rsid w:val="00CD1D12"/>
    <w:rsid w:val="00CF5230"/>
    <w:rsid w:val="00CF69D5"/>
    <w:rsid w:val="00D22D94"/>
    <w:rsid w:val="00D30EFC"/>
    <w:rsid w:val="00D31CAF"/>
    <w:rsid w:val="00D4201F"/>
    <w:rsid w:val="00D5217C"/>
    <w:rsid w:val="00D75BE4"/>
    <w:rsid w:val="00DB3BBA"/>
    <w:rsid w:val="00DD27AF"/>
    <w:rsid w:val="00DF085D"/>
    <w:rsid w:val="00E02E3E"/>
    <w:rsid w:val="00E33F02"/>
    <w:rsid w:val="00E46E27"/>
    <w:rsid w:val="00E47923"/>
    <w:rsid w:val="00E656CA"/>
    <w:rsid w:val="00E71B20"/>
    <w:rsid w:val="00E8631F"/>
    <w:rsid w:val="00F11727"/>
    <w:rsid w:val="00F349B2"/>
    <w:rsid w:val="00F4685B"/>
    <w:rsid w:val="00F55424"/>
    <w:rsid w:val="00F700CE"/>
    <w:rsid w:val="00F74576"/>
    <w:rsid w:val="00F8376D"/>
    <w:rsid w:val="00F84930"/>
    <w:rsid w:val="00F852FB"/>
    <w:rsid w:val="00FB0E07"/>
    <w:rsid w:val="00FD5EFF"/>
    <w:rsid w:val="00FF0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3030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32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F32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5C39"/>
    <w:pPr>
      <w:ind w:left="708"/>
    </w:pPr>
  </w:style>
  <w:style w:styleId="Hiperveza" w:type="character">
    <w:name w:val="Hyperlink"/>
    <w:uiPriority w:val="99"/>
    <w:unhideWhenUsed/>
    <w:rsid w:val="001635A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B2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F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F49"/>
    <w:rPr>
      <w:rFonts w:cs="Courier New" w:hAnsi="Courier New" w:ascii="Courier New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F49"/>
    <w:rPr>
      <w:rFonts w:cs="Courier New" w:hAnsi="Courier New" w:ascii="Courier New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F49"/>
    <w:rPr>
      <w:rFonts w:cs="Courier New" w:hAnsi="Courier New" w:ascii="Courier New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3030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32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6F32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5C39"/>
    <w:pPr>
      <w:ind w:left="708"/>
    </w:pPr>
  </w:style>
  <w:style w:styleId="Hiperveza" w:type="character">
    <w:name w:val="Hyperlink"/>
    <w:uiPriority w:val="99"/>
    <w:unhideWhenUsed/>
    <w:rsid w:val="001635A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B2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F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F49"/>
    <w:rPr>
      <w:rFonts w:ascii="Courier New" w:cs="Courier New" w:hAnsi="Courier New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F49"/>
    <w:rPr>
      <w:rFonts w:ascii="Courier New" w:cs="Courier New" w:hAnsi="Courier New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F49"/>
    <w:rPr>
      <w:rFonts w:ascii="Courier New" w:cs="Courier New" w:hAnsi="Courier New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prijedlog završnog diobenog popisa</izvorni_sadrzaj>
    <derivirana_varijabla naziv="DomainObject.Primjedba_1">prijedlog završnog diobenog popisa</derivirana_varijabla>
  </DomainObject.Primjedba>
  <DomainObject.Oznaka>
    <izvorni_sadrzaj>St-379/2014-67</izvorni_sadrzaj>
    <derivirana_varijabla naziv="DomainObject.Oznaka_1">St-379/2014-67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2014.</izvorni_sadrzaj>
    <derivirana_varijabla naziv="DomainObject.Predmet.DatumOsnivanja_1">12.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St-379/2014</izvorni_sadrzaj>
    <derivirana_varijabla naziv="DomainObject.Predmet.OznakaBroj_1">St-379/2014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PRODUKT, d.o.o. u za trgovinu, posredovanje i usluge</izvorni_sadrzaj>
    <derivirana_varijabla naziv="DomainObject.Predmet.ProtustrankaFormated_1">  EKO PRODUKT, d.o.o. u za trgovinu, posredovanje i usluge</derivirana_varijabla>
  </DomainObject.Predmet.ProtustrankaFormated>
  <DomainObject.Predmet.ProtustrankaFormatedOIB>
    <izvorni_sadrzaj>  EKO PRODUKT, d.o.o. u za trgovinu, posredovanje i usluge, OIB 55939786555</izvorni_sadrzaj>
    <derivirana_varijabla naziv="DomainObject.Predmet.ProtustrankaFormatedOIB_1">  EKO PRODUKT, d.o.o. u za trgovinu, posredovanje i usluge, OIB 55939786555</derivirana_varijabla>
  </DomainObject.Predmet.ProtustrankaFormatedOIB>
  <DomainObject.Predmet.ProtustrankaFormatedWithAdress>
    <izvorni_sadrzaj> EKO PRODUKT, d.o.o. u za trgovinu, posredovanje i usluge, Antuna Mihanovića 57, 44320 Kutina</izvorni_sadrzaj>
    <derivirana_varijabla naziv="DomainObject.Predmet.ProtustrankaFormatedWithAdress_1"> EKO PRODUKT, d.o.o. u za trgovinu, posredovanje i usluge, Antuna Mihanovića 57, 44320 Kutina</derivirana_varijabla>
  </DomainObject.Predmet.ProtustrankaFormatedWithAdress>
  <DomainObject.Predmet.ProtustrankaFormatedWithAdressOIB>
    <izvorni_sadrzaj> EKO PRODUKT, d.o.o. u za trgovinu, posredovanje i usluge, OIB 55939786555, Antuna Mihanovića 57, 44320 Kutina</izvorni_sadrzaj>
    <derivirana_varijabla naziv="DomainObject.Predmet.ProtustrankaFormatedWithAdressOIB_1"> EKO PRODUKT, d.o.o. u za trgovinu, posredovanje i usluge, OIB 55939786555, Antuna Mihanovića 57, 44320 Kutina</derivirana_varijabla>
  </DomainObject.Predmet.ProtustrankaFormatedWithAdressOIB>
  <DomainObject.Predmet.ProtustrankaWithAdress>
    <izvorni_sadrzaj>EKO PRODUKT, d.o.o. u za trgovinu, posredovanje i usluge Antuna Mihanovića 57, 44320 Kutina</izvorni_sadrzaj>
    <derivirana_varijabla naziv="DomainObject.Predmet.ProtustrankaWithAdress_1">EKO PRODUKT, d.o.o. u za trgovinu, posredovanje i usluge Antuna Mihanovića 57, 44320 Kutina</derivirana_varijabla>
  </DomainObject.Predmet.ProtustrankaWithAdress>
  <DomainObject.Predmet.ProtustrankaWithAdressOIB>
    <izvorni_sadrzaj>EKO PRODUKT, d.o.o. u za trgovinu, posredovanje i usluge, OIB 55939786555, Antuna Mihanovića 57, 44320 Kutina</izvorni_sadrzaj>
    <derivirana_varijabla naziv="DomainObject.Predmet.ProtustrankaWithAdressOIB_1">EKO PRODUKT, d.o.o. u za trgovinu, posredovanje i usluge, OIB 55939786555, Antuna Mihanovića 57, 44320 Kutina</derivirana_varijabla>
  </DomainObject.Predmet.ProtustrankaWithAdressOIB>
  <DomainObject.Predmet.ProtustrankaNazivFormated>
    <izvorni_sadrzaj>EKO PRODUKT, d.o.o. u za trgovinu, posredovanje i usluge</izvorni_sadrzaj>
    <derivirana_varijabla naziv="DomainObject.Predmet.ProtustrankaNazivFormated_1">EKO PRODUKT, d.o.o. u za trgovinu, posredovanje i usluge</derivirana_varijabla>
  </DomainObject.Predmet.ProtustrankaNazivFormated>
  <DomainObject.Predmet.ProtustrankaNazivFormatedOIB>
    <izvorni_sadrzaj>EKO PRODUKT, d.o.o. u za trgovinu, posredovanje i usluge, OIB 55939786555</izvorni_sadrzaj>
    <derivirana_varijabla naziv="DomainObject.Predmet.ProtustrankaNazivFormatedOIB_1">EKO PRODUKT, d.o.o. u za trgovinu, posredovanje i usluge, OIB 55939786555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PRODUKT, d.o.o. u za trgovinu, posredovanje i usluge</item>
    </izvorni_sadrzaj>
    <derivirana_varijabla naziv="DomainObject.Predmet.ProtuStrankaListFormated_1">
      <item>EKO PRODUKT, d.o.o. u za trgovinu, posredovanje i usluge</item>
    </derivirana_varijabla>
  </DomainObject.Predmet.ProtuStrankaListFormated>
  <DomainObject.Predmet.ProtuStrankaListFormatedOIB>
    <izvorni_sadrzaj>
      <item>EKO PRODUKT, d.o.o. u za trgovinu, posredovanje i usluge, OIB 55939786555</item>
    </izvorni_sadrzaj>
    <derivirana_varijabla naziv="DomainObject.Predmet.ProtuStrankaListFormatedOIB_1">
      <item>EKO PRODUKT, d.o.o. u za trgovinu, posredovanje i usluge, OIB 55939786555</item>
    </derivirana_varijabla>
  </DomainObject.Predmet.ProtuStrankaListFormatedOIB>
  <DomainObject.Predmet.ProtuStrankaListFormatedWithAdress>
    <izvorni_sadrzaj>
      <item>EKO PRODUKT, d.o.o. u za trgovinu, posredovanje i usluge, Antuna Mihanovića 57, 44320 Kutina</item>
    </izvorni_sadrzaj>
    <derivirana_varijabla naziv="DomainObject.Predmet.ProtuStrankaListFormatedWithAdress_1">
      <item>EKO PRODUKT, d.o.o. u za trgovinu, posredovanje i usluge, Antuna Mihanovića 57, 44320 Kutina</item>
    </derivirana_varijabla>
  </DomainObject.Predmet.ProtuStrankaListFormatedWithAdress>
  <DomainObject.Predmet.ProtuStrankaListFormatedWithAdressOIB>
    <izvorni_sadrzaj>
      <item>EKO PRODUKT, d.o.o. u za trgovinu, posredovanje i usluge, OIB 55939786555, Antuna Mihanovića 57, 44320 Kutina</item>
    </izvorni_sadrzaj>
    <derivirana_varijabla naziv="DomainObject.Predmet.ProtuStrankaListFormatedWithAdressOIB_1">
      <item>EKO PRODUKT, d.o.o. u za trgovinu, posredovanje i usluge, OIB 55939786555, Antuna Mihanovića 57, 44320 Kutina</item>
    </derivirana_varijabla>
  </DomainObject.Predmet.ProtuStrankaListFormatedWithAdressOIB>
  <DomainObject.Predmet.ProtuStrankaListNazivFormated>
    <izvorni_sadrzaj>
      <item>EKO PRODUKT, d.o.o. u za trgovinu, posredovanje i usluge</item>
    </izvorni_sadrzaj>
    <derivirana_varijabla naziv="DomainObject.Predmet.ProtuStrankaListNazivFormated_1">
      <item>EKO PRODUKT, d.o.o. u za trgovinu, posredovanje i usluge</item>
    </derivirana_varijabla>
  </DomainObject.Predmet.ProtuStrankaListNazivFormated>
  <DomainObject.Predmet.ProtuStrankaListNazivFormatedOIB>
    <izvorni_sadrzaj>
      <item>EKO PRODUKT, d.o.o. u za trgovinu, posredovanje i usluge, OIB 55939786555</item>
    </izvorni_sadrzaj>
    <derivirana_varijabla naziv="DomainObject.Predmet.ProtuStrankaListNazivFormatedOIB_1">
      <item>EKO PRODUKT, d.o.o. u za trgovinu, posredovanje i usluge, OIB 55939786555</item>
    </derivirana_varijabla>
  </DomainObject.Predmet.ProtuStrankaListNazivFormatedOIB>
  <DomainObject.Predmet.OstaliListFormated>
    <izvorni_sadrzaj>
      <item>DAMIR RUKAVINA</item>
      <item>Marija Tomeš</item>
    </izvorni_sadrzaj>
    <derivirana_varijabla naziv="DomainObject.Predmet.OstaliListFormated_1">
      <item>DAMIR RUKAVINA</item>
      <item>Marija Tomeš</item>
    </derivirana_varijabla>
  </DomainObject.Predmet.OstaliListFormated>
  <DomainObject.Predmet.OstaliListFormatedOIB>
    <izvorni_sadrzaj>
      <item>DAMIR RUKAVINA, OIB 01513683980</item>
      <item>Marija Tomeš, OIB 55542209293</item>
    </izvorni_sadrzaj>
    <derivirana_varijabla naziv="DomainObject.Predmet.OstaliListFormatedOIB_1">
      <item>DAMIR RUKAVINA, OIB 01513683980</item>
      <item>Marija Tomeš, OIB 55542209293</item>
    </derivirana_varijabla>
  </DomainObject.Predmet.OstaliListFormatedOIB>
  <DomainObject.Predmet.OstaliListFormatedWithAdress>
    <izvorni_sadrzaj>
      <item>DAMIR RUKAVINA, Antuna Mihanovića 57, 44320 Kutina</item>
      <item>Marija Tomeš, Kosorova 5/7, 10000 Zagreb</item>
    </izvorni_sadrzaj>
    <derivirana_varijabla naziv="DomainObject.Predmet.OstaliListFormatedWithAdress_1">
      <item>DAMIR RUKAVINA, Antuna Mihanovića 57, 44320 Kutina</item>
      <item>Marija Tomeš, Kosorova 5/7, 10000 Zagreb</item>
    </derivirana_varijabla>
  </DomainObject.Predmet.OstaliListFormatedWithAdress>
  <DomainObject.Predmet.OstaliListFormatedWithAdressOIB>
    <izvorni_sadrzaj>
      <item>DAMIR RUKAVINA, OIB 01513683980, Antuna Mihanovića 57, 44320 Kutina</item>
      <item>Marija Tomeš, OIB 55542209293, Kosorova 5/7, 10000 Zagreb</item>
    </izvorni_sadrzaj>
    <derivirana_varijabla naziv="DomainObject.Predmet.OstaliListFormatedWithAdressOIB_1">
      <item>DAMIR RUKAVINA, OIB 01513683980, Antuna Mihanovića 57, 44320 Kutina</item>
      <item>Marija Tomeš, OIB 55542209293, Kosorova 5/7, 10000 Zagreb</item>
    </derivirana_varijabla>
  </DomainObject.Predmet.OstaliListFormatedWithAdressOIB>
  <DomainObject.Predmet.OstaliListNazivFormated>
    <izvorni_sadrzaj>
      <item>DAMIR RUKAVINA</item>
      <item>Marija Tomeš</item>
    </izvorni_sadrzaj>
    <derivirana_varijabla naziv="DomainObject.Predmet.OstaliListNazivFormated_1">
      <item>DAMIR RUKAVINA</item>
      <item>Marija Tomeš</item>
    </derivirana_varijabla>
  </DomainObject.Predmet.OstaliListNazivFormated>
  <DomainObject.Predmet.OstaliListNazivFormatedOIB>
    <izvorni_sadrzaj>
      <item>DAMIR RUKAVINA, OIB 01513683980</item>
      <item>Marija Tomeš, OIB 55542209293</item>
    </izvorni_sadrzaj>
    <derivirana_varijabla naziv="DomainObject.Predmet.OstaliListNazivFormatedOIB_1">
      <item>DAMIR RUKAVINA, OIB 01513683980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PRODUKT, d.o.o. u za trgovinu, posredovanje i usluge</izvorni_sadrzaj>
    <derivirana_varijabla naziv="DomainObject.Predmet.ProtustrankaIDrugi_1">EKO PRODUKT, d.o.o. u za trgovinu, posredovanje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EKO PRODUKT, d.o.o. u za trgovinu, posredovanje i usluge, OIB 55939786555, Antuna Mihanovića 57, 44320 Kutina</izvorni_sadrzaj>
    <derivirana_varijabla naziv="DomainObject.Predmet.ProtustrankaIDrugiAdressOIB_1">EKO PRODUKT, d.o.o. u za trgovinu, posredovanje i usluge, OIB 55939786555, Antuna Mihanovića 57,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PRODUKT, d.o.o. u za trgovinu, posredovanje i usluge</item>
      <item>DAMIR RUKAVINA</item>
      <item>Marija Tomeš</item>
    </izvorni_sadrzaj>
    <derivirana_varijabla naziv="DomainObject.Predmet.SudioniciListNaziv_1">
      <item>FINA Regionalni centar Zagreb</item>
      <item>EKO PRODUKT, d.o.o. u za trgovinu, posredovanje i usluge</item>
      <item>DAMIR RUKAVINA</item>
      <item>Marija Tomeš</item>
    </derivirana_varijabla>
  </DomainObject.Predmet.SudioniciListNaziv>
  <DomainObject.Predmet.SudioniciListAdressOIB>
    <izvorni_sadrzaj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Kosorova 5/7,10000 Zagreb</item>
    </izvorni_sadrzaj>
    <derivirana_varijabla naziv="DomainObject.Predmet.SudioniciListAdressOIB_1"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Kosorova 5/7,10000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55939786555</item>
      <item>, OIB 01513683980</item>
      <item>, OIB 55542209293</item>
    </izvorni_sadrzaj>
    <derivirana_varijabla naziv="DomainObject.Predmet.SudioniciListNazivOIB_1">
      <item>, OIB 85821130368</item>
      <item>, OIB 55939786555</item>
      <item>, OIB 01513683980</item>
      <item>, OIB 55542209293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D39D2E-BE69-4E86-80A7-F6241691CD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1288</properties:Characters>
  <properties:Lines>61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EKO PRODUKT d</vt:lpstr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2017-06-16T06:31:00Z</dcterms:created>
  <dc:creator>Tomeš</dc:creator>
  <cp:lastModifiedBy>Katica Franjić</cp:lastModifiedBy>
  <cp:lastPrinted>2017-06-16T04:52:00Z</cp:lastPrinted>
  <dcterms:modified xmlns:xsi="http://www.w3.org/2001/XMLSchema-instance" xsi:type="dcterms:W3CDTF">2017-06-16T06:34:00Z</dcterms:modified>
  <cp:revision>3</cp:revision>
  <dc:title>EKO PRODUKT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St-379/2014-67 / Podnesak - 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