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fe32" w14:paraId="73dfe3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</w:t>
      </w:r>
    </w:p>
    <w:p w:rsidRDefault="00A20F6B" w:rsidP="005E3EB7" w:rsidR="005E3EB7" w:rsidRPr="005364F8">
      <w:r>
        <w:t xml:space="preserve">   </w:t>
      </w:r>
      <w:r w:rsidR="005E3EB7" w:rsidRPr="005364F8">
        <w:t xml:space="preserve">REPUBLIKA HRVATSKA </w:t>
      </w:r>
    </w:p>
    <w:p w:rsidRDefault="005E3EB7" w:rsidP="005E3EB7" w:rsidR="005E3EB7" w:rsidRPr="005364F8">
      <w:r w:rsidRPr="005364F8">
        <w:t>TRGOVAČKI SUD U PAZINU</w:t>
      </w:r>
    </w:p>
    <w:p w:rsidRDefault="00A20F6B" w:rsidP="005E3EB7" w:rsidR="005E3EB7" w:rsidRPr="005364F8">
      <w:r>
        <w:t xml:space="preserve">     </w:t>
      </w:r>
      <w:r w:rsidR="005E3EB7" w:rsidRPr="005364F8">
        <w:t xml:space="preserve">52000 PAZIN, Dršćevka 1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146239">
      <w:pPr>
        <w:jc w:val="both"/>
      </w:pPr>
      <w:r w:rsidRPr="00DA15C9">
        <w:tab/>
      </w:r>
      <w:r w:rsidR="00E02C86" w:rsidRPr="00E02C86">
        <w:t xml:space="preserve">Trgovački sud u Pazinu, po stečajnom sucu Ivanu Dujiću, </w:t>
      </w:r>
      <w:r w:rsidR="00CA6126" w:rsidRPr="00CA6126">
        <w:t xml:space="preserve">po prijedlogu predlagatelja </w:t>
      </w:r>
      <w:r w:rsidR="00F47C0A" w:rsidRPr="00F47C0A">
        <w:t>H.E.S. nekretnine d.o.o. Labin, Ravni 5 H, OIB 63035988069</w:t>
      </w:r>
      <w:r w:rsidR="00CA6126" w:rsidRPr="00CA6126">
        <w:t>, zastupanog po punomoćni</w:t>
      </w:r>
      <w:r w:rsidR="00F47C0A">
        <w:t>ku</w:t>
      </w:r>
      <w:r w:rsidR="00CA6126" w:rsidRPr="00CA6126">
        <w:t xml:space="preserve"> </w:t>
      </w:r>
      <w:r w:rsidR="00F47C0A" w:rsidRPr="00F47C0A">
        <w:t>Pav</w:t>
      </w:r>
      <w:r w:rsidR="00F47C0A">
        <w:t>lu</w:t>
      </w:r>
      <w:r w:rsidR="00F47C0A" w:rsidRPr="00F47C0A">
        <w:t xml:space="preserve"> Škare, odvjetnik</w:t>
      </w:r>
      <w:r w:rsidR="00F47C0A">
        <w:t>u</w:t>
      </w:r>
      <w:r w:rsidR="00F47C0A" w:rsidRPr="00F47C0A">
        <w:t xml:space="preserve"> u Zagrebu</w:t>
      </w:r>
      <w:r w:rsidR="00CA6126" w:rsidRPr="00CA6126">
        <w:t xml:space="preserve">, radi otvaranja stečajnog postupka nad dužnikom </w:t>
      </w:r>
      <w:r w:rsidR="00F47C0A" w:rsidRPr="00F47C0A">
        <w:t>H.E.S. nekretnine d.o.o. Labin, Ravni 5 H, OIB 63035988069</w:t>
      </w:r>
      <w:r w:rsidR="00CA6126" w:rsidRPr="00CA6126">
        <w:t xml:space="preserve">, </w:t>
      </w:r>
      <w:r w:rsidR="00F47C0A">
        <w:t>13</w:t>
      </w:r>
      <w:r w:rsidR="00CA6126" w:rsidRPr="00CA6126">
        <w:t xml:space="preserve">. </w:t>
      </w:r>
      <w:r w:rsidR="00F47C0A">
        <w:t>studenog</w:t>
      </w:r>
      <w:r w:rsidR="00CA6126" w:rsidRPr="00CA6126">
        <w:t xml:space="preserve"> 2017.</w:t>
      </w:r>
    </w:p>
    <w:p w:rsidRDefault="00CA6126" w:rsidP="005E3EB7" w:rsidR="00CA6126">
      <w:pPr>
        <w:jc w:val="both"/>
      </w:pPr>
    </w:p>
    <w:p w:rsidRDefault="005E3EB7" w:rsidP="00A20F6B" w:rsidR="005E3EB7" w:rsidRPr="00DA15C9">
      <w:pPr>
        <w:jc w:val="center"/>
      </w:pP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F47C0A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F47C0A" w:rsidRPr="00F47C0A">
        <w:t>H.E.S. nekretnine d.o.o. Labin, Ravni 5 H, OIB 63035988069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F47C0A" w:rsid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F47C0A">
        <w:rPr>
          <w:lang w:val="pl-PL"/>
        </w:rPr>
        <w:t xml:space="preserve">Za privremenog stečajnog upravitelja imenuje se </w:t>
      </w:r>
      <w:r w:rsidR="00413B7B">
        <w:rPr>
          <w:lang w:val="pl-PL"/>
        </w:rPr>
        <w:t>Jasna</w:t>
      </w:r>
      <w:r w:rsidR="00F47C0A" w:rsidRPr="00F47C0A">
        <w:rPr>
          <w:lang w:val="pl-PL"/>
        </w:rPr>
        <w:t xml:space="preserve"> Kučević, iz Pule, Kaštanjer 64, OIB 89442269215</w:t>
      </w:r>
      <w:r w:rsidR="00F47C0A">
        <w:rPr>
          <w:lang w:val="pl-PL"/>
        </w:rPr>
        <w:t>.</w:t>
      </w:r>
    </w:p>
    <w:p w:rsidRDefault="00F47C0A" w:rsidP="00F47C0A" w:rsidR="00F47C0A" w:rsidRPr="00F47C0A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Određuje se ročište </w:t>
      </w:r>
      <w:r w:rsidR="00CA6126" w:rsidRPr="00A43D8D">
        <w:rPr>
          <w:lang w:val="pl-PL"/>
        </w:rPr>
        <w:t>radi očitovanja o prijedlogu za otvaranje stečajnoga postupka (čl. 123. SZ-a)</w:t>
      </w:r>
      <w:r w:rsidR="00CA6126">
        <w:rPr>
          <w:lang w:val="pl-PL"/>
        </w:rPr>
        <w:t xml:space="preserve"> te </w:t>
      </w:r>
      <w:r w:rsidRPr="00A43D8D">
        <w:rPr>
          <w:lang w:val="pl-PL"/>
        </w:rPr>
        <w:t>radi rasprave o pretpostavkama za otvaranje stečajnoga postupka (čl. 128. st. 1. SZ-a)</w:t>
      </w:r>
      <w:r w:rsidRPr="00A43D8D">
        <w:t xml:space="preserve">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F47C0A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15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prosinca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0873CD">
        <w:rPr>
          <w:b/>
          <w:lang w:val="pl-PL"/>
        </w:rPr>
        <w:t>7</w:t>
      </w:r>
      <w:r w:rsidR="005E3EB7" w:rsidRPr="00A43D8D">
        <w:rPr>
          <w:b/>
          <w:lang w:val="pl-PL"/>
        </w:rPr>
        <w:t xml:space="preserve">. u </w:t>
      </w:r>
      <w:r>
        <w:rPr>
          <w:b/>
          <w:lang w:val="pl-PL"/>
        </w:rPr>
        <w:t>13</w:t>
      </w:r>
      <w:r w:rsidR="00814FDD" w:rsidRPr="00A43D8D">
        <w:rPr>
          <w:b/>
          <w:lang w:val="pl-PL"/>
        </w:rPr>
        <w:t>:</w:t>
      </w:r>
      <w:r w:rsidR="00CA6126">
        <w:rPr>
          <w:b/>
          <w:lang w:val="pl-PL"/>
        </w:rPr>
        <w:t>3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F47C0A">
        <w:rPr>
          <w:lang w:val="pl-PL"/>
        </w:rPr>
        <w:t>Jasna</w:t>
      </w:r>
      <w:r w:rsidR="00F47C0A" w:rsidRPr="00F47C0A">
        <w:rPr>
          <w:lang w:val="pl-PL"/>
        </w:rPr>
        <w:t xml:space="preserve"> Kučević, iz Pule, Kaštanjer 64</w:t>
      </w:r>
      <w:r w:rsidR="008833E8">
        <w:rPr>
          <w:lang w:val="pl-PL"/>
        </w:rPr>
        <w:t>,</w:t>
      </w:r>
    </w:p>
    <w:p w:rsidRDefault="00BA7D01" w:rsidP="00413B7B" w:rsidR="009D022B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t>-</w:t>
      </w:r>
      <w:r>
        <w:rPr>
          <w:lang w:val="sv-SE"/>
        </w:rPr>
        <w:t xml:space="preserve"> </w:t>
      </w:r>
      <w:r w:rsidRPr="003C2AAF">
        <w:rPr>
          <w:lang w:val="sv-SE"/>
        </w:rPr>
        <w:t>predlagatelj</w:t>
      </w:r>
      <w:r w:rsidR="00413B7B">
        <w:rPr>
          <w:lang w:val="sv-SE"/>
        </w:rPr>
        <w:t>/</w:t>
      </w:r>
      <w:r w:rsidR="009D022B">
        <w:t>dužnik,</w:t>
      </w:r>
    </w:p>
    <w:p w:rsidRDefault="009D022B" w:rsidP="00413B7B" w:rsidR="009D022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lastRenderedPageBreak/>
        <w:t>-</w:t>
      </w:r>
      <w:r w:rsidR="00BA7D01">
        <w:rPr>
          <w:lang w:val="sv-SE"/>
        </w:rPr>
        <w:t xml:space="preserve"> </w:t>
      </w:r>
      <w:r>
        <w:rPr>
          <w:lang w:val="sv-SE"/>
        </w:rPr>
        <w:t xml:space="preserve">zakonski zastupnik dužnika </w:t>
      </w:r>
      <w:r w:rsidR="00413B7B" w:rsidRPr="00413B7B">
        <w:rPr>
          <w:lang w:val="sv-SE"/>
        </w:rPr>
        <w:t>Erik Michael Schlumberger,Njemačka, D-88045 Friedrichshafen, Olgastraße 39</w:t>
      </w:r>
      <w:r w:rsidR="00CA6126">
        <w:rPr>
          <w:lang w:val="sv-SE"/>
        </w:rPr>
        <w:t>.</w:t>
      </w:r>
    </w:p>
    <w:p w:rsidRDefault="00BA7D01" w:rsidP="00BA7D01" w:rsidR="00BA7D01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413B7B">
        <w:t>13</w:t>
      </w:r>
      <w:r w:rsidR="00036ADB">
        <w:t xml:space="preserve">. </w:t>
      </w:r>
      <w:r w:rsidR="00413B7B">
        <w:t>studenog</w:t>
      </w:r>
      <w:r w:rsidR="009D022B">
        <w:t xml:space="preserve"> </w:t>
      </w:r>
      <w:r w:rsidR="006E1647">
        <w:t>201</w:t>
      </w:r>
      <w:r w:rsidR="009D022B">
        <w:t>7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  <w:r w:rsidR="00287F46">
        <w:t>, v.r.</w:t>
      </w:r>
    </w:p>
    <w:p w:rsidRDefault="005E3EB7" w:rsidP="005E3EB7" w:rsidR="005E3EB7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A052D5" w:rsidP="00A052D5" w:rsidR="00A052D5" w:rsidRPr="00A052D5">
      <w:pPr>
        <w:jc w:val="both"/>
        <w:rPr>
          <w:lang w:val="sv-SE"/>
        </w:rPr>
      </w:pPr>
      <w:r w:rsidRPr="00A052D5">
        <w:rPr>
          <w:lang w:val="sv-SE"/>
        </w:rPr>
        <w:t xml:space="preserve">- privremeni stečajni upravitelj </w:t>
      </w:r>
      <w:r w:rsidR="00413B7B" w:rsidRPr="00413B7B">
        <w:rPr>
          <w:lang w:val="sv-SE"/>
        </w:rPr>
        <w:t>Jasn</w:t>
      </w:r>
      <w:r w:rsidR="00413B7B">
        <w:rPr>
          <w:lang w:val="sv-SE"/>
        </w:rPr>
        <w:t>a</w:t>
      </w:r>
      <w:r w:rsidR="00413B7B" w:rsidRPr="00413B7B">
        <w:rPr>
          <w:lang w:val="sv-SE"/>
        </w:rPr>
        <w:t xml:space="preserve"> Kučević, iz Pule, Kaštanjer 64</w:t>
      </w:r>
      <w:r w:rsidRPr="00A052D5">
        <w:rPr>
          <w:lang w:val="sv-SE"/>
        </w:rPr>
        <w:t>,</w:t>
      </w:r>
    </w:p>
    <w:p w:rsidRDefault="00BA7D01" w:rsidP="00A052D5" w:rsidR="00BA7D01">
      <w:pPr>
        <w:jc w:val="both"/>
        <w:rPr>
          <w:lang w:val="sv-SE"/>
        </w:rPr>
      </w:pPr>
      <w:r>
        <w:rPr>
          <w:lang w:val="sv-SE"/>
        </w:rPr>
        <w:t>- predlagatelj</w:t>
      </w:r>
      <w:r w:rsidR="00413B7B">
        <w:rPr>
          <w:lang w:val="sv-SE"/>
        </w:rPr>
        <w:t xml:space="preserve">/dužnik </w:t>
      </w:r>
      <w:r w:rsidR="00E758EE">
        <w:rPr>
          <w:lang w:val="sv-SE"/>
        </w:rPr>
        <w:t>po pun.</w:t>
      </w:r>
      <w:r w:rsidR="00413B7B">
        <w:rPr>
          <w:lang w:val="sv-SE"/>
        </w:rPr>
        <w:t xml:space="preserve"> </w:t>
      </w:r>
      <w:r w:rsidR="00413B7B" w:rsidRPr="00413B7B">
        <w:rPr>
          <w:lang w:val="sv-SE"/>
        </w:rPr>
        <w:t>Pavlu Škare, odvjetniku u Zagrebu</w:t>
      </w:r>
      <w:r>
        <w:rPr>
          <w:lang w:val="sv-SE"/>
        </w:rPr>
        <w:t xml:space="preserve">, </w:t>
      </w:r>
    </w:p>
    <w:p w:rsidRDefault="00A052D5" w:rsidP="00BA7D01" w:rsidR="002E751B">
      <w:pPr>
        <w:jc w:val="both"/>
        <w:rPr>
          <w:lang w:val="sv-SE"/>
        </w:rPr>
      </w:pPr>
      <w:r w:rsidRPr="00A052D5">
        <w:rPr>
          <w:lang w:val="sv-SE"/>
        </w:rPr>
        <w:t xml:space="preserve">- </w:t>
      </w:r>
      <w:r w:rsidR="00413B7B" w:rsidRPr="00413B7B">
        <w:rPr>
          <w:lang w:val="sv-SE"/>
        </w:rPr>
        <w:t>Erik Michael Schlumberger,</w:t>
      </w:r>
      <w:r w:rsidR="00A20F6B">
        <w:rPr>
          <w:lang w:val="sv-SE"/>
        </w:rPr>
        <w:t xml:space="preserve"> </w:t>
      </w:r>
      <w:r w:rsidR="00413B7B" w:rsidRPr="00413B7B">
        <w:rPr>
          <w:lang w:val="sv-SE"/>
        </w:rPr>
        <w:t>Njemačka, D-88045 Friedrichshafen, Olgastraße 39</w:t>
      </w:r>
      <w:r w:rsidR="00E02C86" w:rsidRPr="00E02C86">
        <w:rPr>
          <w:lang w:val="sv-SE"/>
        </w:rPr>
        <w:t>.</w:t>
      </w:r>
    </w:p>
    <w:sectPr w:rsidSect="00A20F6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206" w:rsidP="005E3EB7" w:rsidR="00123206">
      <w:r>
        <w:separator/>
      </w:r>
    </w:p>
  </w:endnote>
  <w:endnote w:id="0" w:type="continuationSeparator">
    <w:p w:rsidRDefault="00123206" w:rsidP="005E3EB7" w:rsidR="00123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206" w:rsidP="005E3EB7" w:rsidR="00123206">
      <w:r>
        <w:separator/>
      </w:r>
    </w:p>
  </w:footnote>
  <w:footnote w:id="0" w:type="continuationSeparator">
    <w:p w:rsidRDefault="00123206" w:rsidP="005E3EB7" w:rsidR="00123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2302113"/>
      <w:docPartObj>
        <w:docPartGallery w:val="Page Numbers (Top of Page)"/>
        <w:docPartUnique/>
      </w:docPartObj>
    </w:sdtPr>
    <w:sdtEndPr/>
    <w:sdtContent>
      <w:p w:rsidRDefault="00A20F6B" w:rsidP="00A20F6B" w:rsidR="00DA15C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F46">
          <w:rPr>
            <w:noProof/>
          </w:rPr>
          <w:t>2</w:t>
        </w:r>
        <w:r>
          <w:fldChar w:fldCharType="end"/>
        </w:r>
        <w:r>
          <w:tab/>
        </w:r>
        <w:r w:rsidRPr="00F47C0A">
          <w:t>10 St-593/</w:t>
        </w:r>
        <w:r>
          <w:t>20</w:t>
        </w:r>
        <w:r w:rsidRPr="00F47C0A">
          <w:t>17-5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P="00A20F6B" w:rsidR="00DF28E8">
    <w:pPr>
      <w:pStyle w:val="Zaglavlje"/>
      <w:jc w:val="right"/>
    </w:pPr>
    <w:r>
      <w:tab/>
    </w:r>
    <w:r>
      <w:tab/>
    </w:r>
    <w:r w:rsidR="00E5001A">
      <w:t>10 St-</w:t>
    </w:r>
    <w:r w:rsidR="00E02C86">
      <w:t>5</w:t>
    </w:r>
    <w:r w:rsidR="00F47C0A">
      <w:t>93</w:t>
    </w:r>
    <w:r w:rsidR="00E02C86">
      <w:t>/</w:t>
    </w:r>
    <w:r w:rsidR="00A20F6B">
      <w:t>20</w:t>
    </w:r>
    <w:r w:rsidR="00E02C86">
      <w:t>17-</w:t>
    </w:r>
    <w:r w:rsidR="00F47C0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647B"/>
    <w:rsid w:val="000873CD"/>
    <w:rsid w:val="000F6D84"/>
    <w:rsid w:val="00107DA9"/>
    <w:rsid w:val="00123206"/>
    <w:rsid w:val="00144527"/>
    <w:rsid w:val="00146239"/>
    <w:rsid w:val="00147C9F"/>
    <w:rsid w:val="001638A8"/>
    <w:rsid w:val="001650D3"/>
    <w:rsid w:val="00167A8D"/>
    <w:rsid w:val="001771C1"/>
    <w:rsid w:val="00243371"/>
    <w:rsid w:val="00262377"/>
    <w:rsid w:val="00264035"/>
    <w:rsid w:val="00287F46"/>
    <w:rsid w:val="0029389A"/>
    <w:rsid w:val="002C73DE"/>
    <w:rsid w:val="002D55AD"/>
    <w:rsid w:val="002E751B"/>
    <w:rsid w:val="00365FA1"/>
    <w:rsid w:val="003B74B1"/>
    <w:rsid w:val="003E563E"/>
    <w:rsid w:val="00413B7B"/>
    <w:rsid w:val="004311CC"/>
    <w:rsid w:val="004403B7"/>
    <w:rsid w:val="004824A7"/>
    <w:rsid w:val="0051365F"/>
    <w:rsid w:val="00554328"/>
    <w:rsid w:val="005A4786"/>
    <w:rsid w:val="005E3EB7"/>
    <w:rsid w:val="006E1647"/>
    <w:rsid w:val="006F2BCD"/>
    <w:rsid w:val="00723802"/>
    <w:rsid w:val="00794BE7"/>
    <w:rsid w:val="0080629B"/>
    <w:rsid w:val="00814FDD"/>
    <w:rsid w:val="00877A7B"/>
    <w:rsid w:val="00880D71"/>
    <w:rsid w:val="008833E8"/>
    <w:rsid w:val="008B520D"/>
    <w:rsid w:val="00985388"/>
    <w:rsid w:val="00997040"/>
    <w:rsid w:val="009A015A"/>
    <w:rsid w:val="009D022B"/>
    <w:rsid w:val="00A02A37"/>
    <w:rsid w:val="00A052D5"/>
    <w:rsid w:val="00A20F6B"/>
    <w:rsid w:val="00A43D8D"/>
    <w:rsid w:val="00A560B4"/>
    <w:rsid w:val="00A6467D"/>
    <w:rsid w:val="00B1500A"/>
    <w:rsid w:val="00B849FE"/>
    <w:rsid w:val="00BA7D01"/>
    <w:rsid w:val="00C82279"/>
    <w:rsid w:val="00CA6126"/>
    <w:rsid w:val="00D14604"/>
    <w:rsid w:val="00DF28E8"/>
    <w:rsid w:val="00E02C86"/>
    <w:rsid w:val="00E0710F"/>
    <w:rsid w:val="00E1576B"/>
    <w:rsid w:val="00E40527"/>
    <w:rsid w:val="00E5001A"/>
    <w:rsid w:val="00E758EE"/>
    <w:rsid w:val="00EB1623"/>
    <w:rsid w:val="00EC6C09"/>
    <w:rsid w:val="00F26397"/>
    <w:rsid w:val="00F47C0A"/>
    <w:rsid w:val="00F96428"/>
    <w:rsid w:val="00FB0B18"/>
    <w:rsid w:val="00FC60A5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F4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F4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F4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F4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F4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F4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F4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F4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H.E.S. NEKRETNINE d.o.o. LABIN zastupanog po punomoćniku Odvj. Pavao Škare</izvorni_sadrzaj>
    <derivirana_varijabla naziv="DomainObject.Predmet.ProtustrankaFormated_1">  H.E.S. NEKRETNINE d.o.o. LABIN zastupanog po punomoćniku Odvj. Pavao Škare</derivirana_varijabla>
  </DomainObject.Predmet.ProtustrankaFormated>
  <DomainObject.Predmet.ProtustrankaFormatedOIB>
    <izvorni_sadrzaj>  H.E.S. NEKRETNINE d.o.o. LABIN, OIB 63035988069 zastupanog po punomoćniku Odvj. Pavao Škare</izvorni_sadrzaj>
    <derivirana_varijabla naziv="DomainObject.Predmet.ProtustrankaFormatedOIB_1">  H.E.S. NEKRETNINE d.o.o. LABIN, OIB 63035988069 zastupanog po punomoćniku Odvj. Pavao Škare</derivirana_varijabla>
  </DomainObject.Predmet.ProtustrankaFormatedOIB>
  <DomainObject.Predmet.ProtustrankaFormatedWithAdress>
    <izvorni_sadrzaj> H.E.S. NEKRETNINE d.o.o. LABIN, Ravni 5 H, 52220 Labin zastupanog po punomoćniku Odvj. Pavao Škare</izvorni_sadrzaj>
    <derivirana_varijabla naziv="DomainObject.Predmet.ProtustrankaFormatedWithAdress_1"> H.E.S. NEKRETNINE d.o.o. LABIN, Ravni 5 H, 52220 Labin zastupanog po punomoćniku Odvj. Pavao Škare</derivirana_varijabla>
  </DomainObject.Predmet.ProtustrankaFormatedWithAdress>
  <DomainObject.Predmet.ProtustrankaFormatedWithAdressOIB>
    <izvorni_sadrzaj> H.E.S. NEKRETNINE d.o.o. LABIN, OIB 63035988069, Ravni 5 H, 52220 Labin zastupanog po punomoćniku Odvj. Pavao Škare</izvorni_sadrzaj>
    <derivirana_varijabla naziv="DomainObject.Predmet.ProtustrankaFormatedWithAdressOIB_1"> H.E.S. NEKRETNINE d.o.o. LABIN, OIB 63035988069, Ravni 5 H, 52220 Labin zastupanog po punomoćniku Odvj. Pavao Škare</derivirana_varijabla>
  </DomainObject.Predmet.ProtustrankaFormatedWithAdressOIB>
  <DomainObject.Predmet.ProtustrankaWithAdress>
    <izvorni_sadrzaj>H.E.S. NEKRETNINE d.o.o. LABIN Ravni 5 H, 52220 Labin</izvorni_sadrzaj>
    <derivirana_varijabla naziv="DomainObject.Predmet.ProtustrankaWithAdress_1">H.E.S. NEKRETNINE d.o.o. LABIN Ravni 5 H, 52220 Labin</derivirana_varijabla>
  </DomainObject.Predmet.ProtustrankaWithAdress>
  <DomainObject.Predmet.ProtustrankaWithAdressOIB>
    <izvorni_sadrzaj>H.E.S. NEKRETNINE d.o.o. LABIN, OIB 63035988069, Ravni 5 H, 52220 Labin</izvorni_sadrzaj>
    <derivirana_varijabla naziv="DomainObject.Predmet.ProtustrankaWithAdressOIB_1">H.E.S. NEKRETNINE d.o.o. LABIN, OIB 63035988069, Ravni 5 H, 52220 Labin</derivirana_varijabla>
  </DomainObject.Predmet.ProtustrankaWithAdressOIB>
  <DomainObject.Predmet.ProtustrankaNazivFormated>
    <izvorni_sadrzaj>H.E.S. NEKRETNINE d.o.o. LABIN</izvorni_sadrzaj>
    <derivirana_varijabla naziv="DomainObject.Predmet.ProtustrankaNazivFormated_1">H.E.S. NEKRETNINE d.o.o. LABIN</derivirana_varijabla>
  </DomainObject.Predmet.ProtustrankaNazivFormated>
  <DomainObject.Predmet.ProtustrankaNazivFormatedOIB>
    <izvorni_sadrzaj>H.E.S. NEKRETNINE d.o.o. LABIN, OIB 63035988069</izvorni_sadrzaj>
    <derivirana_varijabla naziv="DomainObject.Predmet.ProtustrankaNazivFormatedOIB_1">H.E.S. NEKRETNINE d.o.o. LABIN, OIB 63035988069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H.E.S. NEKRETNINE d.o.o. LABIN</izvorni_sadrzaj>
    <derivirana_varijabla naziv="DomainObject.Predmet.StrankaFormated_1">  H.E.S. NEKRETNINE d.o.o. LABIN</derivirana_varijabla>
  </DomainObject.Predmet.StrankaFormated>
  <DomainObject.Predmet.StrankaFormatedOIB>
    <izvorni_sadrzaj>  H.E.S. NEKRETNINE d.o.o. LABIN, OIB 63035988069</izvorni_sadrzaj>
    <derivirana_varijabla naziv="DomainObject.Predmet.StrankaFormatedOIB_1">  H.E.S. NEKRETNINE d.o.o. LABIN, OIB 63035988069</derivirana_varijabla>
  </DomainObject.Predmet.StrankaFormatedOIB>
  <DomainObject.Predmet.StrankaFormatedWithAdress>
    <izvorni_sadrzaj> H.E.S. NEKRETNINE d.o.o. LABIN, Ravni 5 H, 52220 Labin</izvorni_sadrzaj>
    <derivirana_varijabla naziv="DomainObject.Predmet.StrankaFormatedWithAdress_1"> H.E.S. NEKRETNINE d.o.o. LABIN, Ravni 5 H, 52220 Labin</derivirana_varijabla>
  </DomainObject.Predmet.StrankaFormatedWithAdress>
  <DomainObject.Predmet.StrankaFormatedWithAdressOIB>
    <izvorni_sadrzaj> H.E.S. NEKRETNINE d.o.o. LABIN, OIB 63035988069, Ravni 5 H, 52220 Labin</izvorni_sadrzaj>
    <derivirana_varijabla naziv="DomainObject.Predmet.StrankaFormatedWithAdressOIB_1"> H.E.S. NEKRETNINE d.o.o. LABIN, OIB 63035988069, Ravni 5 H, 52220 Labin</derivirana_varijabla>
  </DomainObject.Predmet.StrankaFormatedWithAdressOIB>
  <DomainObject.Predmet.StrankaWithAdress>
    <izvorni_sadrzaj>H.E.S. NEKRETNINE d.o.o. LABIN Ravni 5 H,52220 Labin</izvorni_sadrzaj>
    <derivirana_varijabla naziv="DomainObject.Predmet.StrankaWithAdress_1">H.E.S. NEKRETNINE d.o.o. LABIN Ravni 5 H,52220 Labin</derivirana_varijabla>
  </DomainObject.Predmet.StrankaWithAdress>
  <DomainObject.Predmet.StrankaWithAdressOIB>
    <izvorni_sadrzaj>H.E.S. NEKRETNINE d.o.o. LABIN, OIB 63035988069, Ravni 5 H,52220 Labin</izvorni_sadrzaj>
    <derivirana_varijabla naziv="DomainObject.Predmet.StrankaWithAdressOIB_1">H.E.S. NEKRETNINE d.o.o. LABIN, OIB 63035988069, Ravni 5 H,52220 Labin</derivirana_varijabla>
  </DomainObject.Predmet.StrankaWithAdressOIB>
  <DomainObject.Predmet.StrankaNazivFormated>
    <izvorni_sadrzaj>H.E.S. NEKRETNINE d.o.o. LABIN</izvorni_sadrzaj>
    <derivirana_varijabla naziv="DomainObject.Predmet.StrankaNazivFormated_1">H.E.S. NEKRETNINE d.o.o. LABIN</derivirana_varijabla>
  </DomainObject.Predmet.StrankaNazivFormated>
  <DomainObject.Predmet.StrankaNazivFormatedOIB>
    <izvorni_sadrzaj>H.E.S. NEKRETNINE d.o.o. LABIN, OIB 63035988069</izvorni_sadrzaj>
    <derivirana_varijabla naziv="DomainObject.Predmet.StrankaNazivFormatedOIB_1">H.E.S. NEKRETNINE d.o.o. LABIN, OIB 63035988069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H.E.S. NEKRETNINE d.o.o. LABIN</item>
    </izvorni_sadrzaj>
    <derivirana_varijabla naziv="DomainObject.Predmet.StrankaListFormated_1">
      <item>H.E.S. NEKRETNINE d.o.o. LABIN</item>
    </derivirana_varijabla>
  </DomainObject.Predmet.StrankaListFormated>
  <DomainObject.Predmet.StrankaListFormatedOIB>
    <izvorni_sadrzaj>
      <item>H.E.S. NEKRETNINE d.o.o. LABIN, OIB 63035988069</item>
    </izvorni_sadrzaj>
    <derivirana_varijabla naziv="DomainObject.Predmet.StrankaListFormatedOIB_1">
      <item>H.E.S. NEKRETNINE d.o.o. LABIN, OIB 63035988069</item>
    </derivirana_varijabla>
  </DomainObject.Predmet.StrankaListFormatedOIB>
  <DomainObject.Predmet.StrankaListFormatedWithAdress>
    <izvorni_sadrzaj>
      <item>H.E.S. NEKRETNINE d.o.o. LABIN, Ravni 5 H, 52220 Labin</item>
    </izvorni_sadrzaj>
    <derivirana_varijabla naziv="DomainObject.Predmet.StrankaListFormatedWithAdress_1">
      <item>H.E.S. NEKRETNINE d.o.o. LABIN, Ravni 5 H, 52220 Labin</item>
    </derivirana_varijabla>
  </DomainObject.Predmet.StrankaListFormatedWithAdress>
  <DomainObject.Predmet.StrankaListFormatedWithAdressOIB>
    <izvorni_sadrzaj>
      <item>H.E.S. NEKRETNINE d.o.o. LABIN, OIB 63035988069, Ravni 5 H, 52220 Labin</item>
    </izvorni_sadrzaj>
    <derivirana_varijabla naziv="DomainObject.Predmet.StrankaListFormatedWithAdressOIB_1">
      <item>H.E.S. NEKRETNINE d.o.o. LABIN, OIB 63035988069, Ravni 5 H, 52220 Labin</item>
    </derivirana_varijabla>
  </DomainObject.Predmet.StrankaListFormatedWithAdressOIB>
  <DomainObject.Predmet.StrankaListNazivFormated>
    <izvorni_sadrzaj>
      <item>H.E.S. NEKRETNINE d.o.o. LABIN</item>
    </izvorni_sadrzaj>
    <derivirana_varijabla naziv="DomainObject.Predmet.StrankaListNazivFormated_1">
      <item>H.E.S. NEKRETNINE d.o.o. LABIN</item>
    </derivirana_varijabla>
  </DomainObject.Predmet.StrankaListNazivFormated>
  <DomainObject.Predmet.StrankaListNazivFormatedOIB>
    <izvorni_sadrzaj>
      <item>H.E.S. NEKRETNINE d.o.o. LABIN, OIB 63035988069</item>
    </izvorni_sadrzaj>
    <derivirana_varijabla naziv="DomainObject.Predmet.StrankaListNazivFormatedOIB_1">
      <item>H.E.S. NEKRETNINE d.o.o. LABIN, OIB 63035988069</item>
    </derivirana_varijabla>
  </DomainObject.Predmet.StrankaListNazivFormatedOIB>
  <DomainObject.Predmet.ProtuStrankaListFormated>
    <izvorni_sadrzaj>
      <item>H.E.S. NEKRETNINE d.o.o. LABIN zastupanog po punomoćniku Odvj. Pavao Škare</item>
    </izvorni_sadrzaj>
    <derivirana_varijabla naziv="DomainObject.Predmet.ProtuStrankaListFormated_1">
      <item>H.E.S. NEKRETNINE d.o.o. LABIN zastupanog po punomoćniku Odvj. Pavao Škare</item>
    </derivirana_varijabla>
  </DomainObject.Predmet.ProtuStrankaListFormated>
  <DomainObject.Predmet.ProtuStrankaListFormatedOIB>
    <izvorni_sadrzaj>
      <item>H.E.S. NEKRETNINE d.o.o. LABIN, OIB 63035988069 zastupanog po punomoćniku Odvj. Pavao Škare</item>
    </izvorni_sadrzaj>
    <derivirana_varijabla naziv="DomainObject.Predmet.ProtuStrankaListFormatedOIB_1">
      <item>H.E.S. NEKRETNINE d.o.o. LABIN, OIB 63035988069 zastupanog po punomoćniku Odvj. Pavao Škare</item>
    </derivirana_varijabla>
  </DomainObject.Predmet.ProtuStrankaListFormatedOIB>
  <DomainObject.Predmet.ProtuStrankaListFormatedWithAdress>
    <izvorni_sadrzaj>
      <item>H.E.S. NEKRETNINE d.o.o. LABIN, Ravni 5 H, 52220 Labin zastupanog po punomoćniku Odvj. Pavao Škare</item>
    </izvorni_sadrzaj>
    <derivirana_varijabla naziv="DomainObject.Predmet.ProtuStrankaListFormatedWithAdress_1">
      <item>H.E.S. NEKRETNINE d.o.o. LABIN, Ravni 5 H, 52220 Labin zastupanog po punomoćniku Odvj. Pavao Škare</item>
    </derivirana_varijabla>
  </DomainObject.Predmet.ProtuStrankaListFormatedWithAdress>
  <DomainObject.Predmet.ProtuStrankaListFormatedWithAdressOIB>
    <izvorni_sadrzaj>
      <item>H.E.S. NEKRETNINE d.o.o. LABIN, OIB 63035988069, Ravni 5 H, 52220 Labin zastupanog po punomoćniku Odvj. Pavao Škare</item>
    </izvorni_sadrzaj>
    <derivirana_varijabla naziv="DomainObject.Predmet.ProtuStrankaListFormatedWithAdressOIB_1">
      <item>H.E.S. NEKRETNINE d.o.o. LABIN, OIB 63035988069, Ravni 5 H, 52220 Labin zastupanog po punomoćniku Odvj. Pavao Škare</item>
    </derivirana_varijabla>
  </DomainObject.Predmet.ProtuStrankaListFormatedWithAdressOIB>
  <DomainObject.Predmet.ProtuStrankaListNazivFormated>
    <izvorni_sadrzaj>
      <item>H.E.S. NEKRETNINE d.o.o. LABIN</item>
    </izvorni_sadrzaj>
    <derivirana_varijabla naziv="DomainObject.Predmet.ProtuStrankaListNazivFormated_1">
      <item>H.E.S. NEKRETNINE d.o.o. LABIN</item>
    </derivirana_varijabla>
  </DomainObject.Predmet.ProtuStrankaListNazivFormated>
  <DomainObject.Predmet.ProtuStrankaListNazivFormatedOIB>
    <izvorni_sadrzaj>
      <item>H.E.S. NEKRETNINE d.o.o. LABIN, OIB 63035988069</item>
    </izvorni_sadrzaj>
    <derivirana_varijabla naziv="DomainObject.Predmet.ProtuStrankaListNazivFormatedOIB_1">
      <item>H.E.S. NEKRETNINE d.o.o. LABIN, OIB 63035988069</item>
    </derivirana_varijabla>
  </DomainObject.Predmet.ProtuStrankaListNazivFormatedOIB>
  <DomainObject.Predmet.OstaliListFormated>
    <izvorni_sadrzaj>
      <item>Odvj. Pavao Škare punomoćnik sudionika u postupku H.E.S. NEKRETNINE d.o.o. LABIN</item>
    </izvorni_sadrzaj>
    <derivirana_varijabla naziv="DomainObject.Predmet.OstaliListFormated_1">
      <item>Odvj. Pavao Škare punomoćnik sudionika u postupku H.E.S. NEKRETNINE d.o.o. LABIN</item>
    </derivirana_varijabla>
  </DomainObject.Predmet.OstaliListFormated>
  <DomainObject.Predmet.OstaliListFormatedOIB>
    <izvorni_sadrzaj>
      <item>Odvj. Pavao Škare punomoćnik sudionika u postupku H.E.S. NEKRETNINE d.o.o. LABIN</item>
    </izvorni_sadrzaj>
    <derivirana_varijabla naziv="DomainObject.Predmet.OstaliListFormatedOIB_1">
      <item>Odvj. Pavao Škare punomoćnik sudionika u postupku H.E.S. NEKRETNINE d.o.o. LABIN</item>
    </derivirana_varijabla>
  </DomainObject.Predmet.OstaliListFormatedOIB>
  <DomainObject.Predmet.OstaliListFormatedWithAdress>
    <izvorni_sadrzaj>
      <item>Odvj. Pavao Škare, Britanski trg 12, 10000 Zagreb punomoćnik sudionika u postupku H.E.S. NEKRETNINE d.o.o. LABIN</item>
    </izvorni_sadrzaj>
    <derivirana_varijabla naziv="DomainObject.Predmet.OstaliListFormatedWithAdress_1">
      <item>Odvj. Pavao Škare, Britanski trg 12, 10000 Zagreb punomoćnik sudionika u postupku H.E.S. NEKRETNINE d.o.o. LABIN</item>
    </derivirana_varijabla>
  </DomainObject.Predmet.OstaliListFormatedWithAdress>
  <DomainObject.Predmet.OstaliListFormatedWithAdressOIB>
    <izvorni_sadrzaj>
      <item>Odvj. Pavao Škare, Britanski trg 12, 10000 Zagreb punomoćnik sudionika u postupku H.E.S. NEKRETNINE d.o.o. LABIN</item>
    </izvorni_sadrzaj>
    <derivirana_varijabla naziv="DomainObject.Predmet.OstaliListFormatedWithAdressOIB_1">
      <item>Odvj. Pavao Škare, Britanski trg 12, 10000 Zagreb punomoćnik sudionika u postupku H.E.S. NEKRETNINE d.o.o. LABIN</item>
    </derivirana_varijabla>
  </DomainObject.Predmet.OstaliListFormatedWithAdressOIB>
  <DomainObject.Predmet.OstaliListNazivFormated>
    <izvorni_sadrzaj>
      <item>Odvj. Pavao Škare</item>
    </izvorni_sadrzaj>
    <derivirana_varijabla naziv="DomainObject.Predmet.OstaliListNazivFormated_1">
      <item>Odvj. Pavao Škare</item>
    </derivirana_varijabla>
  </DomainObject.Predmet.OstaliListNazivFormated>
  <DomainObject.Predmet.OstaliListNazivFormatedOIB>
    <izvorni_sadrzaj>
      <item>Odvj. Pavao Škare</item>
    </izvorni_sadrzaj>
    <derivirana_varijabla naziv="DomainObject.Predmet.OstaliListNazivFormatedOIB_1">
      <item>Odvj. Pavao Škare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H.E.S. NEKRETNINE d.o.o. LABIN</izvorni_sadrzaj>
    <derivirana_varijabla naziv="DomainObject.Predmet.StrankaIDrugi_1">H.E.S. NEKRETNINE d.o.o. LABIN</derivirana_varijabla>
  </DomainObject.Predmet.StrankaIDrugi>
  <DomainObject.Predmet.ProtustrankaIDrugi>
    <izvorni_sadrzaj>H.E.S. NEKRETNINE d.o.o. LABIN</izvorni_sadrzaj>
    <derivirana_varijabla naziv="DomainObject.Predmet.ProtustrankaIDrugi_1">H.E.S. NEKRETNINE d.o.o. LABIN</derivirana_varijabla>
  </DomainObject.Predmet.ProtustrankaIDrugi>
  <DomainObject.Predmet.StrankaIDrugiAdressOIB>
    <izvorni_sadrzaj>H.E.S. NEKRETNINE d.o.o. LABIN, OIB 63035988069, Ravni 5 H, 52220 Labin</izvorni_sadrzaj>
    <derivirana_varijabla naziv="DomainObject.Predmet.StrankaIDrugiAdressOIB_1">H.E.S. NEKRETNINE d.o.o. LABIN, OIB 63035988069, Ravni 5 H, 52220 Labin</derivirana_varijabla>
  </DomainObject.Predmet.StrankaIDrugiAdressOIB>
  <DomainObject.Predmet.ProtustrankaIDrugiAdressOIB>
    <izvorni_sadrzaj>H.E.S. NEKRETNINE d.o.o. LABIN, OIB 63035988069, Ravni 5 H, 52220 Labin</izvorni_sadrzaj>
    <derivirana_varijabla naziv="DomainObject.Predmet.ProtustrankaIDrugiAdressOIB_1">H.E.S. NEKRETNINE d.o.o. LABIN, OIB 63035988069, Ravni 5 H,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H.E.S. NEKRETNINE d.o.o. LABIN</item>
      <item>H.E.S. NEKRETNINE d.o.o. LABIN</item>
      <item>Odvj. Pavao Škare</item>
    </izvorni_sadrzaj>
    <derivirana_varijabla naziv="DomainObject.Predmet.SudioniciListNaziv_1">
      <item>H.E.S. NEKRETNINE d.o.o. LABIN</item>
      <item>H.E.S. NEKRETNINE d.o.o. LABIN</item>
      <item>Odvj. Pavao Škare</item>
    </derivirana_varijabla>
  </DomainObject.Predmet.SudioniciListNaziv>
  <DomainObject.Predmet.SudioniciListAdressOIB>
    <izvorni_sadrzaj>
      <item>H.E.S. NEKRETNINE d.o.o. LABIN, OIB 63035988069, Ravni 5 H,52220 Labin</item>
      <item>H.E.S. NEKRETNINE d.o.o. LABIN, OIB 63035988069, Ravni 5 H,52220 Labin</item>
      <item>Odvj. Pavao Škare, Britanski trg 12,10000 Zagreb</item>
    </izvorni_sadrzaj>
    <derivirana_varijabla naziv="DomainObject.Predmet.SudioniciListAdressOIB_1">
      <item>H.E.S. NEKRETNINE d.o.o. LABIN, OIB 63035988069, Ravni 5 H,52220 Labin</item>
      <item>H.E.S. NEKRETNINE d.o.o. LABIN, OIB 63035988069, Ravni 5 H,52220 Labin</item>
      <item>Odvj. Pavao Škare, Britanski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63035988069</item>
      <item>, OIB 63035988069</item>
      <item>, OIB null</item>
    </izvorni_sadrzaj>
    <derivirana_varijabla naziv="DomainObject.Predmet.SudioniciListNazivOIB_1">
      <item>, OIB 63035988069</item>
      <item>, OIB 63035988069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D559D-54D5-46C2-AEA2-A19BAF351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2019</properties:Characters>
  <properties:Lines>63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2017-11-13T13:34:00Z</dcterms:created>
  <dc:creator>Jasmina Matika</dc:creator>
  <cp:lastModifiedBy>Sanja Lakošeljac</cp:lastModifiedBy>
  <dcterms:modified xmlns:xsi="http://www.w3.org/2001/XMLSchema-instance" xsi:type="dcterms:W3CDTF">2017-11-13T13:38:00Z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