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efc8" w14:paraId="9eaefc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52AAC">
        <w:t>862</w:t>
      </w:r>
      <w:r w:rsidR="009D7F83">
        <w:t>5</w:t>
      </w:r>
      <w:r>
        <w:t>/2015</w:t>
      </w:r>
      <w:r w:rsidR="00375BEC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D645A8" w:rsidRPr="00D645A8">
        <w:t>KLUB NAVIJAČA VETERANI "BBB" - ZAGREB, Heinzelova 66, Zagreb, OIB: 79185694343</w:t>
      </w:r>
      <w:r>
        <w:t xml:space="preserve">, dana   </w:t>
      </w:r>
      <w:r w:rsidR="00CC52E5">
        <w:t>07</w:t>
      </w:r>
      <w:r>
        <w:t xml:space="preserve">. </w:t>
      </w:r>
      <w:r w:rsidR="005E3D3E">
        <w:t>veljače</w:t>
      </w:r>
      <w:r>
        <w:t xml:space="preserve"> </w:t>
      </w:r>
      <w:r w:rsidR="005E3D3E">
        <w:t>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D645A8" w:rsidRPr="00D645A8">
        <w:t>KLUB NAVIJAČA VETERANI "BBB" - ZAGREB, Heinzelova 66, Zagreb, OIB: 79185694343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CC52E5">
        <w:t>07</w:t>
      </w:r>
      <w:r w:rsidR="005E3D3E">
        <w:t>. veljače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CC52E5">
        <w:t>jnog upravitelja imenuje se PETRA GJURAŠIĆ iz Zagreba, Petrinjska 28, OIB:</w:t>
      </w:r>
      <w:r w:rsidR="00CC52E5" w:rsidRPr="00C54F4B">
        <w:t>42344632101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D645A8" w:rsidRPr="00D645A8">
        <w:t>KLUB NAVIJAČA VETERANI "BBB" - ZAGREB, Heinzelova 66, Zagreb, OIB: 79185694343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CC52E5">
        <w:t>07</w:t>
      </w:r>
      <w:r w:rsidR="005E3D3E">
        <w:t>. veljače 2017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75BEC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375BEC" w:rsidP="00047C0E" w:rsidR="00047C0E">
      <w:pPr>
        <w:pStyle w:val="Bezproreda"/>
      </w:pPr>
      <w:r>
        <w:t xml:space="preserve"> </w:t>
      </w:r>
    </w:p>
    <w:p w:rsidRDefault="00375BEC" w:rsidP="00DF1FFF" w:rsidR="00375BEC">
      <w:pPr>
        <w:pStyle w:val="Bezproreda"/>
      </w:pPr>
    </w:p>
    <w:p w:rsidRDefault="00375BEC" w:rsidP="00375BEC" w:rsidR="001B22F8">
      <w:pPr>
        <w:jc w:val="right"/>
      </w:pPr>
      <w:r>
        <w:t>Za točnost otpravka-ovlašteni službenik:</w:t>
      </w:r>
    </w:p>
    <w:p w:rsidRDefault="00375BEC" w:rsidP="00375BEC" w:rsidR="00375BEC" w:rsidRPr="00375BEC">
      <w:pPr>
        <w:jc w:val="right"/>
      </w:pPr>
      <w:r>
        <w:t xml:space="preserve">Tanja Štraubert </w:t>
      </w:r>
    </w:p>
    <w:sectPr w:rsidSect="00EF1FD3" w:rsidR="00375BEC" w:rsidRPr="00375BE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BC7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E52AAC">
          <w:t>862</w:t>
        </w:r>
        <w:r w:rsidR="009D7F83" w:rsidRPr="009D7F83">
          <w:t>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1C0B2C"/>
    <w:rsid w:val="00375BEC"/>
    <w:rsid w:val="003A3366"/>
    <w:rsid w:val="00453E80"/>
    <w:rsid w:val="004E266D"/>
    <w:rsid w:val="005E3D3E"/>
    <w:rsid w:val="00677951"/>
    <w:rsid w:val="00952BC7"/>
    <w:rsid w:val="009D7F83"/>
    <w:rsid w:val="00AA7B27"/>
    <w:rsid w:val="00AE11D4"/>
    <w:rsid w:val="00BA2A5A"/>
    <w:rsid w:val="00BC1874"/>
    <w:rsid w:val="00C136F3"/>
    <w:rsid w:val="00CC52E5"/>
    <w:rsid w:val="00D645A8"/>
    <w:rsid w:val="00DC0AA2"/>
    <w:rsid w:val="00DE059B"/>
    <w:rsid w:val="00DF1FFF"/>
    <w:rsid w:val="00E52AAC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75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B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75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8625</izvorni_sadrzaj>
    <derivirana_varijabla naziv="DomainObject.Predmet.Broj_1">8625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St-8625/2015</izvorni_sadrzaj>
    <derivirana_varijabla naziv="DomainObject.Predmet.OznakaBroj_1">St-8625/2015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NAVIJAČA VETERANI BBB - ZAGREB zastupanog po punomoćniku Dejan Bosančić</izvorni_sadrzaj>
    <derivirana_varijabla naziv="DomainObject.Predmet.ProtustrankaFormated_1">  KLUB NAVIJAČA VETERANI BBB - ZAGREB zastupanog po punomoćniku Dejan Bosančić</derivirana_varijabla>
  </DomainObject.Predmet.ProtustrankaFormated>
  <DomainObject.Predmet.ProtustrankaFormatedOIB>
    <izvorni_sadrzaj>  KLUB NAVIJAČA VETERANI BBB - ZAGREB, OIB 79185694343 zastupanog po punomoćniku Dejan Bosančić</izvorni_sadrzaj>
    <derivirana_varijabla naziv="DomainObject.Predmet.ProtustrankaFormatedOIB_1">  KLUB NAVIJAČA VETERANI BBB - ZAGREB, OIB 79185694343 zastupanog po punomoćniku Dejan Bosančić</derivirana_varijabla>
  </DomainObject.Predmet.ProtustrankaFormatedOIB>
  <DomainObject.Predmet.ProtustrankaFormatedWithAdress>
    <izvorni_sadrzaj> KLUB NAVIJAČA VETERANI BBB - ZAGREB, Heinzelova 66, 10000 Zagreb zastupanog po punomoćniku Dejan Bosančić</izvorni_sadrzaj>
    <derivirana_varijabla naziv="DomainObject.Predmet.ProtustrankaFormatedWithAdress_1"> KLUB NAVIJAČA VETERANI BBB - ZAGREB, Heinzelova 66, 10000 Zagreb zastupanog po punomoćniku Dejan Bosančić</derivirana_varijabla>
  </DomainObject.Predmet.ProtustrankaFormatedWithAdress>
  <DomainObject.Predmet.ProtustrankaFormatedWithAdressOIB>
    <izvorni_sadrzaj> KLUB NAVIJAČA VETERANI BBB - ZAGREB, OIB 79185694343, Heinzelova 66, 10000 Zagreb zastupanog po punomoćniku Dejan Bosančić</izvorni_sadrzaj>
    <derivirana_varijabla naziv="DomainObject.Predmet.ProtustrankaFormatedWithAdressOIB_1"> KLUB NAVIJAČA VETERANI BBB - ZAGREB, OIB 79185694343, Heinzelova 66, 10000 Zagreb zastupanog po punomoćniku Dejan Bosančić</derivirana_varijabla>
  </DomainObject.Predmet.ProtustrankaFormatedWithAdressOIB>
  <DomainObject.Predmet.ProtustrankaWithAdress>
    <izvorni_sadrzaj>KLUB NAVIJAČA VETERANI BBB - ZAGREB Heinzelova 66, 10000 Zagreb</izvorni_sadrzaj>
    <derivirana_varijabla naziv="DomainObject.Predmet.ProtustrankaWithAdress_1">KLUB NAVIJAČA VETERANI BBB - ZAGREB Heinzelova 66, 10000 Zagreb</derivirana_varijabla>
  </DomainObject.Predmet.ProtustrankaWithAdress>
  <DomainObject.Predmet.ProtustrankaWithAdressOIB>
    <izvorni_sadrzaj>KLUB NAVIJAČA VETERANI BBB - ZAGREB, OIB 79185694343, Heinzelova 66, 10000 Zagreb</izvorni_sadrzaj>
    <derivirana_varijabla naziv="DomainObject.Predmet.ProtustrankaWithAdressOIB_1">KLUB NAVIJAČA VETERANI BBB - ZAGREB, OIB 79185694343, Heinzelova 66, 10000 Zagreb</derivirana_varijabla>
  </DomainObject.Predmet.ProtustrankaWithAdressOIB>
  <DomainObject.Predmet.ProtustrankaNazivFormated>
    <izvorni_sadrzaj>KLUB NAVIJAČA VETERANI BBB - ZAGREB</izvorni_sadrzaj>
    <derivirana_varijabla naziv="DomainObject.Predmet.ProtustrankaNazivFormated_1">KLUB NAVIJAČA VETERANI BBB - ZAGREB</derivirana_varijabla>
  </DomainObject.Predmet.ProtustrankaNazivFormated>
  <DomainObject.Predmet.ProtustrankaNazivFormatedOIB>
    <izvorni_sadrzaj>KLUB NAVIJAČA VETERANI BBB - ZAGREB, OIB 79185694343</izvorni_sadrzaj>
    <derivirana_varijabla naziv="DomainObject.Predmet.ProtustrankaNazivFormatedOIB_1">KLUB NAVIJAČA VETERANI BBB - ZAGREB, OIB 79185694343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NAVIJAČA VETERANI BBB - ZAGREB zastupanog po punomoćniku Dejan Bosančić</item>
    </izvorni_sadrzaj>
    <derivirana_varijabla naziv="DomainObject.Predmet.ProtuStrankaListFormated_1">
      <item>KLUB NAVIJAČA VETERANI BBB - ZAGREB zastupanog po punomoćniku Dejan Bosančić</item>
    </derivirana_varijabla>
  </DomainObject.Predmet.ProtuStrankaListFormated>
  <DomainObject.Predmet.ProtuStrankaListFormatedOIB>
    <izvorni_sadrzaj>
      <item>KLUB NAVIJAČA VETERANI BBB - ZAGREB, OIB 79185694343 zastupanog po punomoćniku Dejan Bosančić</item>
    </izvorni_sadrzaj>
    <derivirana_varijabla naziv="DomainObject.Predmet.ProtuStrankaListFormatedOIB_1">
      <item>KLUB NAVIJAČA VETERANI BBB - ZAGREB, OIB 79185694343 zastupanog po punomoćniku Dejan Bosančić</item>
    </derivirana_varijabla>
  </DomainObject.Predmet.ProtuStrankaListFormatedOIB>
  <DomainObject.Predmet.ProtuStrankaListFormatedWithAdress>
    <izvorni_sadrzaj>
      <item>KLUB NAVIJAČA VETERANI BBB - ZAGREB, Heinzelova 66, 10000 Zagreb zastupanog po punomoćniku Dejan Bosančić</item>
    </izvorni_sadrzaj>
    <derivirana_varijabla naziv="DomainObject.Predmet.ProtuStrankaListFormatedWithAdress_1">
      <item>KLUB NAVIJAČA VETERANI BBB - ZAGREB, Heinzelova 66, 10000 Zagreb zastupanog po punomoćniku Dejan Bosančić</item>
    </derivirana_varijabla>
  </DomainObject.Predmet.ProtuStrankaListFormatedWithAdress>
  <DomainObject.Predmet.ProtuStrankaListFormatedWithAdressOIB>
    <izvorni_sadrzaj>
      <item>KLUB NAVIJAČA VETERANI BBB - ZAGREB, OIB 79185694343, Heinzelova 66, 10000 Zagreb zastupanog po punomoćniku Dejan Bosančić</item>
    </izvorni_sadrzaj>
    <derivirana_varijabla naziv="DomainObject.Predmet.ProtuStrankaListFormatedWithAdressOIB_1">
      <item>KLUB NAVIJAČA VETERANI BBB - ZAGREB, OIB 79185694343, Heinzelova 66, 10000 Zagreb zastupanog po punomoćniku Dejan Bosančić</item>
    </derivirana_varijabla>
  </DomainObject.Predmet.ProtuStrankaListFormatedWithAdressOIB>
  <DomainObject.Predmet.ProtuStrankaListNazivFormated>
    <izvorni_sadrzaj>
      <item>KLUB NAVIJAČA VETERANI BBB - ZAGREB</item>
    </izvorni_sadrzaj>
    <derivirana_varijabla naziv="DomainObject.Predmet.ProtuStrankaListNazivFormated_1">
      <item>KLUB NAVIJAČA VETERANI BBB - ZAGREB</item>
    </derivirana_varijabla>
  </DomainObject.Predmet.ProtuStrankaListNazivFormated>
  <DomainObject.Predmet.ProtuStrankaListNazivFormatedOIB>
    <izvorni_sadrzaj>
      <item>KLUB NAVIJAČA VETERANI BBB - ZAGREB, OIB 79185694343</item>
    </izvorni_sadrzaj>
    <derivirana_varijabla naziv="DomainObject.Predmet.ProtuStrankaListNazivFormatedOIB_1">
      <item>KLUB NAVIJAČA VETERANI BBB - ZAGREB, OIB 79185694343</item>
    </derivirana_varijabla>
  </DomainObject.Predmet.ProtuStrankaListNazivFormatedOIB>
  <DomainObject.Predmet.OstaliListFormated>
    <izvorni_sadrzaj>
      <item>Dejan Bosančić punomoćnik sudionika u postupku KLUB NAVIJAČA VETERANI BBB - ZAGREB</item>
    </izvorni_sadrzaj>
    <derivirana_varijabla naziv="DomainObject.Predmet.OstaliListFormated_1">
      <item>Dejan Bosančić punomoćnik sudionika u postupku KLUB NAVIJAČA VETERANI BBB - ZAGREB</item>
    </derivirana_varijabla>
  </DomainObject.Predmet.OstaliListFormated>
  <DomainObject.Predmet.OstaliListFormatedOIB>
    <izvorni_sadrzaj>
      <item>Dejan Bosančić, OIB 51231985928 punomoćnik sudionika u postupku KLUB NAVIJAČA VETERANI BBB - ZAGREB</item>
    </izvorni_sadrzaj>
    <derivirana_varijabla naziv="DomainObject.Predmet.OstaliListFormatedOIB_1">
      <item>Dejan Bosančić, OIB 51231985928 punomoćnik sudionika u postupku KLUB NAVIJAČA VETERANI BBB - ZAGREB</item>
    </derivirana_varijabla>
  </DomainObject.Predmet.OstaliListFormatedOIB>
  <DomainObject.Predmet.OstaliListFormatedWithAdress>
    <izvorni_sadrzaj>
      <item>Dejan Bosančić, Turopoljska 32, 10000 Zagreb punomoćnik sudionika u postupku KLUB NAVIJAČA VETERANI BBB - ZAGREB</item>
    </izvorni_sadrzaj>
    <derivirana_varijabla naziv="DomainObject.Predmet.OstaliListFormatedWithAdress_1">
      <item>Dejan Bosančić, Turopoljska 32, 10000 Zagreb punomoćnik sudionika u postupku KLUB NAVIJAČA VETERANI BBB - ZAGREB</item>
    </derivirana_varijabla>
  </DomainObject.Predmet.OstaliListFormatedWithAdress>
  <DomainObject.Predmet.OstaliListFormatedWithAdressOIB>
    <izvorni_sadrzaj>
      <item>Dejan Bosančić, OIB 51231985928, Turopoljska 32, 10000 Zagreb punomoćnik sudionika u postupku KLUB NAVIJAČA VETERANI BBB - ZAGREB</item>
    </izvorni_sadrzaj>
    <derivirana_varijabla naziv="DomainObject.Predmet.OstaliListFormatedWithAdressOIB_1">
      <item>Dejan Bosančić, OIB 51231985928, Turopoljska 32, 10000 Zagreb punomoćnik sudionika u postupku KLUB NAVIJAČA VETERANI BBB - ZAGREB</item>
    </derivirana_varijabla>
  </DomainObject.Predmet.OstaliListFormatedWithAdressOIB>
  <DomainObject.Predmet.OstaliListNazivFormated>
    <izvorni_sadrzaj>
      <item>Dejan Bosančić</item>
    </izvorni_sadrzaj>
    <derivirana_varijabla naziv="DomainObject.Predmet.OstaliListNazivFormated_1">
      <item>Dejan Bosančić</item>
    </derivirana_varijabla>
  </DomainObject.Predmet.OstaliListNazivFormated>
  <DomainObject.Predmet.OstaliListNazivFormatedOIB>
    <izvorni_sadrzaj>
      <item>Dejan Bosančić, OIB 51231985928</item>
    </izvorni_sadrzaj>
    <derivirana_varijabla naziv="DomainObject.Predmet.OstaliListNazivFormatedOIB_1">
      <item>Dejan Bosančić, OIB 51231985928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NAVIJAČA VETERANI BBB - ZAGREB</izvorni_sadrzaj>
    <derivirana_varijabla naziv="DomainObject.Predmet.ProtustrankaIDrugi_1">KLUB NAVIJAČA VETERANI BBB -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NAVIJAČA VETERANI BBB - ZAGREB, OIB 79185694343, Heinzelova 66, 10000 Zagreb</izvorni_sadrzaj>
    <derivirana_varijabla naziv="DomainObject.Predmet.ProtustrankaIDrugiAdressOIB_1">KLUB NAVIJAČA VETERANI BBB - ZAGREB, OIB 79185694343,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NAVIJAČA VETERANI BBB - ZAGREB</item>
      <item>Dejan Bosančić</item>
    </izvorni_sadrzaj>
    <derivirana_varijabla naziv="DomainObject.Predmet.SudioniciListNaziv_1">
      <item>FINA Regionalni centar Zagreb</item>
      <item>KLUB NAVIJAČA VETERANI BBB - ZAGREB</item>
      <item>Dejan Bosančić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NAVIJAČA VETERANI BBB - ZAGREB, OIB 79185694343, Heinzelova 66,10000 Zagreb</item>
      <item>Dejan Bosančić, OIB 51231985928, Turopoljska 32,10000 Zagreb</item>
    </izvorni_sadrzaj>
    <derivirana_varijabla naziv="DomainObject.Predmet.SudioniciListAdressOIB_1">
      <item>FINA Regionalni centar Zagreb, OIB 85821130368, Trg svibanjskih žrtava 1995. br. 1,10000 Zagreb</item>
      <item>KLUB NAVIJAČA VETERANI BBB - ZAGREB, OIB 79185694343, Heinzelova 66,10000 Zagreb</item>
      <item>Dejan Bosančić, OIB 51231985928, Turopoljska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79185694343</item>
      <item>, OIB 51231985928</item>
    </izvorni_sadrzaj>
    <derivirana_varijabla naziv="DomainObject.Predmet.SudioniciListNazivOIB_1">
      <item>, OIB 85821130368</item>
      <item>, OIB 79185694343</item>
      <item>, OIB 51231985928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2026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2016-05-25T09:39:00Z</dcterms:created>
  <dc:creator>Sandra Rotar Vogrin</dc:creator>
  <cp:lastModifiedBy>Tanja Štraubert</cp:lastModifiedBy>
  <cp:lastPrinted>2017-02-07T13:15:00Z</cp:lastPrinted>
  <dcterms:modified xmlns:xsi="http://www.w3.org/2001/XMLSchema-instance" xsi:type="dcterms:W3CDTF">2017-02-07T13:15:00Z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