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89ed" w14:paraId="3c089e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341E67">
        <w:rPr>
          <w:b/>
          <w:lang w:val="hr-HR"/>
        </w:rPr>
        <w:t>9</w:t>
      </w:r>
      <w:r w:rsidR="00337F1C">
        <w:rPr>
          <w:b/>
          <w:lang w:val="hr-HR"/>
        </w:rPr>
        <w:t>5</w:t>
      </w:r>
      <w:r w:rsidR="00717EC0">
        <w:rPr>
          <w:b/>
          <w:lang w:val="hr-HR"/>
        </w:rPr>
        <w:t>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17EC0">
        <w:rPr>
          <w:lang w:val="hr-HR"/>
        </w:rPr>
        <w:t>KUĆNI MEŠTAR d.o.o. Duće, Duće-Luka III 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717EC0">
        <w:rPr>
          <w:lang w:val="hr-HR"/>
        </w:rPr>
        <w:t>88490849890</w:t>
      </w:r>
      <w:r w:rsidR="004638FC">
        <w:rPr>
          <w:lang w:val="hr-HR"/>
        </w:rPr>
        <w:t xml:space="preserve">, MBS: </w:t>
      </w:r>
      <w:r w:rsidR="00717EC0">
        <w:rPr>
          <w:lang w:val="hr-HR"/>
        </w:rPr>
        <w:t>060084534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409E8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17EC0">
        <w:rPr>
          <w:lang w:val="hr-HR"/>
        </w:rPr>
        <w:t>KUĆNI MEŠTAR d.o.o. Duće, Duće-Luka III 3, OIB: 88490849890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17EC0">
        <w:rPr>
          <w:lang w:val="hr-HR"/>
        </w:rPr>
        <w:t>1.842,33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409E8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409E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D048F"/>
    <w:rsid w:val="002E3193"/>
    <w:rsid w:val="00337F1C"/>
    <w:rsid w:val="003416B0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638FC"/>
    <w:rsid w:val="00473132"/>
    <w:rsid w:val="004777B1"/>
    <w:rsid w:val="004A6CA0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409E8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6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16B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16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16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St-2956/2015</izvorni_sadrzaj>
    <derivirana_varijabla naziv="DomainObject.Predmet.OznakaBroj_1">St-2956/2015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KUĆNI MEŠTAR, društvo s ograničenom odgovornošću za trgovinu i usluge</izvorni_sadrzaj>
    <derivirana_varijabla naziv="DomainObject.Predmet.ProtustrankaFormated_1">  KUĆNI MEŠTAR, društvo s ograničenom odgovornošću za trgovinu i usluge</derivirana_varijabla>
  </DomainObject.Predmet.ProtustrankaFormated>
  <DomainObject.Predmet.ProtustrankaFormatedOIB>
    <izvorni_sadrzaj>  KUĆNI MEŠTAR, društvo s ograničenom odgovornošću za trgovinu i usluge, OIB 88490849890</izvorni_sadrzaj>
    <derivirana_varijabla naziv="DomainObject.Predmet.ProtustrankaFormatedOIB_1">  KUĆNI MEŠTAR, društvo s ograničenom odgovornošću za trgovinu i usluge, OIB 88490849890</derivirana_varijabla>
  </DomainObject.Predmet.ProtustrankaFormatedOIB>
  <DomainObject.Predmet.ProtustrankaFormatedWithAdress>
    <izvorni_sadrzaj> KUĆNI MEŠTAR, društvo s ograničenom odgovornošću za trgovinu i usluge, Duće-Luka,III 3, 21310 Duće</izvorni_sadrzaj>
    <derivirana_varijabla naziv="DomainObject.Predmet.ProtustrankaFormatedWithAdress_1"> KUĆNI MEŠTAR, društvo s ograničenom odgovornošću za trgovinu i usluge, Duće-Luka,III 3, 21310 Duće</derivirana_varijabla>
  </DomainObject.Predmet.ProtustrankaFormatedWithAdress>
  <DomainObject.Predmet.ProtustrankaFormatedWithAdressOIB>
    <izvorni_sadrzaj> KUĆNI MEŠTAR, društvo s ograničenom odgovornošću za trgovinu i usluge, OIB 88490849890, Duće-Luka,III 3, 21310 Duće</izvorni_sadrzaj>
    <derivirana_varijabla naziv="DomainObject.Predmet.ProtustrankaFormatedWithAdressOIB_1"> KUĆNI MEŠTAR, društvo s ograničenom odgovornošću za trgovinu i usluge, OIB 88490849890, Duće-Luka,III 3, 21310 Duće</derivirana_varijabla>
  </DomainObject.Predmet.ProtustrankaFormatedWithAdressOIB>
  <DomainObject.Predmet.ProtustrankaWithAdress>
    <izvorni_sadrzaj>KUĆNI MEŠTAR, društvo s ograničenom odgovornošću za trgovinu i usluge Duće-Luka,III 3, 21310 Duće</izvorni_sadrzaj>
    <derivirana_varijabla naziv="DomainObject.Predmet.ProtustrankaWithAdress_1">KUĆNI MEŠTAR, društvo s ograničenom odgovornošću za trgovinu i usluge Duće-Luka,III 3, 21310 Duće</derivirana_varijabla>
  </DomainObject.Predmet.ProtustrankaWithAdress>
  <DomainObject.Predmet.ProtustrankaWithAdressOIB>
    <izvorni_sadrzaj>KUĆNI MEŠTAR, društvo s ograničenom odgovornošću za trgovinu i usluge, OIB 88490849890, Duće-Luka,III 3, 21310 Duće</izvorni_sadrzaj>
    <derivirana_varijabla naziv="DomainObject.Predmet.ProtustrankaWithAdressOIB_1">KUĆNI MEŠTAR, društvo s ograničenom odgovornošću za trgovinu i usluge, OIB 88490849890, Duće-Luka,III 3, 21310 Duće</derivirana_varijabla>
  </DomainObject.Predmet.ProtustrankaWithAdressOIB>
  <DomainObject.Predmet.ProtustrankaNazivFormated>
    <izvorni_sadrzaj>KUĆNI MEŠTAR, društvo s ograničenom odgovornošću za trgovinu i usluge</izvorni_sadrzaj>
    <derivirana_varijabla naziv="DomainObject.Predmet.ProtustrankaNazivFormated_1">KUĆNI MEŠTAR, društvo s ograničenom odgovornošću za trgovinu i usluge</derivirana_varijabla>
  </DomainObject.Predmet.ProtustrankaNazivFormated>
  <DomainObject.Predmet.ProtustrankaNazivFormatedOIB>
    <izvorni_sadrzaj>KUĆNI MEŠTAR, društvo s ograničenom odgovornošću za trgovinu i usluge, OIB 88490849890</izvorni_sadrzaj>
    <derivirana_varijabla naziv="DomainObject.Predmet.ProtustrankaNazivFormatedOIB_1">KUĆNI MEŠTAR, društvo s ograničenom odgovornošću za trgovinu i usluge, OIB 88490849890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1842.33</izvorni_sadrzaj>
    <derivirana_varijabla naziv="DomainObject.Predmet.TrenutnaVrijednost_1">1842.33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KUĆNI MEŠTAR, društvo s ograničenom odgovornošću za trgovinu i usluge</item>
    </izvorni_sadrzaj>
    <derivirana_varijabla naziv="DomainObject.Predmet.ProtuStrankaListFormated_1">
      <item>KUĆNI MEŠTAR, društvo s ograničenom odgovornošću za trgovinu i usluge</item>
    </derivirana_varijabla>
  </DomainObject.Predmet.ProtuStrankaListFormated>
  <DomainObject.Predmet.ProtuStrankaListFormatedOIB>
    <izvorni_sadrzaj>
      <item>KUĆNI MEŠTAR, društvo s ograničenom odgovornošću za trgovinu i usluge, OIB 88490849890</item>
    </izvorni_sadrzaj>
    <derivirana_varijabla naziv="DomainObject.Predmet.ProtuStrankaListFormatedOIB_1">
      <item>KUĆNI MEŠTAR, društvo s ograničenom odgovornošću za trgovinu i usluge, OIB 88490849890</item>
    </derivirana_varijabla>
  </DomainObject.Predmet.ProtuStrankaListFormatedOIB>
  <DomainObject.Predmet.ProtuStrankaListFormatedWithAdress>
    <izvorni_sadrzaj>
      <item>KUĆNI MEŠTAR, društvo s ograničenom odgovornošću za trgovinu i usluge, Duće-Luka,III 3, 21310 Duće</item>
    </izvorni_sadrzaj>
    <derivirana_varijabla naziv="DomainObject.Predmet.ProtuStrankaListFormatedWithAdress_1">
      <item>KUĆNI MEŠTAR, društvo s ograničenom odgovornošću za trgovinu i usluge, Duće-Luka,III 3, 21310 Duće</item>
    </derivirana_varijabla>
  </DomainObject.Predmet.ProtuStrankaListFormatedWithAdress>
  <DomainObject.Predmet.ProtuStrankaListFormatedWithAdressOIB>
    <izvorni_sadrzaj>
      <item>KUĆNI MEŠTAR, društvo s ograničenom odgovornošću za trgovinu i usluge, OIB 88490849890, Duće-Luka,III 3, 21310 Duće</item>
    </izvorni_sadrzaj>
    <derivirana_varijabla naziv="DomainObject.Predmet.ProtuStrankaListFormatedWithAdressOIB_1">
      <item>KUĆNI MEŠTAR, društvo s ograničenom odgovornošću za trgovinu i usluge, OIB 88490849890, Duće-Luka,III 3, 21310 Duće</item>
    </derivirana_varijabla>
  </DomainObject.Predmet.ProtuStrankaListFormatedWithAdressOIB>
  <DomainObject.Predmet.ProtuStrankaListNazivFormated>
    <izvorni_sadrzaj>
      <item>KUĆNI MEŠTAR, društvo s ograničenom odgovornošću za trgovinu i usluge</item>
    </izvorni_sadrzaj>
    <derivirana_varijabla naziv="DomainObject.Predmet.ProtuStrankaListNazivFormated_1">
      <item>KUĆNI MEŠTAR, društvo s ograničenom odgovornošću za trgovinu i usluge</item>
    </derivirana_varijabla>
  </DomainObject.Predmet.ProtuStrankaListNazivFormated>
  <DomainObject.Predmet.ProtuStrankaListNazivFormatedOIB>
    <izvorni_sadrzaj>
      <item>KUĆNI MEŠTAR, društvo s ograničenom odgovornošću za trgovinu i usluge, OIB 88490849890</item>
    </izvorni_sadrzaj>
    <derivirana_varijabla naziv="DomainObject.Predmet.ProtuStrankaListNazivFormatedOIB_1">
      <item>KUĆNI MEŠTAR, društvo s ograničenom odgovornošću za trgovinu i usluge, OIB 88490849890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KUĆNI MEŠTAR, društvo s ograničenom odgovornošću za trgovinu i usluge</izvorni_sadrzaj>
    <derivirana_varijabla naziv="DomainObject.Predmet.ProtustrankaIDrugi_1">KUĆNI MEŠTAR, društvo s ograničenom odgovornošću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KUĆNI MEŠTAR, društvo s ograničenom odgovornošću za trgovinu i usluge, OIB 88490849890, Duće-Luka,III 3, 21310 Duće</izvorni_sadrzaj>
    <derivirana_varijabla naziv="DomainObject.Predmet.ProtustrankaIDrugiAdressOIB_1">KUĆNI MEŠTAR, društvo s ograničenom odgovornošću za trgovinu i usluge, OIB 88490849890, Duće-Luka,III 3,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KUĆNI MEŠTAR, društvo s ograničenom odgovornošću za trgovinu i usluge</item>
    </izvorni_sadrzaj>
    <derivirana_varijabla naziv="DomainObject.Predmet.SudioniciListNaziv_1">
      <item>FINANCIJSKA AGENCIJA, RC SPLIT, Podružnica Split</item>
      <item>KUĆNI MEŠTAR, društvo s ograničenom odgovornošću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KUĆNI MEŠTAR, društvo s ograničenom odgovornošću za trgovinu i usluge, OIB 88490849890, Duće-Luka,III 3,21310 Duće</item>
    </izvorni_sadrzaj>
    <derivirana_varijabla naziv="DomainObject.Predmet.SudioniciListAdressOIB_1">
      <item>FINANCIJSKA AGENCIJA, RC SPLIT, Podružnica Split, OIB 85821130368, Mažuranićevo šetalište 24b,21000 Split</item>
      <item>KUĆNI MEŠTAR, društvo s ograničenom odgovornošću za trgovinu i usluge, OIB 88490849890, Duće-Luka,III 3,21310 Duće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88490849890</item>
    </izvorni_sadrzaj>
    <derivirana_varijabla naziv="DomainObject.Predmet.SudioniciListNazivOIB_1">
      <item>, OIB 85821130368</item>
      <item>, OIB 88490849890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12865-ACA5-441C-805F-05807B9C6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1747</properties:Characters>
  <properties:Lines>49</properties:Lines>
  <properties:Paragraphs>16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2016-02-19T07:52:00Z</cp:lastPrinted>
  <dcterms:modified xmlns:xsi="http://www.w3.org/2001/XMLSchema-instance" xsi:type="dcterms:W3CDTF">2016-02-19T07:52:00Z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