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dd23" w14:paraId="d00dd23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B36002">
        <w:rPr>
          <w:lang w:eastAsia="en-US"/>
        </w:rPr>
        <w:t>5</w:t>
      </w:r>
      <w:r w:rsidR="009F03FC">
        <w:rPr>
          <w:lang w:eastAsia="en-US"/>
        </w:rPr>
        <w:t>669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</w:t>
      </w:r>
      <w:proofErr w:type="spellStart"/>
      <w:r w:rsidR="00F12564" w:rsidRPr="00462B12">
        <w:t>Kolakušiću</w:t>
      </w:r>
      <w:proofErr w:type="spellEnd"/>
      <w:r w:rsidR="00F12564" w:rsidRPr="00462B12">
        <w:t xml:space="preserve">, postupajući po </w:t>
      </w:r>
      <w:r w:rsidR="00AE2EA8" w:rsidRPr="00462B12">
        <w:t>prijedlogu</w:t>
      </w:r>
      <w:r w:rsidR="00F12564" w:rsidRPr="00462B12">
        <w:t xml:space="preserve"> </w:t>
      </w:r>
      <w:r w:rsidR="00A40D52" w:rsidRPr="00A40D52">
        <w:t xml:space="preserve">FINA, </w:t>
      </w:r>
      <w:proofErr w:type="spellStart"/>
      <w:r w:rsidR="00A40D52" w:rsidRPr="00A40D52">
        <w:t>RC</w:t>
      </w:r>
      <w:proofErr w:type="spellEnd"/>
      <w:r w:rsidR="00A40D52" w:rsidRPr="00A40D52">
        <w:t xml:space="preserve"> </w:t>
      </w:r>
      <w:proofErr w:type="spellStart"/>
      <w:r w:rsidR="00A40D52" w:rsidRPr="00A40D52">
        <w:t>ZAGREB</w:t>
      </w:r>
      <w:proofErr w:type="spellEnd"/>
      <w:r w:rsidR="00A40D52" w:rsidRPr="00A40D52">
        <w:t xml:space="preserve">, Podružnica Zagreb, Trg svibanjskih žrtava 1995. 1, Zagreb, za otvaranje stečajnog postupka nad dužnikom </w:t>
      </w:r>
      <w:proofErr w:type="spellStart"/>
      <w:r w:rsidR="00A40D52" w:rsidRPr="00A40D52">
        <w:t>ZD</w:t>
      </w:r>
      <w:proofErr w:type="spellEnd"/>
      <w:r w:rsidR="00A40D52" w:rsidRPr="00A40D52">
        <w:t xml:space="preserve">-ING društvo s ograničenom odgovornošću za arhitektonske i inženjerske djelatnosti i tehničko savjetovanje, </w:t>
      </w:r>
      <w:proofErr w:type="spellStart"/>
      <w:r w:rsidR="00A40D52" w:rsidRPr="00A40D52">
        <w:t>OIB</w:t>
      </w:r>
      <w:proofErr w:type="spellEnd"/>
      <w:r w:rsidR="00A40D52" w:rsidRPr="00A40D52">
        <w:t xml:space="preserve">: 39317453391, </w:t>
      </w:r>
      <w:proofErr w:type="spellStart"/>
      <w:r w:rsidR="00A40D52" w:rsidRPr="00A40D52">
        <w:t>MBS</w:t>
      </w:r>
      <w:proofErr w:type="spellEnd"/>
      <w:r w:rsidR="00A40D52" w:rsidRPr="00A40D52">
        <w:t>: 080242587</w:t>
      </w:r>
      <w:r w:rsidR="00C6000B" w:rsidRPr="00462B12">
        <w:t xml:space="preserve">, </w:t>
      </w:r>
      <w:r w:rsidR="009F225C">
        <w:t>9</w:t>
      </w:r>
      <w:r w:rsidR="00283691" w:rsidRPr="00462B12">
        <w:t>.</w:t>
      </w:r>
      <w:r w:rsidR="00224DA6" w:rsidRPr="00462B12">
        <w:t xml:space="preserve"> </w:t>
      </w:r>
      <w:r w:rsidR="00A40D52">
        <w:t>srpnja</w:t>
      </w:r>
      <w:r w:rsidR="00D667B9" w:rsidRPr="00462B12">
        <w:t xml:space="preserve"> 20</w:t>
      </w:r>
      <w:r w:rsidR="00E7150A" w:rsidRPr="00462B12">
        <w:t>1</w:t>
      </w:r>
      <w:r w:rsidR="00B36002">
        <w:t>8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proofErr w:type="spellStart"/>
      <w:r w:rsidR="00A40D52" w:rsidRPr="00A40D52">
        <w:t>ZD</w:t>
      </w:r>
      <w:proofErr w:type="spellEnd"/>
      <w:r w:rsidR="00A40D52" w:rsidRPr="00A40D52">
        <w:t xml:space="preserve">-ING društvo s ograničenom odgovornošću za arhitektonske i inženjerske djelatnosti i tehničko savjetovanje, </w:t>
      </w:r>
      <w:proofErr w:type="spellStart"/>
      <w:r w:rsidR="00A40D52" w:rsidRPr="00A40D52">
        <w:t>OIB</w:t>
      </w:r>
      <w:proofErr w:type="spellEnd"/>
      <w:r w:rsidR="00A40D52" w:rsidRPr="00A40D52">
        <w:t xml:space="preserve">: 39317453391, </w:t>
      </w:r>
      <w:proofErr w:type="spellStart"/>
      <w:r w:rsidR="00A40D52" w:rsidRPr="00A40D52">
        <w:t>MBS</w:t>
      </w:r>
      <w:proofErr w:type="spellEnd"/>
      <w:r w:rsidR="00A40D52" w:rsidRPr="00A40D52">
        <w:t>: 080242587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B36002" w:rsidP="00B36002" w:rsidR="00B36002" w:rsidRPr="00B36002">
      <w:pPr>
        <w:ind w:firstLine="708"/>
        <w:jc w:val="both"/>
      </w:pPr>
      <w:r w:rsidRPr="00B36002">
        <w:t xml:space="preserve">Nakon podnošenja prijedloga </w:t>
      </w:r>
      <w:r w:rsidR="00DC1BC8">
        <w:t xml:space="preserve">za provođenje stečajnog postupka </w:t>
      </w:r>
      <w:r>
        <w:t>iz</w:t>
      </w:r>
      <w:r w:rsidRPr="00B36002">
        <w:t xml:space="preserve"> potvrde FINA-e od </w:t>
      </w:r>
      <w:r w:rsidR="008222A0">
        <w:t>21</w:t>
      </w:r>
      <w:r w:rsidRPr="00B36002">
        <w:t xml:space="preserve">. </w:t>
      </w:r>
      <w:r w:rsidR="008222A0">
        <w:t>prosinca</w:t>
      </w:r>
      <w:r w:rsidRPr="00B36002">
        <w:t xml:space="preserve"> 201</w:t>
      </w:r>
      <w:r w:rsidR="008222A0">
        <w:t>7</w:t>
      </w:r>
      <w:r w:rsidRPr="00B36002">
        <w:t>. iz koje proizlazi da dužnik na dan izdavanja potvrde ima 0 dana neprekidne blokade te da nepodmirene obveze na dan izdavanja potvrde iznose 0 kn.</w:t>
      </w:r>
    </w:p>
    <w:p w:rsidRDefault="00C95F44" w:rsidP="00B36002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 xml:space="preserve">. </w:t>
      </w:r>
      <w:proofErr w:type="spellStart"/>
      <w:r>
        <w:t>SZ</w:t>
      </w:r>
      <w:proofErr w:type="spellEnd"/>
      <w:r>
        <w:t>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A40D52">
        <w:t>9</w:t>
      </w:r>
      <w:r w:rsidR="00AD18BE" w:rsidRPr="001A23D7">
        <w:t xml:space="preserve">. </w:t>
      </w:r>
      <w:r w:rsidR="00A40D52">
        <w:t>srpnja</w:t>
      </w:r>
      <w:r w:rsidR="00AD18BE" w:rsidRPr="001A23D7">
        <w:t xml:space="preserve"> </w:t>
      </w:r>
      <w:r w:rsidR="001341CA" w:rsidRPr="001A23D7">
        <w:t>201</w:t>
      </w:r>
      <w:r w:rsidR="00B36002">
        <w:t>8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6E28E9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</w:t>
      </w:r>
      <w:proofErr w:type="spellStart"/>
      <w:r w:rsidR="002069CA" w:rsidRPr="001A23D7">
        <w:t>SZ</w:t>
      </w:r>
      <w:proofErr w:type="spellEnd"/>
      <w:r w:rsidR="002069CA" w:rsidRPr="001A23D7">
        <w:t>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6000B" w:rsidP="006E28E9" w:rsidR="00C6000B"/>
    <w:p w:rsidRDefault="006E28E9" w:rsidR="006E28E9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6E28E9" w:rsidR="006E28E9" w:rsidRPr="000504A6">
      <w:r>
        <w:tab/>
        <w:t xml:space="preserve">      </w:t>
      </w:r>
      <w:r w:rsidRPr="000E6531">
        <w:t>Ivana Stampf</w:t>
      </w:r>
    </w:p>
    <w:p w:rsidRDefault="006E28E9" w:rsidP="006E28E9" w:rsidR="006E28E9" w:rsidRPr="001A23D7"/>
    <w:sectPr w:rsidSect="00F224E7" w:rsidR="006E28E9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60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B36002">
      <w:rPr>
        <w:sz w:val="22"/>
        <w:szCs w:val="22"/>
      </w:rPr>
      <w:t>5047</w:t>
    </w:r>
    <w:r w:rsidR="002069CA" w:rsidRPr="003748ED">
      <w:t>/1</w:t>
    </w:r>
    <w:r w:rsidR="00507326">
      <w:t>6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A66A6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326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28E9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222A0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C093A"/>
    <w:rsid w:val="009E0B13"/>
    <w:rsid w:val="009F03FC"/>
    <w:rsid w:val="009F225C"/>
    <w:rsid w:val="009F6DFE"/>
    <w:rsid w:val="00A00DEA"/>
    <w:rsid w:val="00A23486"/>
    <w:rsid w:val="00A311F3"/>
    <w:rsid w:val="00A40D52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36002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1BC8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72F0A"/>
    <w:rsid w:val="00F776BF"/>
    <w:rsid w:val="00F85055"/>
    <w:rsid w:val="00F91FC0"/>
    <w:rsid w:val="00FA5E17"/>
    <w:rsid w:val="00FA689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2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8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8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8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8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2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8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8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8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8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5669</izvorni_sadrzaj>
    <derivirana_varijabla naziv="DomainObject.Predmet.Broj_1">5669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St-5669/2016</izvorni_sadrzaj>
    <derivirana_varijabla naziv="DomainObject.Predmet.OznakaBroj_1">St-5669/2016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ZD-ING d.o.o.</izvorni_sadrzaj>
    <derivirana_varijabla naziv="DomainObject.Predmet.ProtustrankaFormated_1">  ZD-ING d.o.o.</derivirana_varijabla>
  </DomainObject.Predmet.ProtustrankaFormated>
  <DomainObject.Predmet.ProtustrankaFormatedOIB>
    <izvorni_sadrzaj>  ZD-ING d.o.o., OIB 39317453391</izvorni_sadrzaj>
    <derivirana_varijabla naziv="DomainObject.Predmet.ProtustrankaFormatedOIB_1">  ZD-ING d.o.o., OIB 39317453391</derivirana_varijabla>
  </DomainObject.Predmet.ProtustrankaFormatedOIB>
  <DomainObject.Predmet.ProtustrankaFormatedWithAdress>
    <izvorni_sadrzaj> ZD-ING d.o.o., Đorđićeva 18, 10000 Zagreb</izvorni_sadrzaj>
    <derivirana_varijabla naziv="DomainObject.Predmet.ProtustrankaFormatedWithAdress_1"> ZD-ING d.o.o., Đorđićeva 18, 10000 Zagreb</derivirana_varijabla>
  </DomainObject.Predmet.ProtustrankaFormatedWithAdress>
  <DomainObject.Predmet.ProtustrankaFormatedWithAdressOIB>
    <izvorni_sadrzaj> ZD-ING d.o.o., OIB 39317453391, Đorđićeva 18, 10000 Zagreb</izvorni_sadrzaj>
    <derivirana_varijabla naziv="DomainObject.Predmet.ProtustrankaFormatedWithAdressOIB_1"> ZD-ING d.o.o., OIB 39317453391, Đorđićeva 18, 10000 Zagreb</derivirana_varijabla>
  </DomainObject.Predmet.ProtustrankaFormatedWithAdressOIB>
  <DomainObject.Predmet.ProtustrankaWithAdress>
    <izvorni_sadrzaj>ZD-ING d.o.o. Đorđićeva 18, 10000 Zagreb</izvorni_sadrzaj>
    <derivirana_varijabla naziv="DomainObject.Predmet.ProtustrankaWithAdress_1">ZD-ING d.o.o. Đorđićeva 18, 10000 Zagreb</derivirana_varijabla>
  </DomainObject.Predmet.ProtustrankaWithAdress>
  <DomainObject.Predmet.ProtustrankaWithAdressOIB>
    <izvorni_sadrzaj>ZD-ING d.o.o., OIB 39317453391, Đorđićeva 18, 10000 Zagreb</izvorni_sadrzaj>
    <derivirana_varijabla naziv="DomainObject.Predmet.ProtustrankaWithAdressOIB_1">ZD-ING d.o.o., OIB 39317453391, Đorđićeva 18, 10000 Zagreb</derivirana_varijabla>
  </DomainObject.Predmet.ProtustrankaWithAdressOIB>
  <DomainObject.Predmet.ProtustrankaNazivFormated>
    <izvorni_sadrzaj>ZD-ING d.o.o.</izvorni_sadrzaj>
    <derivirana_varijabla naziv="DomainObject.Predmet.ProtustrankaNazivFormated_1">ZD-ING d.o.o.</derivirana_varijabla>
  </DomainObject.Predmet.ProtustrankaNazivFormated>
  <DomainObject.Predmet.ProtustrankaNazivFormatedOIB>
    <izvorni_sadrzaj>ZD-ING d.o.o., OIB 39317453391</izvorni_sadrzaj>
    <derivirana_varijabla naziv="DomainObject.Predmet.ProtustrankaNazivFormatedOIB_1">ZD-ING d.o.o., OIB 39317453391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ZD-ING d.o.o.</item>
    </izvorni_sadrzaj>
    <derivirana_varijabla naziv="DomainObject.Predmet.ProtuStrankaListFormated_1">
      <item>ZD-ING d.o.o.</item>
    </derivirana_varijabla>
  </DomainObject.Predmet.ProtuStrankaListFormated>
  <DomainObject.Predmet.ProtuStrankaListFormatedOIB>
    <izvorni_sadrzaj>
      <item>ZD-ING d.o.o., OIB 39317453391</item>
    </izvorni_sadrzaj>
    <derivirana_varijabla naziv="DomainObject.Predmet.ProtuStrankaListFormatedOIB_1">
      <item>ZD-ING d.o.o., OIB 39317453391</item>
    </derivirana_varijabla>
  </DomainObject.Predmet.ProtuStrankaListFormatedOIB>
  <DomainObject.Predmet.ProtuStrankaListFormatedWithAdress>
    <izvorni_sadrzaj>
      <item>ZD-ING d.o.o., Đorđićeva 18, 10000 Zagreb</item>
    </izvorni_sadrzaj>
    <derivirana_varijabla naziv="DomainObject.Predmet.ProtuStrankaListFormatedWithAdress_1">
      <item>ZD-ING d.o.o., Đorđićeva 18, 10000 Zagreb</item>
    </derivirana_varijabla>
  </DomainObject.Predmet.ProtuStrankaListFormatedWithAdress>
  <DomainObject.Predmet.ProtuStrankaListFormatedWithAdressOIB>
    <izvorni_sadrzaj>
      <item>ZD-ING d.o.o., OIB 39317453391, Đorđićeva 18, 10000 Zagreb</item>
    </izvorni_sadrzaj>
    <derivirana_varijabla naziv="DomainObject.Predmet.ProtuStrankaListFormatedWithAdressOIB_1">
      <item>ZD-ING d.o.o., OIB 39317453391, Đorđićeva 18, 10000 Zagreb</item>
    </derivirana_varijabla>
  </DomainObject.Predmet.ProtuStrankaListFormatedWithAdressOIB>
  <DomainObject.Predmet.ProtuStrankaListNazivFormated>
    <izvorni_sadrzaj>
      <item>ZD-ING d.o.o.</item>
    </izvorni_sadrzaj>
    <derivirana_varijabla naziv="DomainObject.Predmet.ProtuStrankaListNazivFormated_1">
      <item>ZD-ING d.o.o.</item>
    </derivirana_varijabla>
  </DomainObject.Predmet.ProtuStrankaListNazivFormated>
  <DomainObject.Predmet.ProtuStrankaListNazivFormatedOIB>
    <izvorni_sadrzaj>
      <item>ZD-ING d.o.o., OIB 39317453391</item>
    </izvorni_sadrzaj>
    <derivirana_varijabla naziv="DomainObject.Predmet.ProtuStrankaListNazivFormatedOIB_1">
      <item>ZD-ING d.o.o., OIB 39317453391</item>
    </derivirana_varijabla>
  </DomainObject.Predmet.ProtuStrankaListNazivFormatedOIB>
  <DomainObject.Predmet.OstaliListFormated>
    <izvorni_sadrzaj>
      <item>DAVORIN ZORNJAK</item>
      <item>PREDRAG FRANJEŠEVIĆ</item>
      <item>DRAGAN KELEČIĆ</item>
    </izvorni_sadrzaj>
    <derivirana_varijabla naziv="DomainObject.Predmet.OstaliListFormated_1">
      <item>DAVORIN ZORNJAK</item>
      <item>PREDRAG FRANJEŠEVIĆ</item>
      <item>DRAGAN KELEČIĆ</item>
    </derivirana_varijabla>
  </DomainObject.Predmet.OstaliListFormated>
  <DomainObject.Predmet.OstaliListFormatedOIB>
    <izvorni_sadrzaj>
      <item>DAVORIN ZORNJAK, OIB 23734736474</item>
      <item>PREDRAG FRANJEŠEVIĆ, OIB 61480667358</item>
      <item>DRAGAN KELEČIĆ, OIB 21901706551</item>
    </izvorni_sadrzaj>
    <derivirana_varijabla naziv="DomainObject.Predmet.OstaliListFormatedOIB_1">
      <item>DAVORIN ZORNJAK, OIB 23734736474</item>
      <item>PREDRAG FRANJEŠEVIĆ, OIB 61480667358</item>
      <item>DRAGAN KELEČIĆ, OIB 21901706551</item>
    </derivirana_varijabla>
  </DomainObject.Predmet.OstaliListFormatedOIB>
  <DomainObject.Predmet.OstaliListFormatedWithAdress>
    <izvorni_sadrzaj>
      <item>DAVORIN ZORNJAK, Đorđićeva 18, 10000 Zagreb</item>
      <item>PREDRAG FRANJEŠEVIĆ, Ulica maršala Tita 124, 10290 Zaprešić</item>
      <item>DRAGAN KELEČIĆ, Borovje 7, 10000 Zagreb</item>
    </izvorni_sadrzaj>
    <derivirana_varijabla naziv="DomainObject.Predmet.OstaliListFormatedWithAdress_1">
      <item>DAVORIN ZORNJAK, Đorđićeva 18, 10000 Zagreb</item>
      <item>PREDRAG FRANJEŠEVIĆ, Ulica maršala Tita 124, 10290 Zaprešić</item>
      <item>DRAGAN KELEČIĆ, Borovje 7, 10000 Zagreb</item>
    </derivirana_varijabla>
  </DomainObject.Predmet.OstaliListFormatedWithAdress>
  <DomainObject.Predmet.OstaliListFormatedWithAdressOIB>
    <izvorni_sadrzaj>
      <item>DAVORIN ZORNJAK, OIB 23734736474, Đorđićeva 18, 10000 Zagreb</item>
      <item>PREDRAG FRANJEŠEVIĆ, OIB 61480667358, Ulica maršala Tita 124, 10290 Zaprešić</item>
      <item>DRAGAN KELEČIĆ, OIB 21901706551, Borovje 7, 10000 Zagreb</item>
    </izvorni_sadrzaj>
    <derivirana_varijabla naziv="DomainObject.Predmet.OstaliListFormatedWithAdressOIB_1">
      <item>DAVORIN ZORNJAK, OIB 23734736474, Đorđićeva 18, 10000 Zagreb</item>
      <item>PREDRAG FRANJEŠEVIĆ, OIB 61480667358, Ulica maršala Tita 124, 10290 Zaprešić</item>
      <item>DRAGAN KELEČIĆ, OIB 21901706551, Borovje 7, 10000 Zagreb</item>
    </derivirana_varijabla>
  </DomainObject.Predmet.OstaliListFormatedWithAdressOIB>
  <DomainObject.Predmet.OstaliListNazivFormated>
    <izvorni_sadrzaj>
      <item>DAVORIN ZORNJAK</item>
      <item>PREDRAG FRANJEŠEVIĆ</item>
      <item>DRAGAN KELEČIĆ</item>
    </izvorni_sadrzaj>
    <derivirana_varijabla naziv="DomainObject.Predmet.OstaliListNazivFormated_1">
      <item>DAVORIN ZORNJAK</item>
      <item>PREDRAG FRANJEŠEVIĆ</item>
      <item>DRAGAN KELEČIĆ</item>
    </derivirana_varijabla>
  </DomainObject.Predmet.OstaliListNazivFormated>
  <DomainObject.Predmet.OstaliListNazivFormatedOIB>
    <izvorni_sadrzaj>
      <item>DAVORIN ZORNJAK, OIB 23734736474</item>
      <item>PREDRAG FRANJEŠEVIĆ, OIB 61480667358</item>
      <item>DRAGAN KELEČIĆ, OIB 21901706551</item>
    </izvorni_sadrzaj>
    <derivirana_varijabla naziv="DomainObject.Predmet.OstaliListNazivFormatedOIB_1">
      <item>DAVORIN ZORNJAK, OIB 23734736474</item>
      <item>PREDRAG FRANJEŠEVIĆ, OIB 61480667358</item>
      <item>DRAGAN KELEČIĆ, OIB 21901706551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ZD-ING d.o.o.</izvorni_sadrzaj>
    <derivirana_varijabla naziv="DomainObject.Predmet.ProtustrankaIDrugi_1">ZD-ING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ZD-ING d.o.o., OIB 39317453391, Đorđićeva 18, 10000 Zagreb</izvorni_sadrzaj>
    <derivirana_varijabla naziv="DomainObject.Predmet.ProtustrankaIDrugiAdressOIB_1">ZD-ING d.o.o., OIB 39317453391, Đorđićeva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ZD-ING d.o.o.</item>
      <item>DAVORIN ZORNJAK</item>
      <item>PREDRAG FRANJEŠEVIĆ</item>
      <item>DRAGAN KELEČIĆ</item>
    </izvorni_sadrzaj>
    <derivirana_varijabla naziv="DomainObject.Predmet.SudioniciListNaziv_1">
      <item>FINA Regionalni centar Zagreb</item>
      <item>ZD-ING d.o.o.</item>
      <item>DAVORIN ZORNJAK</item>
      <item>PREDRAG FRANJEŠEVIĆ</item>
      <item>DRAGAN KELEČIĆ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ZD-ING d.o.o., OIB 39317453391, Đorđićeva 18,10000 Zagreb</item>
      <item>DAVORIN ZORNJAK, OIB 23734736474, Đorđićeva 18,10000 Zagreb</item>
      <item>PREDRAG FRANJEŠEVIĆ, OIB 61480667358, Ulica maršala Tita 124,10290 Zaprešić</item>
      <item>DRAGAN KELEČIĆ, OIB 21901706551, Borovje 7,10000 Zagreb</item>
    </izvorni_sadrzaj>
    <derivirana_varijabla naziv="DomainObject.Predmet.SudioniciListAdressOIB_1">
      <item>FINA Regionalni centar Zagreb, OIB 85821130368, Trg svibanjskih žrtava 1995. br. 1,10000 Zagreb</item>
      <item>ZD-ING d.o.o., OIB 39317453391, Đorđićeva 18,10000 Zagreb</item>
      <item>DAVORIN ZORNJAK, OIB 23734736474, Đorđićeva 18,10000 Zagreb</item>
      <item>PREDRAG FRANJEŠEVIĆ, OIB 61480667358, Ulica maršala Tita 124,10290 Zaprešić</item>
      <item>DRAGAN KELEČIĆ, OIB 21901706551, Borovje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39317453391</item>
      <item>, OIB 23734736474</item>
      <item>, OIB 61480667358</item>
      <item>, OIB 21901706551</item>
    </izvorni_sadrzaj>
    <derivirana_varijabla naziv="DomainObject.Predmet.SudioniciListNazivOIB_1">
      <item>, OIB 85821130368</item>
      <item>, OIB 39317453391</item>
      <item>, OIB 23734736474</item>
      <item>, OIB 61480667358</item>
      <item>, OIB 21901706551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27C055-C9CE-475E-A756-7B28392530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241</properties:Words>
  <properties:Characters>1226</properties:Characters>
  <properties:Lines>43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2018-07-09T11:01:00Z</dcterms:created>
  <dc:creator>Jelena</dc:creator>
  <cp:lastModifiedBy>Ivana Stampf</cp:lastModifiedBy>
  <cp:lastPrinted>2010-12-20T11:38:00Z</cp:lastPrinted>
  <dcterms:modified xmlns:xsi="http://www.w3.org/2001/XMLSchema-instance" xsi:type="dcterms:W3CDTF">2018-07-09T11:27:00Z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(7 St-5669-16 rj OBUSTAVA prijedlog nije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